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DE224C" w14:textId="77777777" w:rsidR="00AA744A" w:rsidRDefault="00944D31">
      <w:pPr>
        <w:pStyle w:val="Heading2"/>
      </w:pPr>
      <w:bookmarkStart w:id="0" w:name="_Toc55965417"/>
      <w:r>
        <w:t>C.2</w:t>
      </w:r>
      <w:r>
        <w:tab/>
        <w:t>Performance of studied NR positioning enhancements</w:t>
      </w:r>
    </w:p>
    <w:p w14:paraId="6A4F6D0C" w14:textId="77777777" w:rsidR="00AA744A" w:rsidRDefault="00944D31">
      <w:pPr>
        <w:pStyle w:val="Heading3"/>
      </w:pPr>
      <w:bookmarkStart w:id="1" w:name="_Toc55965454"/>
      <w:bookmarkEnd w:id="0"/>
      <w:r>
        <w:t>C.2.1</w:t>
      </w:r>
      <w:r>
        <w:tab/>
        <w:t xml:space="preserve">Positioning accuracy analysis for NR positioning enhancements </w:t>
      </w:r>
    </w:p>
    <w:p w14:paraId="04174E1D" w14:textId="77777777" w:rsidR="00AA744A" w:rsidRDefault="00944D31">
      <w:pPr>
        <w:pStyle w:val="Heading4"/>
      </w:pPr>
      <w:bookmarkStart w:id="2" w:name="_Toc55965418"/>
      <w:r>
        <w:t>C.2.1.1</w:t>
      </w:r>
      <w:r>
        <w:tab/>
        <w:t>Results from source [4]</w:t>
      </w:r>
      <w:bookmarkEnd w:id="2"/>
    </w:p>
    <w:p w14:paraId="0D1C5F77" w14:textId="77777777" w:rsidR="00AA744A" w:rsidRDefault="00944D31">
      <w:pPr>
        <w:pStyle w:val="Heading5"/>
      </w:pPr>
      <w:bookmarkStart w:id="3" w:name="_Toc55965419"/>
      <w:r>
        <w:t>C.2.1.1.1</w:t>
      </w:r>
      <w:r>
        <w:tab/>
        <w:t>Description of evaluation scenarios</w:t>
      </w:r>
      <w:bookmarkEnd w:id="3"/>
    </w:p>
    <w:p w14:paraId="14872329" w14:textId="77777777" w:rsidR="00AA744A" w:rsidRDefault="00944D31">
      <w:r>
        <w:t>The following enhancements are evaluated for accuracy:</w:t>
      </w:r>
    </w:p>
    <w:p w14:paraId="1F5CA7F3" w14:textId="77777777" w:rsidR="00AA744A" w:rsidRDefault="00944D31">
      <w:pPr>
        <w:pStyle w:val="ListParagraph"/>
        <w:numPr>
          <w:ilvl w:val="0"/>
          <w:numId w:val="58"/>
        </w:numPr>
        <w:spacing w:line="240" w:lineRule="auto"/>
      </w:pPr>
      <w:r>
        <w:t>LOS/NLOS identification</w:t>
      </w:r>
    </w:p>
    <w:p w14:paraId="40A3D6C4" w14:textId="77777777" w:rsidR="00AA744A" w:rsidRDefault="00944D31">
      <w:pPr>
        <w:pStyle w:val="ListParagraph"/>
        <w:numPr>
          <w:ilvl w:val="0"/>
          <w:numId w:val="58"/>
        </w:numPr>
        <w:spacing w:line="240" w:lineRule="auto"/>
      </w:pPr>
      <w:r>
        <w:t>PRS/SRS frequency aggregation</w:t>
      </w:r>
    </w:p>
    <w:p w14:paraId="6872ED99" w14:textId="77777777" w:rsidR="00AA744A" w:rsidRDefault="00944D31">
      <w:pPr>
        <w:pStyle w:val="ListParagraph"/>
        <w:numPr>
          <w:ilvl w:val="0"/>
          <w:numId w:val="58"/>
        </w:numPr>
        <w:spacing w:line="240" w:lineRule="auto"/>
      </w:pPr>
      <w:r>
        <w:t>1-symbol PRS</w:t>
      </w:r>
    </w:p>
    <w:p w14:paraId="1C1202F7" w14:textId="77777777" w:rsidR="00AA744A" w:rsidRDefault="00944D31">
      <w:pPr>
        <w:pStyle w:val="ListParagraph"/>
        <w:numPr>
          <w:ilvl w:val="0"/>
          <w:numId w:val="58"/>
        </w:numPr>
        <w:spacing w:line="240" w:lineRule="auto"/>
      </w:pPr>
      <w:r>
        <w:t>PRS punctured by SSB</w:t>
      </w:r>
    </w:p>
    <w:p w14:paraId="7A088549" w14:textId="77777777" w:rsidR="00AA744A" w:rsidRDefault="00944D31">
      <w:pPr>
        <w:pStyle w:val="ListParagraph"/>
        <w:numPr>
          <w:ilvl w:val="0"/>
          <w:numId w:val="58"/>
        </w:numPr>
        <w:spacing w:line="240" w:lineRule="auto"/>
      </w:pPr>
      <w:r>
        <w:t>AoA with ULA</w:t>
      </w:r>
    </w:p>
    <w:p w14:paraId="33EE2D44" w14:textId="77777777" w:rsidR="00AA744A" w:rsidRDefault="00944D31">
      <w:pPr>
        <w:pStyle w:val="ListParagraph"/>
        <w:numPr>
          <w:ilvl w:val="0"/>
          <w:numId w:val="58"/>
        </w:numPr>
        <w:spacing w:line="240" w:lineRule="auto"/>
      </w:pPr>
      <w:r>
        <w:t>E-CID enhancement</w:t>
      </w:r>
    </w:p>
    <w:p w14:paraId="534B6B55" w14:textId="77777777" w:rsidR="00AA744A" w:rsidRDefault="00944D31">
      <w:pPr>
        <w:pStyle w:val="ListParagraph"/>
        <w:numPr>
          <w:ilvl w:val="0"/>
          <w:numId w:val="58"/>
        </w:numPr>
        <w:spacing w:line="240" w:lineRule="auto"/>
      </w:pPr>
      <w:r>
        <w:t>Synchronization error compensation</w:t>
      </w:r>
    </w:p>
    <w:p w14:paraId="0F618FB9" w14:textId="77777777" w:rsidR="00AA744A" w:rsidRDefault="00944D31">
      <w:r>
        <w:t>Evaluation assumptions for system level analysis of NR positioning accuracy enhancements are provided in Tables C.2.1.1.1-1 to Table C.2.1.1.1-4.</w:t>
      </w:r>
    </w:p>
    <w:p w14:paraId="2CD358A4" w14:textId="77777777" w:rsidR="00AA744A" w:rsidRDefault="00944D31">
      <w:pPr>
        <w:pStyle w:val="TH"/>
      </w:pPr>
      <w:r>
        <w:lastRenderedPageBreak/>
        <w:t>Table C.2.1.1.1-1: NR positioning enhancements (LOS/NLOS identification 31x and PRS/SRS frequency aggregation 32x) - evaluation scenarios and parameters</w:t>
      </w:r>
    </w:p>
    <w:tbl>
      <w:tblPr>
        <w:tblW w:w="1029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134"/>
        <w:gridCol w:w="1134"/>
        <w:gridCol w:w="1134"/>
        <w:gridCol w:w="1134"/>
        <w:gridCol w:w="1134"/>
        <w:gridCol w:w="1134"/>
        <w:gridCol w:w="1134"/>
      </w:tblGrid>
      <w:tr w:rsidR="00AA744A" w14:paraId="2C7A4A54" w14:textId="77777777">
        <w:trPr>
          <w:trHeight w:val="462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2FC5A67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1134" w:type="dxa"/>
          </w:tcPr>
          <w:p w14:paraId="6624FE8D" w14:textId="77777777" w:rsidR="00AA744A" w:rsidRDefault="00944D31">
            <w:pPr>
              <w:pStyle w:val="TAH"/>
            </w:pPr>
            <w:r>
              <w:t>Case 311 (InF-DH, FR1)</w:t>
            </w:r>
          </w:p>
        </w:tc>
        <w:tc>
          <w:tcPr>
            <w:tcW w:w="1134" w:type="dxa"/>
          </w:tcPr>
          <w:p w14:paraId="34465EF6" w14:textId="77777777" w:rsidR="00AA744A" w:rsidRDefault="00944D31">
            <w:pPr>
              <w:pStyle w:val="TAH"/>
            </w:pPr>
            <w:r>
              <w:t>Case 312 (InF-DH, FR1)</w:t>
            </w:r>
          </w:p>
        </w:tc>
        <w:tc>
          <w:tcPr>
            <w:tcW w:w="1134" w:type="dxa"/>
          </w:tcPr>
          <w:p w14:paraId="0AB5C0E3" w14:textId="77777777" w:rsidR="00AA744A" w:rsidRDefault="00944D31">
            <w:pPr>
              <w:pStyle w:val="TAH"/>
            </w:pPr>
            <w:r>
              <w:t>Case 313 (InF-DH, FR1)</w:t>
            </w:r>
          </w:p>
        </w:tc>
        <w:tc>
          <w:tcPr>
            <w:tcW w:w="1134" w:type="dxa"/>
          </w:tcPr>
          <w:p w14:paraId="79B57CCF" w14:textId="77777777" w:rsidR="00AA744A" w:rsidRDefault="00944D31">
            <w:pPr>
              <w:pStyle w:val="TAH"/>
            </w:pPr>
            <w:r>
              <w:t>Case 314 (InF-DH, FR1)</w:t>
            </w:r>
          </w:p>
        </w:tc>
        <w:tc>
          <w:tcPr>
            <w:tcW w:w="1134" w:type="dxa"/>
          </w:tcPr>
          <w:p w14:paraId="428201D1" w14:textId="77777777" w:rsidR="00AA744A" w:rsidRDefault="00944D31">
            <w:pPr>
              <w:pStyle w:val="TAH"/>
            </w:pPr>
            <w:r>
              <w:t>Case 321 (InF-DH, FR1)</w:t>
            </w:r>
          </w:p>
        </w:tc>
        <w:tc>
          <w:tcPr>
            <w:tcW w:w="1134" w:type="dxa"/>
          </w:tcPr>
          <w:p w14:paraId="108C8911" w14:textId="77777777" w:rsidR="00AA744A" w:rsidRDefault="00944D31">
            <w:pPr>
              <w:pStyle w:val="TAH"/>
            </w:pPr>
            <w:r>
              <w:t>Case 322 (InF-DH, FR1)</w:t>
            </w:r>
          </w:p>
        </w:tc>
        <w:tc>
          <w:tcPr>
            <w:tcW w:w="1134" w:type="dxa"/>
          </w:tcPr>
          <w:p w14:paraId="7A73185B" w14:textId="77777777" w:rsidR="00AA744A" w:rsidRDefault="00944D31">
            <w:pPr>
              <w:pStyle w:val="TAH"/>
            </w:pPr>
            <w:r>
              <w:t>Case 323 (InF-DH, FR1)</w:t>
            </w:r>
          </w:p>
        </w:tc>
      </w:tr>
      <w:tr w:rsidR="00AA744A" w14:paraId="6B31DD0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A824850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1134" w:type="dxa"/>
            <w:vAlign w:val="center"/>
          </w:tcPr>
          <w:p w14:paraId="231D1010" w14:textId="77777777" w:rsidR="00AA744A" w:rsidRDefault="00944D31">
            <w:pPr>
              <w:pStyle w:val="TAC"/>
            </w:pPr>
            <w:r>
              <w:t>InF-DH</w:t>
            </w:r>
          </w:p>
          <w:p w14:paraId="2CFDF7FA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1134" w:type="dxa"/>
            <w:vAlign w:val="center"/>
          </w:tcPr>
          <w:p w14:paraId="261EF435" w14:textId="77777777" w:rsidR="00AA744A" w:rsidRDefault="00944D31">
            <w:pPr>
              <w:pStyle w:val="TAC"/>
            </w:pPr>
            <w:r>
              <w:t>InF-DH</w:t>
            </w:r>
          </w:p>
          <w:p w14:paraId="0C8B6C8D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1134" w:type="dxa"/>
            <w:vAlign w:val="center"/>
          </w:tcPr>
          <w:p w14:paraId="5BD001C9" w14:textId="77777777" w:rsidR="00AA744A" w:rsidRDefault="00944D31">
            <w:pPr>
              <w:pStyle w:val="TAC"/>
            </w:pPr>
            <w:r>
              <w:t>InF-DH</w:t>
            </w:r>
          </w:p>
          <w:p w14:paraId="55E16E6F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1134" w:type="dxa"/>
            <w:vAlign w:val="center"/>
          </w:tcPr>
          <w:p w14:paraId="4456802D" w14:textId="77777777" w:rsidR="00AA744A" w:rsidRDefault="00944D31">
            <w:pPr>
              <w:pStyle w:val="TAC"/>
            </w:pPr>
            <w:r>
              <w:t>InF-DH</w:t>
            </w:r>
          </w:p>
          <w:p w14:paraId="45800EBF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1134" w:type="dxa"/>
            <w:vAlign w:val="center"/>
          </w:tcPr>
          <w:p w14:paraId="5CC28B67" w14:textId="77777777" w:rsidR="00AA744A" w:rsidRDefault="00944D31">
            <w:pPr>
              <w:pStyle w:val="TAC"/>
            </w:pPr>
            <w:r>
              <w:t>InF-DH</w:t>
            </w:r>
          </w:p>
          <w:p w14:paraId="2E6ADC57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1134" w:type="dxa"/>
            <w:vAlign w:val="center"/>
          </w:tcPr>
          <w:p w14:paraId="5493BAFD" w14:textId="77777777" w:rsidR="00AA744A" w:rsidRDefault="00944D31">
            <w:pPr>
              <w:pStyle w:val="TAC"/>
            </w:pPr>
            <w:r>
              <w:t>InF-DH</w:t>
            </w:r>
          </w:p>
          <w:p w14:paraId="42795D64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1134" w:type="dxa"/>
            <w:vAlign w:val="center"/>
          </w:tcPr>
          <w:p w14:paraId="4500AB3B" w14:textId="77777777" w:rsidR="00AA744A" w:rsidRDefault="00944D31">
            <w:pPr>
              <w:pStyle w:val="TAC"/>
            </w:pPr>
            <w:r>
              <w:t>InF-DH</w:t>
            </w:r>
          </w:p>
          <w:p w14:paraId="45B5D179" w14:textId="77777777" w:rsidR="00AA744A" w:rsidRDefault="00944D31">
            <w:pPr>
              <w:pStyle w:val="TAC"/>
            </w:pPr>
            <w:r>
              <w:t>(40%, 2, 2)</w:t>
            </w:r>
          </w:p>
        </w:tc>
      </w:tr>
      <w:tr w:rsidR="00AA744A" w14:paraId="75D226B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2F96015" w14:textId="77777777" w:rsidR="00AA744A" w:rsidRDefault="00944D31">
            <w:pPr>
              <w:pStyle w:val="TAC"/>
            </w:pPr>
            <w:r>
              <w:t>Carrier frequency</w:t>
            </w:r>
          </w:p>
        </w:tc>
        <w:tc>
          <w:tcPr>
            <w:tcW w:w="1134" w:type="dxa"/>
            <w:vAlign w:val="center"/>
          </w:tcPr>
          <w:p w14:paraId="63E80049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565FD7B2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35E2A613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5309FBA5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4107D37D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6449477D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6A486185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7602C313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A246745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1134" w:type="dxa"/>
            <w:vAlign w:val="center"/>
          </w:tcPr>
          <w:p w14:paraId="019A7073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1CD8AFF7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3FE35572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0F51DD08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52993932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5B342355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7A3C4A7E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37446277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302A11E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1134" w:type="dxa"/>
            <w:vAlign w:val="center"/>
          </w:tcPr>
          <w:p w14:paraId="76EBE76B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5319E6CF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23B8859E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78EABFE2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60D037DC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2EFBEF61" w14:textId="77777777" w:rsidR="00AA744A" w:rsidRDefault="00944D31">
            <w:pPr>
              <w:pStyle w:val="TAC"/>
            </w:pPr>
            <w:r>
              <w:t>200MHz</w:t>
            </w:r>
          </w:p>
        </w:tc>
        <w:tc>
          <w:tcPr>
            <w:tcW w:w="1134" w:type="dxa"/>
            <w:vAlign w:val="center"/>
          </w:tcPr>
          <w:p w14:paraId="121B2AC4" w14:textId="77777777" w:rsidR="00AA744A" w:rsidRDefault="00944D31">
            <w:pPr>
              <w:pStyle w:val="TAC"/>
            </w:pPr>
            <w:r>
              <w:t>50MHz+100MHz (gap)+50MHz</w:t>
            </w:r>
          </w:p>
        </w:tc>
      </w:tr>
      <w:tr w:rsidR="00AA744A" w14:paraId="54FE5F0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5825116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1134" w:type="dxa"/>
            <w:vAlign w:val="center"/>
          </w:tcPr>
          <w:p w14:paraId="036D9B61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1EEE784F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3D8A3EA6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7B9238DF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339CC9A9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20F11B9C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5CBCE086" w14:textId="77777777" w:rsidR="00AA744A" w:rsidRDefault="00944D31">
            <w:pPr>
              <w:pStyle w:val="TAC"/>
            </w:pPr>
            <w:r>
              <w:t>PosSRS (Comb-4, 4 symbol)</w:t>
            </w:r>
          </w:p>
        </w:tc>
      </w:tr>
      <w:tr w:rsidR="00AA744A" w14:paraId="47F87EA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D8F7989" w14:textId="77777777" w:rsidR="00AA744A" w:rsidRDefault="00944D31">
            <w:pPr>
              <w:pStyle w:val="TAC"/>
            </w:pPr>
            <w:r>
              <w:t>Reference signal</w:t>
            </w:r>
          </w:p>
          <w:p w14:paraId="4436643F" w14:textId="77777777" w:rsidR="00AA744A" w:rsidRDefault="00944D31">
            <w:pPr>
              <w:pStyle w:val="TAC"/>
            </w:pPr>
            <w:r>
              <w:t>(type of sequence, number of ports, …)</w:t>
            </w:r>
          </w:p>
        </w:tc>
        <w:tc>
          <w:tcPr>
            <w:tcW w:w="1134" w:type="dxa"/>
            <w:vAlign w:val="center"/>
          </w:tcPr>
          <w:p w14:paraId="75B098CE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12E30176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29BBD1A1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2565C516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4C46AE4A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4E9929CB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64E53393" w14:textId="77777777" w:rsidR="00AA744A" w:rsidRDefault="00944D31">
            <w:pPr>
              <w:pStyle w:val="TAC"/>
            </w:pPr>
            <w:r>
              <w:t>ZC, single port</w:t>
            </w:r>
          </w:p>
        </w:tc>
      </w:tr>
      <w:tr w:rsidR="00AA744A" w14:paraId="36718BD6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31F5D87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1134" w:type="dxa"/>
            <w:vAlign w:val="center"/>
          </w:tcPr>
          <w:p w14:paraId="0553D8DE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7CB3616F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08ADE6A6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12762395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593FC439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7E57A847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03DFA960" w14:textId="77777777" w:rsidR="00AA744A" w:rsidRDefault="00944D31">
            <w:pPr>
              <w:pStyle w:val="TAC"/>
            </w:pPr>
            <w:r>
              <w:t>7</w:t>
            </w:r>
          </w:p>
        </w:tc>
      </w:tr>
      <w:tr w:rsidR="00AA744A" w14:paraId="569F58B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D0E60EA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1134" w:type="dxa"/>
            <w:vAlign w:val="center"/>
          </w:tcPr>
          <w:p w14:paraId="6BA8D87B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4785E0F7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76144E5A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040EBEBF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44B8562A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6ECE6C9C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00299755" w14:textId="77777777" w:rsidR="00AA744A" w:rsidRDefault="00944D31">
            <w:pPr>
              <w:pStyle w:val="TAC"/>
            </w:pPr>
            <w:r>
              <w:t>4</w:t>
            </w:r>
          </w:p>
        </w:tc>
      </w:tr>
      <w:tr w:rsidR="00AA744A" w14:paraId="4D6305F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A1A5CB6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1134" w:type="dxa"/>
            <w:vAlign w:val="center"/>
          </w:tcPr>
          <w:p w14:paraId="20639540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276177A4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61379BAD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2D5C3888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45F17679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5B5ADB38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4798D653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4CBDB2B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AE8D06F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1134" w:type="dxa"/>
            <w:vAlign w:val="center"/>
          </w:tcPr>
          <w:p w14:paraId="00912E43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5CA85E3C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42340FD8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6250B3EC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4D135880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7A36F253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28FB5377" w14:textId="77777777" w:rsidR="00AA744A" w:rsidRDefault="00944D31">
            <w:pPr>
              <w:pStyle w:val="TAC"/>
            </w:pPr>
            <w:r>
              <w:t>6dB</w:t>
            </w:r>
          </w:p>
        </w:tc>
      </w:tr>
      <w:tr w:rsidR="00AA744A" w14:paraId="09882B7B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47D7F41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1134" w:type="dxa"/>
            <w:vAlign w:val="center"/>
          </w:tcPr>
          <w:p w14:paraId="7D87AE9C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59429A3F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6B243B3A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6800FFD4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09634741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40B136EB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6994B8F3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57129CC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7F8C20F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1134" w:type="dxa"/>
            <w:vAlign w:val="center"/>
          </w:tcPr>
          <w:p w14:paraId="2D399204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14A371C2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5D4FCBD5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594B9899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442A06D7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1B55371B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2F2FC7D9" w14:textId="77777777" w:rsidR="00AA744A" w:rsidRDefault="00944D31">
            <w:pPr>
              <w:pStyle w:val="TAC"/>
            </w:pPr>
            <w:r>
              <w:t>Ideal</w:t>
            </w:r>
          </w:p>
        </w:tc>
      </w:tr>
      <w:tr w:rsidR="00AA744A" w14:paraId="487A940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0159368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1134" w:type="dxa"/>
            <w:vAlign w:val="center"/>
          </w:tcPr>
          <w:p w14:paraId="56C49BBA" w14:textId="77777777" w:rsidR="00AA744A" w:rsidRDefault="00944D31">
            <w:pPr>
              <w:pStyle w:val="TAC"/>
            </w:pPr>
            <w:r>
              <w:t>Super resolution</w:t>
            </w:r>
          </w:p>
          <w:p w14:paraId="4F970916" w14:textId="77777777" w:rsidR="00AA744A" w:rsidRDefault="00944D31">
            <w:pPr>
              <w:pStyle w:val="TAC"/>
            </w:pPr>
            <w:r>
              <w:t>No LOS/NLOS detection</w:t>
            </w:r>
          </w:p>
        </w:tc>
        <w:tc>
          <w:tcPr>
            <w:tcW w:w="1134" w:type="dxa"/>
            <w:vAlign w:val="center"/>
          </w:tcPr>
          <w:p w14:paraId="70446249" w14:textId="77777777" w:rsidR="00AA744A" w:rsidRDefault="00944D31">
            <w:pPr>
              <w:pStyle w:val="TAC"/>
            </w:pPr>
            <w:r>
              <w:t>Super resolution</w:t>
            </w:r>
          </w:p>
          <w:p w14:paraId="0A7B8DCC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1134" w:type="dxa"/>
            <w:vAlign w:val="center"/>
          </w:tcPr>
          <w:p w14:paraId="40FB8794" w14:textId="77777777" w:rsidR="00AA744A" w:rsidRDefault="00944D31">
            <w:pPr>
              <w:pStyle w:val="TAC"/>
            </w:pPr>
            <w:r>
              <w:t>Super resolution</w:t>
            </w:r>
          </w:p>
          <w:p w14:paraId="0C8D02A6" w14:textId="77777777" w:rsidR="00AA744A" w:rsidRDefault="00944D31">
            <w:pPr>
              <w:pStyle w:val="TAC"/>
            </w:pPr>
            <w:r>
              <w:t>LOS/NLOS detection</w:t>
            </w:r>
          </w:p>
        </w:tc>
        <w:tc>
          <w:tcPr>
            <w:tcW w:w="1134" w:type="dxa"/>
            <w:vAlign w:val="center"/>
          </w:tcPr>
          <w:p w14:paraId="18AB5188" w14:textId="77777777" w:rsidR="00AA744A" w:rsidRDefault="00944D31">
            <w:pPr>
              <w:pStyle w:val="TAC"/>
            </w:pPr>
            <w:r>
              <w:t>Super resolution</w:t>
            </w:r>
          </w:p>
          <w:p w14:paraId="7F637CDC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  <w:vAlign w:val="center"/>
          </w:tcPr>
          <w:p w14:paraId="26B9F571" w14:textId="77777777" w:rsidR="00AA744A" w:rsidRDefault="00944D31">
            <w:pPr>
              <w:pStyle w:val="TAC"/>
            </w:pPr>
            <w:r>
              <w:t>Super resolution</w:t>
            </w:r>
          </w:p>
          <w:p w14:paraId="4709AAB8" w14:textId="77777777" w:rsidR="00AA744A" w:rsidRDefault="00944D31">
            <w:pPr>
              <w:pStyle w:val="TAC"/>
            </w:pPr>
            <w:r>
              <w:t>No LOS/NLOS detection</w:t>
            </w:r>
          </w:p>
        </w:tc>
        <w:tc>
          <w:tcPr>
            <w:tcW w:w="1134" w:type="dxa"/>
            <w:vAlign w:val="center"/>
          </w:tcPr>
          <w:p w14:paraId="58E7374C" w14:textId="77777777" w:rsidR="00AA744A" w:rsidRDefault="00944D31">
            <w:pPr>
              <w:pStyle w:val="TAC"/>
            </w:pPr>
            <w:r>
              <w:t>Super resolution</w:t>
            </w:r>
          </w:p>
          <w:p w14:paraId="39415260" w14:textId="77777777" w:rsidR="00AA744A" w:rsidRDefault="00944D31">
            <w:pPr>
              <w:pStyle w:val="TAC"/>
            </w:pPr>
            <w:r>
              <w:t>No LOS/NLOS detection</w:t>
            </w:r>
          </w:p>
        </w:tc>
        <w:tc>
          <w:tcPr>
            <w:tcW w:w="1134" w:type="dxa"/>
            <w:vAlign w:val="center"/>
          </w:tcPr>
          <w:p w14:paraId="1A01F8B4" w14:textId="77777777" w:rsidR="00AA744A" w:rsidRDefault="00944D31">
            <w:pPr>
              <w:pStyle w:val="TAC"/>
            </w:pPr>
            <w:r>
              <w:t>Super resolution</w:t>
            </w:r>
          </w:p>
          <w:p w14:paraId="58AEE456" w14:textId="77777777" w:rsidR="00AA744A" w:rsidRDefault="00944D31">
            <w:pPr>
              <w:pStyle w:val="TAC"/>
            </w:pPr>
            <w:r>
              <w:t>No LOS/NLOS detection</w:t>
            </w:r>
          </w:p>
        </w:tc>
      </w:tr>
      <w:tr w:rsidR="00AA744A" w14:paraId="545BE3A0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18CBF42" w14:textId="77777777" w:rsidR="00AA744A" w:rsidRDefault="00944D31">
            <w:pPr>
              <w:pStyle w:val="TAC"/>
            </w:pPr>
            <w:r>
              <w:lastRenderedPageBreak/>
              <w:t>Description of positioning technique / applied positioning algorithm (e.g. Least square, Taylor series, etc)</w:t>
            </w:r>
          </w:p>
        </w:tc>
        <w:tc>
          <w:tcPr>
            <w:tcW w:w="1134" w:type="dxa"/>
            <w:vAlign w:val="center"/>
          </w:tcPr>
          <w:p w14:paraId="2F921919" w14:textId="77777777" w:rsidR="00AA744A" w:rsidRDefault="00944D31">
            <w:pPr>
              <w:pStyle w:val="TAC"/>
            </w:pPr>
            <w:r>
              <w:t>UL-TDOA</w:t>
            </w:r>
          </w:p>
          <w:p w14:paraId="12D9B0EC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4465033C" w14:textId="77777777" w:rsidR="00AA744A" w:rsidRDefault="00944D31">
            <w:pPr>
              <w:pStyle w:val="TAC"/>
            </w:pPr>
            <w:r>
              <w:t>UL-TDOA</w:t>
            </w:r>
          </w:p>
          <w:p w14:paraId="7239E2CB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31BE8952" w14:textId="77777777" w:rsidR="00AA744A" w:rsidRDefault="00944D31">
            <w:pPr>
              <w:pStyle w:val="TAC"/>
            </w:pPr>
            <w:r>
              <w:t>UL-TDOA</w:t>
            </w:r>
          </w:p>
          <w:p w14:paraId="75A6E720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1EFDBCC0" w14:textId="77777777" w:rsidR="00AA744A" w:rsidRDefault="00944D31">
            <w:pPr>
              <w:pStyle w:val="TAC"/>
            </w:pPr>
            <w:r>
              <w:t>UL-TDOA</w:t>
            </w:r>
          </w:p>
          <w:p w14:paraId="073ECAA0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0EF00A6F" w14:textId="77777777" w:rsidR="00AA744A" w:rsidRDefault="00944D31">
            <w:pPr>
              <w:pStyle w:val="TAC"/>
            </w:pPr>
            <w:r>
              <w:t>UL-TDOA</w:t>
            </w:r>
          </w:p>
          <w:p w14:paraId="29CD018B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38C0F455" w14:textId="77777777" w:rsidR="00AA744A" w:rsidRDefault="00944D31">
            <w:pPr>
              <w:pStyle w:val="TAC"/>
            </w:pPr>
            <w:r>
              <w:t>UL-TDOA</w:t>
            </w:r>
          </w:p>
          <w:p w14:paraId="5D6A3B9E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4F7DF4F7" w14:textId="77777777" w:rsidR="00AA744A" w:rsidRDefault="00944D31">
            <w:pPr>
              <w:pStyle w:val="TAC"/>
            </w:pPr>
            <w:r>
              <w:t>UL-TDOA</w:t>
            </w:r>
          </w:p>
          <w:p w14:paraId="2E2B7608" w14:textId="77777777" w:rsidR="00AA744A" w:rsidRDefault="00944D31">
            <w:pPr>
              <w:pStyle w:val="TAC"/>
            </w:pPr>
            <w:r>
              <w:t>PSO</w:t>
            </w:r>
          </w:p>
        </w:tc>
      </w:tr>
      <w:tr w:rsidR="00AA744A" w14:paraId="0A8791D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4385F58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1134" w:type="dxa"/>
            <w:vAlign w:val="center"/>
          </w:tcPr>
          <w:p w14:paraId="61AE9439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01794612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2481E194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25B7B7B8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140FE1BB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40537087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5C10C5F8" w14:textId="77777777" w:rsidR="00AA744A" w:rsidRDefault="00944D31">
            <w:pPr>
              <w:pStyle w:val="TAC"/>
            </w:pPr>
            <w:r>
              <w:t>Ideal</w:t>
            </w:r>
          </w:p>
        </w:tc>
      </w:tr>
      <w:tr w:rsidR="00AA744A" w14:paraId="651415C0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DF38BCD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1134" w:type="dxa"/>
            <w:vAlign w:val="center"/>
          </w:tcPr>
          <w:p w14:paraId="5346FA02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64F203F4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338E90B1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7F51A319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79EAFD40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4702742A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442F4919" w14:textId="77777777" w:rsidR="00AA744A" w:rsidRDefault="00944D31">
            <w:pPr>
              <w:pStyle w:val="TAC"/>
            </w:pPr>
            <w:r>
              <w:t>Ideal</w:t>
            </w:r>
          </w:p>
        </w:tc>
      </w:tr>
      <w:tr w:rsidR="00AA744A" w14:paraId="7C430116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E936681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1134" w:type="dxa"/>
            <w:vAlign w:val="center"/>
          </w:tcPr>
          <w:p w14:paraId="07D03118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58F80B1B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3ECEFD26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25D27BB0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16DFE376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2625D526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146EDDE3" w14:textId="77777777" w:rsidR="00AA744A" w:rsidRDefault="00944D31">
            <w:pPr>
              <w:pStyle w:val="TAC"/>
            </w:pPr>
            <w:r>
              <w:t>Tx beam sweeping</w:t>
            </w:r>
          </w:p>
        </w:tc>
      </w:tr>
      <w:tr w:rsidR="00AA744A" w14:paraId="56A9F399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18DAEF7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1134" w:type="dxa"/>
            <w:vAlign w:val="center"/>
          </w:tcPr>
          <w:p w14:paraId="237E0AE1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357428B7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444AB931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01AF55EF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3E807017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6058FA06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507C9697" w14:textId="77777777" w:rsidR="00AA744A" w:rsidRDefault="00944D31">
            <w:pPr>
              <w:pStyle w:val="TAC"/>
            </w:pPr>
            <w:r>
              <w:t>Tx codebook-based</w:t>
            </w:r>
          </w:p>
        </w:tc>
      </w:tr>
      <w:tr w:rsidR="00AA744A" w14:paraId="29D08D2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0F31F21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1134" w:type="dxa"/>
            <w:vAlign w:val="center"/>
          </w:tcPr>
          <w:p w14:paraId="19FE1A12" w14:textId="77777777" w:rsidR="00AA744A" w:rsidRDefault="00AA744A">
            <w:pPr>
              <w:pStyle w:val="TAC"/>
            </w:pPr>
          </w:p>
        </w:tc>
        <w:tc>
          <w:tcPr>
            <w:tcW w:w="1134" w:type="dxa"/>
            <w:vAlign w:val="center"/>
          </w:tcPr>
          <w:p w14:paraId="443AD94A" w14:textId="77777777" w:rsidR="00AA744A" w:rsidRDefault="00AA744A">
            <w:pPr>
              <w:pStyle w:val="TAC"/>
            </w:pPr>
          </w:p>
        </w:tc>
        <w:tc>
          <w:tcPr>
            <w:tcW w:w="1134" w:type="dxa"/>
            <w:vAlign w:val="center"/>
          </w:tcPr>
          <w:p w14:paraId="20AEC0EE" w14:textId="77777777" w:rsidR="00AA744A" w:rsidRDefault="00AA744A">
            <w:pPr>
              <w:pStyle w:val="TAC"/>
            </w:pPr>
          </w:p>
        </w:tc>
        <w:tc>
          <w:tcPr>
            <w:tcW w:w="1134" w:type="dxa"/>
            <w:vAlign w:val="center"/>
          </w:tcPr>
          <w:p w14:paraId="6B2C2427" w14:textId="77777777" w:rsidR="00AA744A" w:rsidRDefault="00AA744A">
            <w:pPr>
              <w:pStyle w:val="TAC"/>
            </w:pPr>
          </w:p>
        </w:tc>
        <w:tc>
          <w:tcPr>
            <w:tcW w:w="1134" w:type="dxa"/>
            <w:vAlign w:val="center"/>
          </w:tcPr>
          <w:p w14:paraId="1773E721" w14:textId="77777777" w:rsidR="00AA744A" w:rsidRDefault="00AA744A">
            <w:pPr>
              <w:pStyle w:val="TAC"/>
            </w:pPr>
          </w:p>
        </w:tc>
        <w:tc>
          <w:tcPr>
            <w:tcW w:w="1134" w:type="dxa"/>
            <w:vAlign w:val="center"/>
          </w:tcPr>
          <w:p w14:paraId="5476934F" w14:textId="77777777" w:rsidR="00AA744A" w:rsidRDefault="00AA744A">
            <w:pPr>
              <w:pStyle w:val="TAC"/>
            </w:pPr>
          </w:p>
        </w:tc>
        <w:tc>
          <w:tcPr>
            <w:tcW w:w="1134" w:type="dxa"/>
            <w:vAlign w:val="center"/>
          </w:tcPr>
          <w:p w14:paraId="63FE31FC" w14:textId="77777777" w:rsidR="00AA744A" w:rsidRDefault="00AA744A">
            <w:pPr>
              <w:pStyle w:val="TAC"/>
            </w:pPr>
          </w:p>
        </w:tc>
      </w:tr>
    </w:tbl>
    <w:p w14:paraId="40C3EDA1" w14:textId="77777777" w:rsidR="00AA744A" w:rsidRDefault="00AA744A"/>
    <w:p w14:paraId="378018DF" w14:textId="77777777" w:rsidR="00AA744A" w:rsidRDefault="00944D31">
      <w:pPr>
        <w:pStyle w:val="TH"/>
      </w:pPr>
      <w:r>
        <w:lastRenderedPageBreak/>
        <w:t>Table C.2.1.1.1-2: NR positioning enhancements (1-symbol PRS 33x and PRS punctured by SSB 34x) - evaluation scenarios and parameters</w:t>
      </w:r>
    </w:p>
    <w:tbl>
      <w:tblPr>
        <w:tblW w:w="916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134"/>
        <w:gridCol w:w="1134"/>
        <w:gridCol w:w="1134"/>
        <w:gridCol w:w="1134"/>
        <w:gridCol w:w="1134"/>
        <w:gridCol w:w="1134"/>
      </w:tblGrid>
      <w:tr w:rsidR="00AA744A" w14:paraId="54F4394A" w14:textId="77777777">
        <w:trPr>
          <w:trHeight w:val="462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847059E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1134" w:type="dxa"/>
            <w:vAlign w:val="center"/>
          </w:tcPr>
          <w:p w14:paraId="67AF59BC" w14:textId="77777777" w:rsidR="00AA744A" w:rsidRDefault="00944D31">
            <w:pPr>
              <w:pStyle w:val="TAH"/>
            </w:pPr>
            <w:r>
              <w:t>Case 331 (InF-SH, FR1)</w:t>
            </w:r>
          </w:p>
        </w:tc>
        <w:tc>
          <w:tcPr>
            <w:tcW w:w="1134" w:type="dxa"/>
            <w:vAlign w:val="center"/>
          </w:tcPr>
          <w:p w14:paraId="4D126B3F" w14:textId="77777777" w:rsidR="00AA744A" w:rsidRDefault="00944D31">
            <w:pPr>
              <w:pStyle w:val="TAH"/>
            </w:pPr>
            <w:r>
              <w:t>Case 332 (InF-SH, FR1)</w:t>
            </w:r>
          </w:p>
        </w:tc>
        <w:tc>
          <w:tcPr>
            <w:tcW w:w="1134" w:type="dxa"/>
            <w:vAlign w:val="center"/>
          </w:tcPr>
          <w:p w14:paraId="56A92395" w14:textId="77777777" w:rsidR="00AA744A" w:rsidRDefault="00944D31">
            <w:pPr>
              <w:pStyle w:val="TAH"/>
            </w:pPr>
            <w:r>
              <w:t>Case 333 (InF-SH, FR1)</w:t>
            </w:r>
          </w:p>
        </w:tc>
        <w:tc>
          <w:tcPr>
            <w:tcW w:w="1134" w:type="dxa"/>
            <w:vAlign w:val="center"/>
          </w:tcPr>
          <w:p w14:paraId="31C6E0D9" w14:textId="77777777" w:rsidR="00AA744A" w:rsidRDefault="00944D31">
            <w:pPr>
              <w:pStyle w:val="TAH"/>
            </w:pPr>
            <w:r>
              <w:t>Case 334 (InF-SH, FR1)</w:t>
            </w:r>
          </w:p>
        </w:tc>
        <w:tc>
          <w:tcPr>
            <w:tcW w:w="1134" w:type="dxa"/>
          </w:tcPr>
          <w:p w14:paraId="35ACB6E1" w14:textId="77777777" w:rsidR="00AA744A" w:rsidRDefault="00944D31">
            <w:pPr>
              <w:pStyle w:val="TAH"/>
            </w:pPr>
            <w:r>
              <w:t>Case 341 (InF-SH, FR1)</w:t>
            </w:r>
          </w:p>
        </w:tc>
        <w:tc>
          <w:tcPr>
            <w:tcW w:w="1134" w:type="dxa"/>
          </w:tcPr>
          <w:p w14:paraId="3DF0AB9B" w14:textId="77777777" w:rsidR="00AA744A" w:rsidRDefault="00944D31">
            <w:pPr>
              <w:pStyle w:val="TAH"/>
            </w:pPr>
            <w:r>
              <w:t>Case 342 (InF-SH, FR1)</w:t>
            </w:r>
          </w:p>
        </w:tc>
      </w:tr>
      <w:tr w:rsidR="00AA744A" w14:paraId="16C17A9E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846BFDF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1134" w:type="dxa"/>
            <w:vAlign w:val="center"/>
          </w:tcPr>
          <w:p w14:paraId="0D3BAEBF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134" w:type="dxa"/>
            <w:vAlign w:val="center"/>
          </w:tcPr>
          <w:p w14:paraId="45AB9BF8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134" w:type="dxa"/>
            <w:vAlign w:val="center"/>
          </w:tcPr>
          <w:p w14:paraId="638B56FA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134" w:type="dxa"/>
            <w:vAlign w:val="center"/>
          </w:tcPr>
          <w:p w14:paraId="7394A582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134" w:type="dxa"/>
            <w:vAlign w:val="center"/>
          </w:tcPr>
          <w:p w14:paraId="289E73A0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134" w:type="dxa"/>
            <w:vAlign w:val="center"/>
          </w:tcPr>
          <w:p w14:paraId="61C67D4A" w14:textId="77777777" w:rsidR="00AA744A" w:rsidRDefault="00944D31">
            <w:pPr>
              <w:pStyle w:val="TAC"/>
            </w:pPr>
            <w:r>
              <w:t>InF-SH</w:t>
            </w:r>
          </w:p>
        </w:tc>
      </w:tr>
      <w:tr w:rsidR="00AA744A" w14:paraId="40F75B0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789C71C" w14:textId="77777777" w:rsidR="00AA744A" w:rsidRDefault="00944D31">
            <w:pPr>
              <w:pStyle w:val="TAC"/>
            </w:pPr>
            <w:r>
              <w:t>Carrier frequency</w:t>
            </w:r>
          </w:p>
        </w:tc>
        <w:tc>
          <w:tcPr>
            <w:tcW w:w="1134" w:type="dxa"/>
            <w:vAlign w:val="center"/>
          </w:tcPr>
          <w:p w14:paraId="1BA82A22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1D650D3B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48B950B9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085A9D35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174D9F1F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17DE29D4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25F418B6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C6BA0B6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1134" w:type="dxa"/>
            <w:vAlign w:val="center"/>
          </w:tcPr>
          <w:p w14:paraId="78015469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6610285E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14E99177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5F7E4A9C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0B012E59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475BC07B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72AD1507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064B26B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1134" w:type="dxa"/>
            <w:vAlign w:val="center"/>
          </w:tcPr>
          <w:p w14:paraId="521D8478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516FC204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4772E5CD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1DE6B4DA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36B4DEB2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53D021CA" w14:textId="77777777" w:rsidR="00AA744A" w:rsidRDefault="00944D31">
            <w:pPr>
              <w:pStyle w:val="TAC"/>
            </w:pPr>
            <w:r>
              <w:t>100MHz</w:t>
            </w:r>
          </w:p>
        </w:tc>
      </w:tr>
      <w:tr w:rsidR="00AA744A" w14:paraId="75E50A43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50C94CB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1134" w:type="dxa"/>
            <w:vAlign w:val="center"/>
          </w:tcPr>
          <w:p w14:paraId="7EB51545" w14:textId="77777777" w:rsidR="00AA744A" w:rsidRDefault="00944D31">
            <w:pPr>
              <w:pStyle w:val="TAC"/>
            </w:pPr>
            <w:r>
              <w:t>DL-PRS (Comb-4, 4 symbol)</w:t>
            </w:r>
          </w:p>
        </w:tc>
        <w:tc>
          <w:tcPr>
            <w:tcW w:w="1134" w:type="dxa"/>
            <w:vAlign w:val="center"/>
          </w:tcPr>
          <w:p w14:paraId="03FDFD11" w14:textId="77777777" w:rsidR="00AA744A" w:rsidRDefault="00944D31">
            <w:pPr>
              <w:pStyle w:val="TAC"/>
            </w:pPr>
            <w:r>
              <w:t>DL-PRS (Comb-4, 1 symbol)</w:t>
            </w:r>
          </w:p>
        </w:tc>
        <w:tc>
          <w:tcPr>
            <w:tcW w:w="1134" w:type="dxa"/>
            <w:vAlign w:val="center"/>
          </w:tcPr>
          <w:p w14:paraId="41E23889" w14:textId="77777777" w:rsidR="00AA744A" w:rsidRDefault="00944D31">
            <w:pPr>
              <w:pStyle w:val="TAC"/>
            </w:pPr>
            <w:r>
              <w:t>DL-PRS (Comb-12, 12 symbol)</w:t>
            </w:r>
          </w:p>
        </w:tc>
        <w:tc>
          <w:tcPr>
            <w:tcW w:w="1134" w:type="dxa"/>
            <w:vAlign w:val="center"/>
          </w:tcPr>
          <w:p w14:paraId="1E9FC4ED" w14:textId="77777777" w:rsidR="00AA744A" w:rsidRDefault="00944D31">
            <w:pPr>
              <w:pStyle w:val="TAC"/>
            </w:pPr>
            <w:r>
              <w:t>DL-PRS (Comb-12, 1 symbol)</w:t>
            </w:r>
          </w:p>
        </w:tc>
        <w:tc>
          <w:tcPr>
            <w:tcW w:w="1134" w:type="dxa"/>
            <w:vAlign w:val="center"/>
          </w:tcPr>
          <w:p w14:paraId="725273D0" w14:textId="77777777" w:rsidR="00AA744A" w:rsidRDefault="00944D31">
            <w:pPr>
              <w:pStyle w:val="TAC"/>
            </w:pPr>
            <w:r>
              <w:t>DL-PRS (Comb-4, 4 symbol)</w:t>
            </w:r>
          </w:p>
        </w:tc>
        <w:tc>
          <w:tcPr>
            <w:tcW w:w="1134" w:type="dxa"/>
            <w:vAlign w:val="center"/>
          </w:tcPr>
          <w:p w14:paraId="6031E9D9" w14:textId="77777777" w:rsidR="00AA744A" w:rsidRDefault="00944D31">
            <w:pPr>
              <w:pStyle w:val="TAC"/>
            </w:pPr>
            <w:r>
              <w:t>DL-PRS (Comb-4, 1 symbol)</w:t>
            </w:r>
          </w:p>
        </w:tc>
      </w:tr>
      <w:tr w:rsidR="00AA744A" w14:paraId="1BABE67B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EC7A3C6" w14:textId="77777777" w:rsidR="00AA744A" w:rsidRDefault="00944D31">
            <w:pPr>
              <w:pStyle w:val="TAC"/>
            </w:pPr>
            <w:r>
              <w:t>Reference signal</w:t>
            </w:r>
          </w:p>
          <w:p w14:paraId="7BE2D172" w14:textId="77777777" w:rsidR="00AA744A" w:rsidRDefault="00944D31">
            <w:pPr>
              <w:pStyle w:val="TAC"/>
            </w:pPr>
            <w:r>
              <w:t>(type of sequence, number of ports, …)</w:t>
            </w:r>
          </w:p>
        </w:tc>
        <w:tc>
          <w:tcPr>
            <w:tcW w:w="1134" w:type="dxa"/>
            <w:vAlign w:val="center"/>
          </w:tcPr>
          <w:p w14:paraId="4789FF9E" w14:textId="77777777" w:rsidR="00AA744A" w:rsidRDefault="00944D31">
            <w:pPr>
              <w:pStyle w:val="TAC"/>
            </w:pPr>
            <w:r>
              <w:t>Gold, single port</w:t>
            </w:r>
          </w:p>
        </w:tc>
        <w:tc>
          <w:tcPr>
            <w:tcW w:w="1134" w:type="dxa"/>
            <w:vAlign w:val="center"/>
          </w:tcPr>
          <w:p w14:paraId="14203E52" w14:textId="77777777" w:rsidR="00AA744A" w:rsidRDefault="00944D31">
            <w:pPr>
              <w:pStyle w:val="TAC"/>
            </w:pPr>
            <w:r>
              <w:t>Gold, single port</w:t>
            </w:r>
          </w:p>
        </w:tc>
        <w:tc>
          <w:tcPr>
            <w:tcW w:w="1134" w:type="dxa"/>
            <w:vAlign w:val="center"/>
          </w:tcPr>
          <w:p w14:paraId="3403952C" w14:textId="77777777" w:rsidR="00AA744A" w:rsidRDefault="00944D31">
            <w:pPr>
              <w:pStyle w:val="TAC"/>
            </w:pPr>
            <w:r>
              <w:t>Gold, single port</w:t>
            </w:r>
          </w:p>
        </w:tc>
        <w:tc>
          <w:tcPr>
            <w:tcW w:w="1134" w:type="dxa"/>
            <w:vAlign w:val="center"/>
          </w:tcPr>
          <w:p w14:paraId="087E9A78" w14:textId="77777777" w:rsidR="00AA744A" w:rsidRDefault="00944D31">
            <w:pPr>
              <w:pStyle w:val="TAC"/>
            </w:pPr>
            <w:r>
              <w:t>Gold, single port</w:t>
            </w:r>
          </w:p>
        </w:tc>
        <w:tc>
          <w:tcPr>
            <w:tcW w:w="1134" w:type="dxa"/>
            <w:vAlign w:val="center"/>
          </w:tcPr>
          <w:p w14:paraId="7BF8AD21" w14:textId="77777777" w:rsidR="00AA744A" w:rsidRDefault="00944D31">
            <w:pPr>
              <w:pStyle w:val="TAC"/>
            </w:pPr>
            <w:r>
              <w:t>Gold, single port</w:t>
            </w:r>
          </w:p>
        </w:tc>
        <w:tc>
          <w:tcPr>
            <w:tcW w:w="1134" w:type="dxa"/>
            <w:vAlign w:val="center"/>
          </w:tcPr>
          <w:p w14:paraId="0E16CC65" w14:textId="77777777" w:rsidR="00AA744A" w:rsidRDefault="00944D31">
            <w:pPr>
              <w:pStyle w:val="TAC"/>
            </w:pPr>
            <w:r>
              <w:t>Gold, single port</w:t>
            </w:r>
          </w:p>
        </w:tc>
      </w:tr>
      <w:tr w:rsidR="00AA744A" w14:paraId="76D9510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CB5C178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1134" w:type="dxa"/>
            <w:vAlign w:val="center"/>
          </w:tcPr>
          <w:p w14:paraId="53CBE8B1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50AAAECF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3F01133E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274BF569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2812865A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69B8EFED" w14:textId="77777777" w:rsidR="00AA744A" w:rsidRDefault="00944D31">
            <w:pPr>
              <w:pStyle w:val="TAC"/>
            </w:pPr>
            <w:r>
              <w:t>7</w:t>
            </w:r>
          </w:p>
        </w:tc>
      </w:tr>
      <w:tr w:rsidR="00AA744A" w14:paraId="36230D5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A058183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1134" w:type="dxa"/>
            <w:vAlign w:val="center"/>
          </w:tcPr>
          <w:p w14:paraId="104632AB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701286CF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11CAB85A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290EFFA2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3F71A066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05234BE4" w14:textId="77777777" w:rsidR="00AA744A" w:rsidRDefault="00944D31">
            <w:pPr>
              <w:pStyle w:val="TAC"/>
            </w:pPr>
            <w:r>
              <w:t>4</w:t>
            </w:r>
          </w:p>
        </w:tc>
      </w:tr>
      <w:tr w:rsidR="00AA744A" w14:paraId="77ACCF9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9C3C68D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1134" w:type="dxa"/>
            <w:vAlign w:val="center"/>
          </w:tcPr>
          <w:p w14:paraId="66A50A67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648D02EF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10B66BC9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4151B325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765263F6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51D1C62F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76892AFE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BA5B25F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1134" w:type="dxa"/>
            <w:vAlign w:val="center"/>
          </w:tcPr>
          <w:p w14:paraId="5EB8B58F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6F1A20FD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58707548" w14:textId="77777777" w:rsidR="00AA744A" w:rsidRDefault="00944D31">
            <w:pPr>
              <w:pStyle w:val="TAC"/>
            </w:pPr>
            <w:r>
              <w:t>10.8dB</w:t>
            </w:r>
          </w:p>
        </w:tc>
        <w:tc>
          <w:tcPr>
            <w:tcW w:w="1134" w:type="dxa"/>
            <w:vAlign w:val="center"/>
          </w:tcPr>
          <w:p w14:paraId="6D50303B" w14:textId="77777777" w:rsidR="00AA744A" w:rsidRDefault="00944D31">
            <w:pPr>
              <w:pStyle w:val="TAC"/>
            </w:pPr>
            <w:r>
              <w:t>10.8dB</w:t>
            </w:r>
          </w:p>
        </w:tc>
        <w:tc>
          <w:tcPr>
            <w:tcW w:w="1134" w:type="dxa"/>
            <w:vAlign w:val="center"/>
          </w:tcPr>
          <w:p w14:paraId="385748E9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0794E7B1" w14:textId="77777777" w:rsidR="00AA744A" w:rsidRDefault="00944D31">
            <w:pPr>
              <w:pStyle w:val="TAC"/>
            </w:pPr>
            <w:r>
              <w:t>6dB</w:t>
            </w:r>
          </w:p>
        </w:tc>
      </w:tr>
      <w:tr w:rsidR="00AA744A" w14:paraId="5CCA5839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7434D3C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1134" w:type="dxa"/>
            <w:vAlign w:val="center"/>
          </w:tcPr>
          <w:p w14:paraId="3BF6AD1F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015C4C31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4CE3A3AE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540B26AC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4AD77F55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483CBA78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258E000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9A7593F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1134" w:type="dxa"/>
            <w:vAlign w:val="center"/>
          </w:tcPr>
          <w:p w14:paraId="0417BE3A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1DE95F9C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1D05A16A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7C0E2CC1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46D7F2BB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6587CB45" w14:textId="77777777" w:rsidR="00AA744A" w:rsidRDefault="00944D31">
            <w:pPr>
              <w:pStyle w:val="TAC"/>
            </w:pPr>
            <w:r>
              <w:t>Ideal</w:t>
            </w:r>
          </w:p>
        </w:tc>
      </w:tr>
      <w:tr w:rsidR="00AA744A" w14:paraId="71FCF293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3A36D26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1134" w:type="dxa"/>
            <w:vAlign w:val="center"/>
          </w:tcPr>
          <w:p w14:paraId="3F9F2086" w14:textId="77777777" w:rsidR="00AA744A" w:rsidRDefault="00944D31">
            <w:pPr>
              <w:pStyle w:val="TAC"/>
            </w:pPr>
            <w:r>
              <w:t>Super resolution</w:t>
            </w:r>
          </w:p>
          <w:p w14:paraId="56AF86BA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  <w:vAlign w:val="center"/>
          </w:tcPr>
          <w:p w14:paraId="26D06371" w14:textId="77777777" w:rsidR="00AA744A" w:rsidRDefault="00944D31">
            <w:pPr>
              <w:pStyle w:val="TAC"/>
            </w:pPr>
            <w:r>
              <w:t>Super resolution</w:t>
            </w:r>
          </w:p>
          <w:p w14:paraId="23839FAC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  <w:vAlign w:val="center"/>
          </w:tcPr>
          <w:p w14:paraId="0B91571D" w14:textId="77777777" w:rsidR="00AA744A" w:rsidRDefault="00944D31">
            <w:pPr>
              <w:pStyle w:val="TAC"/>
            </w:pPr>
            <w:r>
              <w:t>Super resolution</w:t>
            </w:r>
          </w:p>
          <w:p w14:paraId="61C7ADE7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  <w:vAlign w:val="center"/>
          </w:tcPr>
          <w:p w14:paraId="446763DD" w14:textId="77777777" w:rsidR="00AA744A" w:rsidRDefault="00944D31">
            <w:pPr>
              <w:pStyle w:val="TAC"/>
            </w:pPr>
            <w:r>
              <w:t>Super resolution</w:t>
            </w:r>
          </w:p>
          <w:p w14:paraId="4D6EF32B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  <w:vAlign w:val="center"/>
          </w:tcPr>
          <w:p w14:paraId="3473A950" w14:textId="77777777" w:rsidR="00AA744A" w:rsidRDefault="00944D31">
            <w:pPr>
              <w:pStyle w:val="TAC"/>
            </w:pPr>
            <w:r>
              <w:t>Super resolution</w:t>
            </w:r>
          </w:p>
          <w:p w14:paraId="54334318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  <w:vAlign w:val="center"/>
          </w:tcPr>
          <w:p w14:paraId="4DA1D22D" w14:textId="77777777" w:rsidR="00AA744A" w:rsidRDefault="00944D31">
            <w:pPr>
              <w:pStyle w:val="TAC"/>
            </w:pPr>
            <w:r>
              <w:t>Super resolution</w:t>
            </w:r>
          </w:p>
          <w:p w14:paraId="5408D5BF" w14:textId="77777777" w:rsidR="00AA744A" w:rsidRDefault="00944D31">
            <w:pPr>
              <w:pStyle w:val="TAC"/>
            </w:pPr>
            <w:r>
              <w:t>Ideal LOS/NLOS detection</w:t>
            </w:r>
          </w:p>
        </w:tc>
      </w:tr>
      <w:tr w:rsidR="00AA744A" w14:paraId="607491B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FF2EAB7" w14:textId="77777777" w:rsidR="00AA744A" w:rsidRDefault="00944D31">
            <w:pPr>
              <w:pStyle w:val="TAC"/>
            </w:pPr>
            <w:r>
              <w:lastRenderedPageBreak/>
              <w:t>Description of positioning technique / applied positioning algorithm (e.g. Least square, Taylor series, etc)</w:t>
            </w:r>
          </w:p>
        </w:tc>
        <w:tc>
          <w:tcPr>
            <w:tcW w:w="1134" w:type="dxa"/>
            <w:vAlign w:val="center"/>
          </w:tcPr>
          <w:p w14:paraId="752324F3" w14:textId="77777777" w:rsidR="00AA744A" w:rsidRDefault="00944D31">
            <w:pPr>
              <w:pStyle w:val="TAC"/>
            </w:pPr>
            <w:r>
              <w:t>DL-TDOA</w:t>
            </w:r>
          </w:p>
          <w:p w14:paraId="604D8080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1847A304" w14:textId="77777777" w:rsidR="00AA744A" w:rsidRDefault="00944D31">
            <w:pPr>
              <w:pStyle w:val="TAC"/>
            </w:pPr>
            <w:r>
              <w:t>DL-TDOA</w:t>
            </w:r>
          </w:p>
          <w:p w14:paraId="0F45953E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7B7B1541" w14:textId="77777777" w:rsidR="00AA744A" w:rsidRDefault="00944D31">
            <w:pPr>
              <w:pStyle w:val="TAC"/>
            </w:pPr>
            <w:r>
              <w:t>DL-TDOA</w:t>
            </w:r>
          </w:p>
          <w:p w14:paraId="3BEB657C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50A11E16" w14:textId="77777777" w:rsidR="00AA744A" w:rsidRDefault="00944D31">
            <w:pPr>
              <w:pStyle w:val="TAC"/>
            </w:pPr>
            <w:r>
              <w:t>DL-TDOA</w:t>
            </w:r>
          </w:p>
          <w:p w14:paraId="500C1C3D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7BA43FBA" w14:textId="77777777" w:rsidR="00AA744A" w:rsidRDefault="00944D31">
            <w:pPr>
              <w:pStyle w:val="TAC"/>
            </w:pPr>
            <w:r>
              <w:t>DL-TDOA</w:t>
            </w:r>
          </w:p>
          <w:p w14:paraId="672DAE2A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5E7F7B2A" w14:textId="77777777" w:rsidR="00AA744A" w:rsidRDefault="00944D31">
            <w:pPr>
              <w:pStyle w:val="TAC"/>
            </w:pPr>
            <w:r>
              <w:t>DL-TDOA</w:t>
            </w:r>
          </w:p>
          <w:p w14:paraId="5BA4E867" w14:textId="77777777" w:rsidR="00AA744A" w:rsidRDefault="00944D31">
            <w:pPr>
              <w:pStyle w:val="TAC"/>
            </w:pPr>
            <w:r>
              <w:t>PSO</w:t>
            </w:r>
          </w:p>
        </w:tc>
      </w:tr>
      <w:tr w:rsidR="00AA744A" w14:paraId="4A6F74A0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306A1DF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1134" w:type="dxa"/>
            <w:vAlign w:val="center"/>
          </w:tcPr>
          <w:p w14:paraId="607CCF09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2F1F832F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66F85FAA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617AE26F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424DA8D2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38525ABA" w14:textId="77777777" w:rsidR="00AA744A" w:rsidRDefault="00944D31">
            <w:pPr>
              <w:pStyle w:val="TAC"/>
            </w:pPr>
            <w:r>
              <w:t>Ideal</w:t>
            </w:r>
          </w:p>
        </w:tc>
      </w:tr>
      <w:tr w:rsidR="00AA744A" w14:paraId="03E15299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0D9FCE9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1134" w:type="dxa"/>
            <w:vAlign w:val="center"/>
          </w:tcPr>
          <w:p w14:paraId="35C847DE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5F79E597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6269B8CE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0CE3A6B5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147F2880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6D41798F" w14:textId="77777777" w:rsidR="00AA744A" w:rsidRDefault="00944D31">
            <w:pPr>
              <w:pStyle w:val="TAC"/>
            </w:pPr>
            <w:r>
              <w:t>Ideal</w:t>
            </w:r>
          </w:p>
        </w:tc>
      </w:tr>
      <w:tr w:rsidR="00AA744A" w14:paraId="5ABB864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62A5D91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1134" w:type="dxa"/>
            <w:vAlign w:val="center"/>
          </w:tcPr>
          <w:p w14:paraId="52548766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0FDB3A7C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685F6622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2EDE244F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1B23AB24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42693FA5" w14:textId="77777777" w:rsidR="00AA744A" w:rsidRDefault="00944D31">
            <w:pPr>
              <w:pStyle w:val="TAC"/>
            </w:pPr>
            <w:r>
              <w:t>Tx beam sweeping</w:t>
            </w:r>
          </w:p>
        </w:tc>
      </w:tr>
      <w:tr w:rsidR="00AA744A" w14:paraId="1F4004F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71BAD8E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1134" w:type="dxa"/>
            <w:vAlign w:val="center"/>
          </w:tcPr>
          <w:p w14:paraId="2BDE1746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022FA77C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7938E55C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16C3E5CD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745398C0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4617EF31" w14:textId="77777777" w:rsidR="00AA744A" w:rsidRDefault="00944D31">
            <w:pPr>
              <w:pStyle w:val="TAC"/>
            </w:pPr>
            <w:r>
              <w:t>Tx codebook-based</w:t>
            </w:r>
          </w:p>
        </w:tc>
      </w:tr>
      <w:tr w:rsidR="00AA744A" w14:paraId="3C15E9A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60A58BB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1134" w:type="dxa"/>
            <w:vAlign w:val="center"/>
          </w:tcPr>
          <w:p w14:paraId="05FAED35" w14:textId="77777777" w:rsidR="00AA744A" w:rsidRDefault="00AA744A">
            <w:pPr>
              <w:pStyle w:val="TAC"/>
            </w:pPr>
          </w:p>
        </w:tc>
        <w:tc>
          <w:tcPr>
            <w:tcW w:w="1134" w:type="dxa"/>
            <w:vAlign w:val="center"/>
          </w:tcPr>
          <w:p w14:paraId="066AB3B1" w14:textId="77777777" w:rsidR="00AA744A" w:rsidRDefault="00AA744A">
            <w:pPr>
              <w:pStyle w:val="TAC"/>
            </w:pPr>
          </w:p>
        </w:tc>
        <w:tc>
          <w:tcPr>
            <w:tcW w:w="1134" w:type="dxa"/>
            <w:vAlign w:val="center"/>
          </w:tcPr>
          <w:p w14:paraId="467C51EF" w14:textId="77777777" w:rsidR="00AA744A" w:rsidRDefault="00AA744A">
            <w:pPr>
              <w:pStyle w:val="TAC"/>
            </w:pPr>
          </w:p>
        </w:tc>
        <w:tc>
          <w:tcPr>
            <w:tcW w:w="1134" w:type="dxa"/>
            <w:vAlign w:val="center"/>
          </w:tcPr>
          <w:p w14:paraId="2A60265A" w14:textId="77777777" w:rsidR="00AA744A" w:rsidRDefault="00AA744A">
            <w:pPr>
              <w:pStyle w:val="TAC"/>
            </w:pPr>
          </w:p>
        </w:tc>
        <w:tc>
          <w:tcPr>
            <w:tcW w:w="1134" w:type="dxa"/>
            <w:vAlign w:val="center"/>
          </w:tcPr>
          <w:p w14:paraId="45AC0D15" w14:textId="77777777" w:rsidR="00AA744A" w:rsidRDefault="00AA744A">
            <w:pPr>
              <w:pStyle w:val="TAC"/>
            </w:pPr>
          </w:p>
        </w:tc>
        <w:tc>
          <w:tcPr>
            <w:tcW w:w="1134" w:type="dxa"/>
            <w:vAlign w:val="center"/>
          </w:tcPr>
          <w:p w14:paraId="747EB5EB" w14:textId="77777777" w:rsidR="00AA744A" w:rsidRDefault="00944D31">
            <w:pPr>
              <w:pStyle w:val="TAC"/>
            </w:pPr>
            <w:r>
              <w:t>PRS center 20RBs are punctured by SSB</w:t>
            </w:r>
          </w:p>
        </w:tc>
      </w:tr>
    </w:tbl>
    <w:p w14:paraId="2FB1EAD0" w14:textId="77777777" w:rsidR="00AA744A" w:rsidRDefault="00AA744A"/>
    <w:p w14:paraId="5789EF0C" w14:textId="77777777" w:rsidR="00AA744A" w:rsidRDefault="00944D31">
      <w:pPr>
        <w:pStyle w:val="TH"/>
      </w:pPr>
      <w:r>
        <w:lastRenderedPageBreak/>
        <w:t>Table C.2.1.1.1-3: Rel.16 NR positioning (UL-AoA enhancement with ULA 36x and E-CID enhancement 37x) - evaluation scenarios and parameters</w:t>
      </w:r>
    </w:p>
    <w:tbl>
      <w:tblPr>
        <w:tblW w:w="802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134"/>
        <w:gridCol w:w="1134"/>
        <w:gridCol w:w="1134"/>
        <w:gridCol w:w="1134"/>
        <w:gridCol w:w="1134"/>
      </w:tblGrid>
      <w:tr w:rsidR="00AA744A" w14:paraId="46960648" w14:textId="77777777">
        <w:trPr>
          <w:trHeight w:val="462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1A4961E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1134" w:type="dxa"/>
            <w:vAlign w:val="center"/>
          </w:tcPr>
          <w:p w14:paraId="021FF949" w14:textId="77777777" w:rsidR="00AA744A" w:rsidRDefault="00944D31">
            <w:pPr>
              <w:pStyle w:val="TAH"/>
            </w:pPr>
            <w:r>
              <w:t>Case 361 (InF-DH, FR1)</w:t>
            </w:r>
          </w:p>
        </w:tc>
        <w:tc>
          <w:tcPr>
            <w:tcW w:w="1134" w:type="dxa"/>
            <w:vAlign w:val="center"/>
          </w:tcPr>
          <w:p w14:paraId="1FAB06B7" w14:textId="77777777" w:rsidR="00AA744A" w:rsidRDefault="00944D31">
            <w:pPr>
              <w:pStyle w:val="TAH"/>
            </w:pPr>
            <w:r>
              <w:t>Case 362 (InF-DH, FR1)</w:t>
            </w:r>
          </w:p>
        </w:tc>
        <w:tc>
          <w:tcPr>
            <w:tcW w:w="1134" w:type="dxa"/>
            <w:vAlign w:val="center"/>
          </w:tcPr>
          <w:p w14:paraId="7F2D5FDD" w14:textId="77777777" w:rsidR="00AA744A" w:rsidRDefault="00944D31">
            <w:pPr>
              <w:pStyle w:val="TAH"/>
            </w:pPr>
            <w:r>
              <w:t>Case 363 (InF-DH, FR1)</w:t>
            </w:r>
          </w:p>
        </w:tc>
        <w:tc>
          <w:tcPr>
            <w:tcW w:w="1134" w:type="dxa"/>
            <w:vAlign w:val="center"/>
          </w:tcPr>
          <w:p w14:paraId="0AC399C6" w14:textId="77777777" w:rsidR="00AA744A" w:rsidRDefault="00944D31">
            <w:pPr>
              <w:pStyle w:val="TAH"/>
            </w:pPr>
            <w:r>
              <w:t>Case 371 (InF-DH, FR1)</w:t>
            </w:r>
          </w:p>
        </w:tc>
        <w:tc>
          <w:tcPr>
            <w:tcW w:w="1134" w:type="dxa"/>
            <w:vAlign w:val="center"/>
          </w:tcPr>
          <w:p w14:paraId="0CEEF768" w14:textId="77777777" w:rsidR="00AA744A" w:rsidRDefault="00944D31">
            <w:pPr>
              <w:pStyle w:val="TAH"/>
            </w:pPr>
            <w:r>
              <w:t>Case 372 (InF-DH, FR1)</w:t>
            </w:r>
          </w:p>
        </w:tc>
      </w:tr>
      <w:tr w:rsidR="00AA744A" w14:paraId="53AAE3F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47BC629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1134" w:type="dxa"/>
            <w:vAlign w:val="center"/>
          </w:tcPr>
          <w:p w14:paraId="1B6DC9BF" w14:textId="77777777" w:rsidR="00AA744A" w:rsidRDefault="00944D31">
            <w:pPr>
              <w:pStyle w:val="TAC"/>
            </w:pPr>
            <w:r>
              <w:t>InF-DH</w:t>
            </w:r>
          </w:p>
          <w:p w14:paraId="5DE1565D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1134" w:type="dxa"/>
            <w:vAlign w:val="center"/>
          </w:tcPr>
          <w:p w14:paraId="28BB0D8C" w14:textId="77777777" w:rsidR="00AA744A" w:rsidRDefault="00944D31">
            <w:pPr>
              <w:pStyle w:val="TAC"/>
            </w:pPr>
            <w:r>
              <w:t>InF-DH</w:t>
            </w:r>
          </w:p>
          <w:p w14:paraId="2B036C95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1134" w:type="dxa"/>
            <w:vAlign w:val="center"/>
          </w:tcPr>
          <w:p w14:paraId="3D6956DD" w14:textId="77777777" w:rsidR="00AA744A" w:rsidRDefault="00944D31">
            <w:pPr>
              <w:pStyle w:val="TAC"/>
            </w:pPr>
            <w:r>
              <w:t>InF-DH</w:t>
            </w:r>
          </w:p>
          <w:p w14:paraId="0D3621BF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1134" w:type="dxa"/>
            <w:vAlign w:val="center"/>
          </w:tcPr>
          <w:p w14:paraId="70B95E79" w14:textId="77777777" w:rsidR="00AA744A" w:rsidRDefault="00944D31">
            <w:pPr>
              <w:pStyle w:val="TAC"/>
            </w:pPr>
            <w:r>
              <w:t>InF-DH</w:t>
            </w:r>
          </w:p>
          <w:p w14:paraId="126A29BE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1134" w:type="dxa"/>
            <w:vAlign w:val="center"/>
          </w:tcPr>
          <w:p w14:paraId="0DD01327" w14:textId="77777777" w:rsidR="00AA744A" w:rsidRDefault="00944D31">
            <w:pPr>
              <w:pStyle w:val="TAC"/>
            </w:pPr>
            <w:r>
              <w:t>InF-DH</w:t>
            </w:r>
          </w:p>
          <w:p w14:paraId="027B6A55" w14:textId="77777777" w:rsidR="00AA744A" w:rsidRDefault="00944D31">
            <w:pPr>
              <w:pStyle w:val="TAC"/>
            </w:pPr>
            <w:r>
              <w:t>(40%, 2, 2)</w:t>
            </w:r>
          </w:p>
        </w:tc>
      </w:tr>
      <w:tr w:rsidR="00AA744A" w14:paraId="3F238EC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DF87790" w14:textId="77777777" w:rsidR="00AA744A" w:rsidRDefault="00944D31">
            <w:pPr>
              <w:pStyle w:val="TAC"/>
            </w:pPr>
            <w:r>
              <w:t>Carrier frequency</w:t>
            </w:r>
          </w:p>
        </w:tc>
        <w:tc>
          <w:tcPr>
            <w:tcW w:w="1134" w:type="dxa"/>
            <w:vAlign w:val="center"/>
          </w:tcPr>
          <w:p w14:paraId="200FB152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151260BF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7D163D93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59452776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4D07CBD5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69499A8B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22977C8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1134" w:type="dxa"/>
            <w:vAlign w:val="center"/>
          </w:tcPr>
          <w:p w14:paraId="1BE5076E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3C5ABD49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001C6773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5CB956A8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4D3E477E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1F4C58E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7BAA44E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1134" w:type="dxa"/>
            <w:vAlign w:val="center"/>
          </w:tcPr>
          <w:p w14:paraId="5E3E2E0F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1279DA9B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67C42806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6B406577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208166AA" w14:textId="77777777" w:rsidR="00AA744A" w:rsidRDefault="00944D31">
            <w:pPr>
              <w:pStyle w:val="TAC"/>
            </w:pPr>
            <w:r>
              <w:t>100MHz</w:t>
            </w:r>
          </w:p>
        </w:tc>
      </w:tr>
      <w:tr w:rsidR="00AA744A" w14:paraId="47B80AE0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EFB8B41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1134" w:type="dxa"/>
            <w:vAlign w:val="center"/>
          </w:tcPr>
          <w:p w14:paraId="231A27B0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3D715411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3FB2F4CE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4F665A80" w14:textId="77777777" w:rsidR="00AA744A" w:rsidRDefault="00944D31">
            <w:pPr>
              <w:pStyle w:val="TAC"/>
            </w:pPr>
            <w:r>
              <w:t>DL-PRS+PosSRS (Comb-4, 4 symbol)</w:t>
            </w:r>
          </w:p>
        </w:tc>
        <w:tc>
          <w:tcPr>
            <w:tcW w:w="1134" w:type="dxa"/>
            <w:vAlign w:val="center"/>
          </w:tcPr>
          <w:p w14:paraId="24AACE46" w14:textId="77777777" w:rsidR="00AA744A" w:rsidRDefault="00944D31">
            <w:pPr>
              <w:pStyle w:val="TAC"/>
            </w:pPr>
            <w:r>
              <w:t>CSI-RS+SRS (Comb-4, 4 symbol)</w:t>
            </w:r>
          </w:p>
        </w:tc>
      </w:tr>
      <w:tr w:rsidR="00AA744A" w14:paraId="694AF56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A861D18" w14:textId="77777777" w:rsidR="00AA744A" w:rsidRDefault="00944D31">
            <w:pPr>
              <w:pStyle w:val="TAC"/>
            </w:pPr>
            <w:r>
              <w:t>Reference signal</w:t>
            </w:r>
          </w:p>
          <w:p w14:paraId="06172D3D" w14:textId="77777777" w:rsidR="00AA744A" w:rsidRDefault="00944D31">
            <w:pPr>
              <w:pStyle w:val="TAC"/>
            </w:pPr>
            <w:r>
              <w:t>(type of sequence, number of ports, …)</w:t>
            </w:r>
          </w:p>
        </w:tc>
        <w:tc>
          <w:tcPr>
            <w:tcW w:w="1134" w:type="dxa"/>
            <w:vAlign w:val="center"/>
          </w:tcPr>
          <w:p w14:paraId="422F3907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28ABA067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5B35679B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2AD49D7F" w14:textId="77777777" w:rsidR="00AA744A" w:rsidRDefault="00944D31">
            <w:pPr>
              <w:pStyle w:val="TAC"/>
            </w:pPr>
            <w:r>
              <w:t>Gold/ZC, single port</w:t>
            </w:r>
          </w:p>
        </w:tc>
        <w:tc>
          <w:tcPr>
            <w:tcW w:w="1134" w:type="dxa"/>
            <w:vAlign w:val="center"/>
          </w:tcPr>
          <w:p w14:paraId="39AAD21A" w14:textId="77777777" w:rsidR="00AA744A" w:rsidRDefault="00944D31">
            <w:pPr>
              <w:pStyle w:val="TAC"/>
            </w:pPr>
            <w:r>
              <w:t>Gold/ZC, single port</w:t>
            </w:r>
          </w:p>
        </w:tc>
      </w:tr>
      <w:tr w:rsidR="00AA744A" w14:paraId="473B76C6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BB64976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1134" w:type="dxa"/>
            <w:vAlign w:val="center"/>
          </w:tcPr>
          <w:p w14:paraId="1B2D1F2B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2D116C4B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10745184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5967E761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02245773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31B33002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F4852E9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1134" w:type="dxa"/>
            <w:vAlign w:val="center"/>
          </w:tcPr>
          <w:p w14:paraId="24A1A257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67DDBA72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40469542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6ED8E9C1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128C76B8" w14:textId="77777777" w:rsidR="00AA744A" w:rsidRDefault="00944D31">
            <w:pPr>
              <w:pStyle w:val="TAC"/>
            </w:pPr>
            <w:r>
              <w:t>4</w:t>
            </w:r>
          </w:p>
        </w:tc>
      </w:tr>
      <w:tr w:rsidR="00AA744A" w14:paraId="3E64D623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2459B49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1134" w:type="dxa"/>
            <w:vAlign w:val="center"/>
          </w:tcPr>
          <w:p w14:paraId="03632234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0D23E0D6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34753135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0EED9254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4B134C59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345B57C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D77D475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1134" w:type="dxa"/>
            <w:vAlign w:val="center"/>
          </w:tcPr>
          <w:p w14:paraId="391E5AE1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5C91436D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4BD496B2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35A60C4C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3E328D16" w14:textId="77777777" w:rsidR="00AA744A" w:rsidRDefault="00944D31">
            <w:pPr>
              <w:pStyle w:val="TAC"/>
            </w:pPr>
            <w:r>
              <w:t>6dB</w:t>
            </w:r>
          </w:p>
        </w:tc>
      </w:tr>
      <w:tr w:rsidR="00AA744A" w14:paraId="4F71311B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F43AF35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1134" w:type="dxa"/>
            <w:vAlign w:val="center"/>
          </w:tcPr>
          <w:p w14:paraId="52A56164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2D960AB4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702558E7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63D09AFD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54D6CC87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53CA44FE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475BF63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1134" w:type="dxa"/>
            <w:vAlign w:val="center"/>
          </w:tcPr>
          <w:p w14:paraId="743C05FD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3DBEB09F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578AAB63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7DDDD6D1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428718AC" w14:textId="77777777" w:rsidR="00AA744A" w:rsidRDefault="00944D31">
            <w:pPr>
              <w:pStyle w:val="TAC"/>
            </w:pPr>
            <w:r>
              <w:t>Ideal</w:t>
            </w:r>
          </w:p>
        </w:tc>
      </w:tr>
      <w:tr w:rsidR="00AA744A" w14:paraId="055D8E1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1C59B32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1134" w:type="dxa"/>
            <w:vAlign w:val="center"/>
          </w:tcPr>
          <w:p w14:paraId="64DF7540" w14:textId="77777777" w:rsidR="00AA744A" w:rsidRDefault="00944D31">
            <w:pPr>
              <w:pStyle w:val="TAC"/>
            </w:pPr>
            <w:r>
              <w:t>Super resolution</w:t>
            </w:r>
          </w:p>
          <w:p w14:paraId="6BA1F8E8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  <w:vAlign w:val="center"/>
          </w:tcPr>
          <w:p w14:paraId="3FD6C242" w14:textId="77777777" w:rsidR="00AA744A" w:rsidRDefault="00944D31">
            <w:pPr>
              <w:pStyle w:val="TAC"/>
            </w:pPr>
            <w:r>
              <w:t>Super resolution</w:t>
            </w:r>
          </w:p>
          <w:p w14:paraId="2CE7400F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  <w:vAlign w:val="center"/>
          </w:tcPr>
          <w:p w14:paraId="3E91505F" w14:textId="77777777" w:rsidR="00AA744A" w:rsidRDefault="00944D31">
            <w:pPr>
              <w:pStyle w:val="TAC"/>
            </w:pPr>
            <w:r>
              <w:t>Super resolution</w:t>
            </w:r>
          </w:p>
          <w:p w14:paraId="67C52CF1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</w:tcPr>
          <w:p w14:paraId="125A10FD" w14:textId="77777777" w:rsidR="00AA744A" w:rsidRDefault="00944D31">
            <w:pPr>
              <w:pStyle w:val="TAC"/>
            </w:pPr>
            <w:r>
              <w:t>Super resolution</w:t>
            </w:r>
          </w:p>
          <w:p w14:paraId="244A81EB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</w:tcPr>
          <w:p w14:paraId="5966DD33" w14:textId="77777777" w:rsidR="00AA744A" w:rsidRDefault="00944D31">
            <w:pPr>
              <w:pStyle w:val="TAC"/>
            </w:pPr>
            <w:r>
              <w:t>Super resolution</w:t>
            </w:r>
          </w:p>
          <w:p w14:paraId="5A40DCA5" w14:textId="77777777" w:rsidR="00AA744A" w:rsidRDefault="00944D31">
            <w:pPr>
              <w:pStyle w:val="TAC"/>
            </w:pPr>
            <w:r>
              <w:t>Ideal LOS/NLOS detection</w:t>
            </w:r>
          </w:p>
        </w:tc>
      </w:tr>
      <w:tr w:rsidR="00AA744A" w14:paraId="30DD0EDB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120F4A0" w14:textId="77777777" w:rsidR="00AA744A" w:rsidRDefault="00944D31">
            <w:pPr>
              <w:pStyle w:val="TAC"/>
            </w:pPr>
            <w:r>
              <w:lastRenderedPageBreak/>
              <w:t>Description of positioning technique / applied positioning algorithm (e.g. Least square, Taylor series, etc)</w:t>
            </w:r>
          </w:p>
        </w:tc>
        <w:tc>
          <w:tcPr>
            <w:tcW w:w="1134" w:type="dxa"/>
            <w:vAlign w:val="center"/>
          </w:tcPr>
          <w:p w14:paraId="18558A06" w14:textId="77777777" w:rsidR="00AA744A" w:rsidRDefault="00944D31">
            <w:pPr>
              <w:pStyle w:val="TAC"/>
            </w:pPr>
            <w:r>
              <w:t>UL-TDOA+UL-AoA</w:t>
            </w:r>
          </w:p>
          <w:p w14:paraId="249CD13D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2F13C875" w14:textId="77777777" w:rsidR="00AA744A" w:rsidRDefault="00944D31">
            <w:pPr>
              <w:pStyle w:val="TAC"/>
            </w:pPr>
            <w:r>
              <w:t>UL-TDOA+UL-AoA</w:t>
            </w:r>
          </w:p>
          <w:p w14:paraId="24FE0C4B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412A6047" w14:textId="77777777" w:rsidR="00AA744A" w:rsidRDefault="00944D31">
            <w:pPr>
              <w:pStyle w:val="TAC"/>
            </w:pPr>
            <w:r>
              <w:t>UL-TDOA+UL-AoA</w:t>
            </w:r>
          </w:p>
          <w:p w14:paraId="11BC6521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03805498" w14:textId="77777777" w:rsidR="00AA744A" w:rsidRDefault="00944D31">
            <w:pPr>
              <w:pStyle w:val="TAC"/>
            </w:pPr>
            <w:r>
              <w:t>Multi-RTT</w:t>
            </w:r>
          </w:p>
          <w:p w14:paraId="6D3A0822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6656F40A" w14:textId="77777777" w:rsidR="00AA744A" w:rsidRDefault="00944D31">
            <w:pPr>
              <w:pStyle w:val="TAC"/>
            </w:pPr>
            <w:r>
              <w:t>E-CID (RTT+AoA only from the serving cell)</w:t>
            </w:r>
          </w:p>
        </w:tc>
      </w:tr>
      <w:tr w:rsidR="00AA744A" w14:paraId="31FE057F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B8FBEA0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1134" w:type="dxa"/>
            <w:vAlign w:val="center"/>
          </w:tcPr>
          <w:p w14:paraId="4490DC83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04686602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341E1B17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02021C53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26053CE6" w14:textId="77777777" w:rsidR="00AA744A" w:rsidRDefault="00944D31">
            <w:pPr>
              <w:pStyle w:val="TAC"/>
            </w:pPr>
            <w:r>
              <w:t>Ideal</w:t>
            </w:r>
          </w:p>
        </w:tc>
      </w:tr>
      <w:tr w:rsidR="00AA744A" w14:paraId="56558E02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9259D9E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1134" w:type="dxa"/>
            <w:vAlign w:val="center"/>
          </w:tcPr>
          <w:p w14:paraId="331CB75A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6FB2C265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37D8A091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0C94A888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3E121251" w14:textId="77777777" w:rsidR="00AA744A" w:rsidRDefault="00944D31">
            <w:pPr>
              <w:pStyle w:val="TAC"/>
            </w:pPr>
            <w:r>
              <w:t>Ideal</w:t>
            </w:r>
          </w:p>
        </w:tc>
      </w:tr>
      <w:tr w:rsidR="00AA744A" w14:paraId="3D350D10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B35C1BD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1134" w:type="dxa"/>
            <w:vAlign w:val="center"/>
          </w:tcPr>
          <w:p w14:paraId="48562F6D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2D66322E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449FD06C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420BA48A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53B40BC9" w14:textId="77777777" w:rsidR="00AA744A" w:rsidRDefault="00944D31">
            <w:pPr>
              <w:pStyle w:val="TAC"/>
            </w:pPr>
            <w:r>
              <w:t>Tx beam sweeping</w:t>
            </w:r>
          </w:p>
        </w:tc>
      </w:tr>
      <w:tr w:rsidR="00AA744A" w14:paraId="5C198FB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742FFFF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1134" w:type="dxa"/>
            <w:vAlign w:val="center"/>
          </w:tcPr>
          <w:p w14:paraId="2063A3AB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298A9C48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459A42BC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49FEF233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549E6871" w14:textId="77777777" w:rsidR="00AA744A" w:rsidRDefault="00944D31">
            <w:pPr>
              <w:pStyle w:val="TAC"/>
            </w:pPr>
            <w:r>
              <w:t>Tx codebook-based</w:t>
            </w:r>
          </w:p>
        </w:tc>
      </w:tr>
      <w:tr w:rsidR="00AA744A" w14:paraId="143715A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BAA4E91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1134" w:type="dxa"/>
            <w:vAlign w:val="center"/>
          </w:tcPr>
          <w:p w14:paraId="2F9505A4" w14:textId="77777777" w:rsidR="00AA744A" w:rsidRDefault="00944D31">
            <w:pPr>
              <w:pStyle w:val="TAC"/>
            </w:pPr>
            <w:r>
              <w:t>UPA 4x4x2</w:t>
            </w:r>
          </w:p>
        </w:tc>
        <w:tc>
          <w:tcPr>
            <w:tcW w:w="1134" w:type="dxa"/>
            <w:vAlign w:val="center"/>
          </w:tcPr>
          <w:p w14:paraId="03062CD0" w14:textId="77777777" w:rsidR="00AA744A" w:rsidRDefault="00944D31">
            <w:pPr>
              <w:pStyle w:val="TAC"/>
            </w:pPr>
            <w:r>
              <w:t>ULA 1x4x1 assuming legacy AoA</w:t>
            </w:r>
          </w:p>
        </w:tc>
        <w:tc>
          <w:tcPr>
            <w:tcW w:w="1134" w:type="dxa"/>
            <w:vAlign w:val="center"/>
          </w:tcPr>
          <w:p w14:paraId="1EF1DEF0" w14:textId="77777777" w:rsidR="00AA744A" w:rsidRDefault="00944D31">
            <w:pPr>
              <w:pStyle w:val="TAC"/>
            </w:pPr>
            <w:r>
              <w:t>ULA 1x4x1 with modified AoA</w:t>
            </w:r>
          </w:p>
        </w:tc>
        <w:tc>
          <w:tcPr>
            <w:tcW w:w="1134" w:type="dxa"/>
            <w:vAlign w:val="center"/>
          </w:tcPr>
          <w:p w14:paraId="40025995" w14:textId="77777777" w:rsidR="00AA744A" w:rsidRDefault="00AA744A">
            <w:pPr>
              <w:pStyle w:val="TAC"/>
            </w:pPr>
          </w:p>
        </w:tc>
        <w:tc>
          <w:tcPr>
            <w:tcW w:w="1134" w:type="dxa"/>
            <w:vAlign w:val="center"/>
          </w:tcPr>
          <w:p w14:paraId="3533830B" w14:textId="77777777" w:rsidR="00AA744A" w:rsidRDefault="00AA744A">
            <w:pPr>
              <w:pStyle w:val="TAC"/>
            </w:pPr>
          </w:p>
        </w:tc>
      </w:tr>
    </w:tbl>
    <w:p w14:paraId="2045E37C" w14:textId="77777777" w:rsidR="00AA744A" w:rsidRDefault="00AA744A"/>
    <w:p w14:paraId="3434DAA6" w14:textId="77777777" w:rsidR="00AA744A" w:rsidRDefault="00944D31">
      <w:pPr>
        <w:pStyle w:val="TH"/>
      </w:pPr>
      <w:r>
        <w:lastRenderedPageBreak/>
        <w:t>Table C.2.1.1.1-4: NR positioning enhancements (Synchronization error compensation) - evaluation scenarios and parameters</w:t>
      </w:r>
    </w:p>
    <w:tbl>
      <w:tblPr>
        <w:tblW w:w="1142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AA744A" w14:paraId="74F54D58" w14:textId="77777777">
        <w:trPr>
          <w:trHeight w:val="462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AB4DA89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1134" w:type="dxa"/>
          </w:tcPr>
          <w:p w14:paraId="37309781" w14:textId="77777777" w:rsidR="00AA744A" w:rsidRDefault="00944D31">
            <w:pPr>
              <w:pStyle w:val="TAH"/>
            </w:pPr>
            <w:r>
              <w:t>Case 381 (InF-SH, FR1)</w:t>
            </w:r>
          </w:p>
        </w:tc>
        <w:tc>
          <w:tcPr>
            <w:tcW w:w="1134" w:type="dxa"/>
          </w:tcPr>
          <w:p w14:paraId="5E31129E" w14:textId="77777777" w:rsidR="00AA744A" w:rsidRDefault="00944D31">
            <w:pPr>
              <w:pStyle w:val="TAH"/>
            </w:pPr>
            <w:r>
              <w:t>Case 382 (InF-SH, FR1)</w:t>
            </w:r>
          </w:p>
        </w:tc>
        <w:tc>
          <w:tcPr>
            <w:tcW w:w="1134" w:type="dxa"/>
          </w:tcPr>
          <w:p w14:paraId="1BA420AD" w14:textId="77777777" w:rsidR="00AA744A" w:rsidRDefault="00944D31">
            <w:pPr>
              <w:pStyle w:val="TAH"/>
            </w:pPr>
            <w:r>
              <w:t>Case 383 (InF-SH, FR1)</w:t>
            </w:r>
          </w:p>
        </w:tc>
        <w:tc>
          <w:tcPr>
            <w:tcW w:w="1134" w:type="dxa"/>
          </w:tcPr>
          <w:p w14:paraId="02864832" w14:textId="77777777" w:rsidR="00AA744A" w:rsidRDefault="00944D31">
            <w:pPr>
              <w:pStyle w:val="TAH"/>
            </w:pPr>
            <w:r>
              <w:t>Case 384 (InF-SH, FR1)</w:t>
            </w:r>
          </w:p>
        </w:tc>
        <w:tc>
          <w:tcPr>
            <w:tcW w:w="1134" w:type="dxa"/>
          </w:tcPr>
          <w:p w14:paraId="748C543E" w14:textId="77777777" w:rsidR="00AA744A" w:rsidRDefault="00944D31">
            <w:pPr>
              <w:pStyle w:val="TAH"/>
            </w:pPr>
            <w:r>
              <w:t>Case 385 (InF-SH, FR1)</w:t>
            </w:r>
          </w:p>
        </w:tc>
        <w:tc>
          <w:tcPr>
            <w:tcW w:w="1134" w:type="dxa"/>
          </w:tcPr>
          <w:p w14:paraId="4688C390" w14:textId="77777777" w:rsidR="00AA744A" w:rsidRDefault="00944D31">
            <w:pPr>
              <w:pStyle w:val="TAH"/>
            </w:pPr>
            <w:r>
              <w:t>Case 386 (InF-SH, FR1)</w:t>
            </w:r>
          </w:p>
        </w:tc>
        <w:tc>
          <w:tcPr>
            <w:tcW w:w="1134" w:type="dxa"/>
          </w:tcPr>
          <w:p w14:paraId="07C35198" w14:textId="77777777" w:rsidR="00AA744A" w:rsidRDefault="00944D31">
            <w:pPr>
              <w:pStyle w:val="TAH"/>
            </w:pPr>
            <w:r>
              <w:t>Case 387 (InF-SH, FR1)</w:t>
            </w:r>
          </w:p>
        </w:tc>
        <w:tc>
          <w:tcPr>
            <w:tcW w:w="1134" w:type="dxa"/>
          </w:tcPr>
          <w:p w14:paraId="6B1DE55F" w14:textId="77777777" w:rsidR="00AA744A" w:rsidRDefault="00944D31">
            <w:pPr>
              <w:pStyle w:val="TAH"/>
            </w:pPr>
            <w:r>
              <w:t>Case 388 (InF-SH, FR1)</w:t>
            </w:r>
          </w:p>
        </w:tc>
      </w:tr>
      <w:tr w:rsidR="00AA744A" w14:paraId="48D0D8A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1A50F1A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1134" w:type="dxa"/>
            <w:vAlign w:val="center"/>
          </w:tcPr>
          <w:p w14:paraId="3440FBBD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134" w:type="dxa"/>
            <w:vAlign w:val="center"/>
          </w:tcPr>
          <w:p w14:paraId="3C064A58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134" w:type="dxa"/>
            <w:vAlign w:val="center"/>
          </w:tcPr>
          <w:p w14:paraId="585ED84A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134" w:type="dxa"/>
            <w:vAlign w:val="center"/>
          </w:tcPr>
          <w:p w14:paraId="499C6799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134" w:type="dxa"/>
            <w:vAlign w:val="center"/>
          </w:tcPr>
          <w:p w14:paraId="103F34D2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134" w:type="dxa"/>
            <w:vAlign w:val="center"/>
          </w:tcPr>
          <w:p w14:paraId="63DA26C4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134" w:type="dxa"/>
            <w:vAlign w:val="center"/>
          </w:tcPr>
          <w:p w14:paraId="430E1C2C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134" w:type="dxa"/>
            <w:vAlign w:val="center"/>
          </w:tcPr>
          <w:p w14:paraId="0F5B9E34" w14:textId="77777777" w:rsidR="00AA744A" w:rsidRDefault="00944D31">
            <w:pPr>
              <w:pStyle w:val="TAC"/>
            </w:pPr>
            <w:r>
              <w:t>InF-SH</w:t>
            </w:r>
          </w:p>
        </w:tc>
      </w:tr>
      <w:tr w:rsidR="00AA744A" w14:paraId="699BF26E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F155000" w14:textId="77777777" w:rsidR="00AA744A" w:rsidRDefault="00944D31">
            <w:pPr>
              <w:pStyle w:val="TAC"/>
            </w:pPr>
            <w:r>
              <w:t>Carrier frequency</w:t>
            </w:r>
          </w:p>
        </w:tc>
        <w:tc>
          <w:tcPr>
            <w:tcW w:w="1134" w:type="dxa"/>
            <w:vAlign w:val="center"/>
          </w:tcPr>
          <w:p w14:paraId="3FAAB9BC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13A441CF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1F7D53E1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2607A2A0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0DF69D55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48FE8B1D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682BAB14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6E4F0C68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46697F0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EB06185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1134" w:type="dxa"/>
            <w:vAlign w:val="center"/>
          </w:tcPr>
          <w:p w14:paraId="6F99F2F2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000A20A2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1F929DED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56C153FB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51BFA537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40321170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5BD3C316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65F0152E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1DD0A97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83ABF94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1134" w:type="dxa"/>
            <w:vAlign w:val="center"/>
          </w:tcPr>
          <w:p w14:paraId="60D465A8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4F4CD684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51CE62CA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75B0BB3E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180C2DE4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26493AC1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625FB70F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0CFE9617" w14:textId="77777777" w:rsidR="00AA744A" w:rsidRDefault="00944D31">
            <w:pPr>
              <w:pStyle w:val="TAC"/>
            </w:pPr>
            <w:r>
              <w:t>100MHz</w:t>
            </w:r>
          </w:p>
        </w:tc>
      </w:tr>
      <w:tr w:rsidR="00AA744A" w14:paraId="23517FD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9018A59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1134" w:type="dxa"/>
            <w:vAlign w:val="center"/>
          </w:tcPr>
          <w:p w14:paraId="7B2575E9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672955F7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37D3DB58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5592870C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7153CD85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37005251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2262AF97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3EF6F63E" w14:textId="77777777" w:rsidR="00AA744A" w:rsidRDefault="00944D31">
            <w:pPr>
              <w:pStyle w:val="TAC"/>
            </w:pPr>
            <w:r>
              <w:t>PosSRS (Comb-4, 4 symbol)</w:t>
            </w:r>
          </w:p>
        </w:tc>
      </w:tr>
      <w:tr w:rsidR="00AA744A" w14:paraId="6F78ED4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8A13FDC" w14:textId="77777777" w:rsidR="00AA744A" w:rsidRDefault="00944D31">
            <w:pPr>
              <w:pStyle w:val="TAC"/>
            </w:pPr>
            <w:r>
              <w:t>Reference signal</w:t>
            </w:r>
          </w:p>
          <w:p w14:paraId="2D1B809D" w14:textId="77777777" w:rsidR="00AA744A" w:rsidRDefault="00944D31">
            <w:pPr>
              <w:pStyle w:val="TAC"/>
            </w:pPr>
            <w:r>
              <w:t>(type of sequence, number of ports, …)</w:t>
            </w:r>
          </w:p>
        </w:tc>
        <w:tc>
          <w:tcPr>
            <w:tcW w:w="1134" w:type="dxa"/>
            <w:vAlign w:val="center"/>
          </w:tcPr>
          <w:p w14:paraId="1321C887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12168D15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062F0E4A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5643CE13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02459AA7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434AB3C9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23E00BED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65364EC6" w14:textId="77777777" w:rsidR="00AA744A" w:rsidRDefault="00944D31">
            <w:pPr>
              <w:pStyle w:val="TAC"/>
            </w:pPr>
            <w:r>
              <w:t>ZC, single port</w:t>
            </w:r>
          </w:p>
        </w:tc>
      </w:tr>
      <w:tr w:rsidR="00AA744A" w14:paraId="4F459CDB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D3487FB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1134" w:type="dxa"/>
            <w:vAlign w:val="center"/>
          </w:tcPr>
          <w:p w14:paraId="335155F7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525BBDE5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2490D9E0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64033E7D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6B8132A0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56800F92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09E2402A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47C442DB" w14:textId="77777777" w:rsidR="00AA744A" w:rsidRDefault="00944D31">
            <w:pPr>
              <w:pStyle w:val="TAC"/>
            </w:pPr>
            <w:r>
              <w:t>7</w:t>
            </w:r>
          </w:p>
        </w:tc>
      </w:tr>
      <w:tr w:rsidR="00AA744A" w14:paraId="6E4C93E0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C9F5A78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1134" w:type="dxa"/>
            <w:vAlign w:val="center"/>
          </w:tcPr>
          <w:p w14:paraId="485E906D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6ED76F79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59DC78E8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7A17312C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66C65D78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62FCA16E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10C9D4D4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29F670A8" w14:textId="77777777" w:rsidR="00AA744A" w:rsidRDefault="00944D31">
            <w:pPr>
              <w:pStyle w:val="TAC"/>
            </w:pPr>
            <w:r>
              <w:t>4</w:t>
            </w:r>
          </w:p>
        </w:tc>
      </w:tr>
      <w:tr w:rsidR="00AA744A" w14:paraId="5B565503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AD1F715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1134" w:type="dxa"/>
            <w:vAlign w:val="center"/>
          </w:tcPr>
          <w:p w14:paraId="34009A1A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16249723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14C6DC54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2BFF485A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7B876342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13F7CE85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24BA7B64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211C7236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1116F64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A08344D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1134" w:type="dxa"/>
            <w:vAlign w:val="center"/>
          </w:tcPr>
          <w:p w14:paraId="47CB2A24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581C7B72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57B8B27C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63A4125E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28617964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3E7AB19E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03FCCE66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1486C3EC" w14:textId="77777777" w:rsidR="00AA744A" w:rsidRDefault="00944D31">
            <w:pPr>
              <w:pStyle w:val="TAC"/>
            </w:pPr>
            <w:r>
              <w:t>6dB</w:t>
            </w:r>
          </w:p>
        </w:tc>
      </w:tr>
      <w:tr w:rsidR="00AA744A" w14:paraId="64ABA06F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8F398FA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1134" w:type="dxa"/>
            <w:vAlign w:val="center"/>
          </w:tcPr>
          <w:p w14:paraId="744080B7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6996DAC6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5B53C627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37E5B969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0306B290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32FCE161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2A5F2062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1E6A076D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44062DCC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736B93D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1134" w:type="dxa"/>
            <w:vAlign w:val="center"/>
          </w:tcPr>
          <w:p w14:paraId="796D16BF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690EA96D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7286A72A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32C7FE07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3D69317A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079BF47C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04FEE063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40F2F74D" w14:textId="77777777" w:rsidR="00AA744A" w:rsidRDefault="00944D31">
            <w:pPr>
              <w:pStyle w:val="TAC"/>
            </w:pPr>
            <w:r>
              <w:t>Ideal</w:t>
            </w:r>
          </w:p>
        </w:tc>
      </w:tr>
      <w:tr w:rsidR="00AA744A" w14:paraId="710FA1CE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C17C95F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1134" w:type="dxa"/>
            <w:vAlign w:val="center"/>
          </w:tcPr>
          <w:p w14:paraId="77950851" w14:textId="77777777" w:rsidR="00AA744A" w:rsidRDefault="00944D31">
            <w:pPr>
              <w:pStyle w:val="TAC"/>
            </w:pPr>
            <w:r>
              <w:t>Super resolution</w:t>
            </w:r>
          </w:p>
          <w:p w14:paraId="2B6CFE38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  <w:vAlign w:val="center"/>
          </w:tcPr>
          <w:p w14:paraId="0F616850" w14:textId="77777777" w:rsidR="00AA744A" w:rsidRDefault="00944D31">
            <w:pPr>
              <w:pStyle w:val="TAC"/>
            </w:pPr>
            <w:r>
              <w:t>Super resolution</w:t>
            </w:r>
          </w:p>
          <w:p w14:paraId="26EB80DB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  <w:vAlign w:val="center"/>
          </w:tcPr>
          <w:p w14:paraId="33BB2973" w14:textId="77777777" w:rsidR="00AA744A" w:rsidRDefault="00944D31">
            <w:pPr>
              <w:pStyle w:val="TAC"/>
            </w:pPr>
            <w:r>
              <w:t>Super resolution</w:t>
            </w:r>
          </w:p>
          <w:p w14:paraId="2E31FD17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  <w:vAlign w:val="center"/>
          </w:tcPr>
          <w:p w14:paraId="4EC72CCD" w14:textId="77777777" w:rsidR="00AA744A" w:rsidRDefault="00944D31">
            <w:pPr>
              <w:pStyle w:val="TAC"/>
            </w:pPr>
            <w:r>
              <w:t>Super resolution</w:t>
            </w:r>
          </w:p>
          <w:p w14:paraId="4A0E9F52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  <w:vAlign w:val="center"/>
          </w:tcPr>
          <w:p w14:paraId="2E02E761" w14:textId="77777777" w:rsidR="00AA744A" w:rsidRDefault="00944D31">
            <w:pPr>
              <w:pStyle w:val="TAC"/>
            </w:pPr>
            <w:r>
              <w:t>Super resolution</w:t>
            </w:r>
          </w:p>
          <w:p w14:paraId="40733EDE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  <w:vAlign w:val="center"/>
          </w:tcPr>
          <w:p w14:paraId="203FA131" w14:textId="77777777" w:rsidR="00AA744A" w:rsidRDefault="00944D31">
            <w:pPr>
              <w:pStyle w:val="TAC"/>
            </w:pPr>
            <w:r>
              <w:t>Super resolution</w:t>
            </w:r>
          </w:p>
          <w:p w14:paraId="4417A6C6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  <w:vAlign w:val="center"/>
          </w:tcPr>
          <w:p w14:paraId="5A65C8D4" w14:textId="77777777" w:rsidR="00AA744A" w:rsidRDefault="00944D31">
            <w:pPr>
              <w:pStyle w:val="TAC"/>
            </w:pPr>
            <w:r>
              <w:t>Super resolution</w:t>
            </w:r>
          </w:p>
          <w:p w14:paraId="0DD65120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  <w:vAlign w:val="center"/>
          </w:tcPr>
          <w:p w14:paraId="71F2DF83" w14:textId="77777777" w:rsidR="00AA744A" w:rsidRDefault="00944D31">
            <w:pPr>
              <w:pStyle w:val="TAC"/>
            </w:pPr>
            <w:r>
              <w:t>Super resolution</w:t>
            </w:r>
          </w:p>
          <w:p w14:paraId="0D7588D9" w14:textId="77777777" w:rsidR="00AA744A" w:rsidRDefault="00944D31">
            <w:pPr>
              <w:pStyle w:val="TAC"/>
            </w:pPr>
            <w:r>
              <w:t>Ideal LOS/NLOS detection</w:t>
            </w:r>
          </w:p>
        </w:tc>
      </w:tr>
      <w:tr w:rsidR="00AA744A" w14:paraId="18208AD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FBF45C8" w14:textId="77777777" w:rsidR="00AA744A" w:rsidRDefault="00944D31">
            <w:pPr>
              <w:pStyle w:val="TAC"/>
            </w:pPr>
            <w:r>
              <w:lastRenderedPageBreak/>
              <w:t>Description of positioning technique / applied positioning algorithm (e.g. Least square, Taylor series, etc)</w:t>
            </w:r>
          </w:p>
        </w:tc>
        <w:tc>
          <w:tcPr>
            <w:tcW w:w="1134" w:type="dxa"/>
            <w:vAlign w:val="center"/>
          </w:tcPr>
          <w:p w14:paraId="67E503DD" w14:textId="77777777" w:rsidR="00AA744A" w:rsidRDefault="00944D31">
            <w:pPr>
              <w:pStyle w:val="TAC"/>
            </w:pPr>
            <w:r>
              <w:t>UL-TDOA</w:t>
            </w:r>
          </w:p>
          <w:p w14:paraId="57D21903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32167F3A" w14:textId="77777777" w:rsidR="00AA744A" w:rsidRDefault="00944D31">
            <w:pPr>
              <w:pStyle w:val="TAC"/>
            </w:pPr>
            <w:r>
              <w:t>UL-TDOA</w:t>
            </w:r>
          </w:p>
          <w:p w14:paraId="241BA692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53D1E1FD" w14:textId="77777777" w:rsidR="00AA744A" w:rsidRDefault="00944D31">
            <w:pPr>
              <w:pStyle w:val="TAC"/>
            </w:pPr>
            <w:r>
              <w:t>UL-TDOA</w:t>
            </w:r>
          </w:p>
          <w:p w14:paraId="35D79488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2A69F548" w14:textId="77777777" w:rsidR="00AA744A" w:rsidRDefault="00944D31">
            <w:pPr>
              <w:pStyle w:val="TAC"/>
            </w:pPr>
            <w:r>
              <w:t>UL-TDOA</w:t>
            </w:r>
          </w:p>
          <w:p w14:paraId="3DF396C2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44EB74E1" w14:textId="77777777" w:rsidR="00AA744A" w:rsidRDefault="00944D31">
            <w:pPr>
              <w:pStyle w:val="TAC"/>
            </w:pPr>
            <w:r>
              <w:t>UL-TDOA</w:t>
            </w:r>
          </w:p>
          <w:p w14:paraId="17EFC4DE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6460260E" w14:textId="77777777" w:rsidR="00AA744A" w:rsidRDefault="00944D31">
            <w:pPr>
              <w:pStyle w:val="TAC"/>
            </w:pPr>
            <w:r>
              <w:t>UL-TDOA</w:t>
            </w:r>
          </w:p>
          <w:p w14:paraId="57A0C3C5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4D8350DB" w14:textId="77777777" w:rsidR="00AA744A" w:rsidRDefault="00944D31">
            <w:pPr>
              <w:pStyle w:val="TAC"/>
            </w:pPr>
            <w:r>
              <w:t>UL-TDOA</w:t>
            </w:r>
          </w:p>
          <w:p w14:paraId="41C1B7CD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3FB50FEF" w14:textId="77777777" w:rsidR="00AA744A" w:rsidRDefault="00944D31">
            <w:pPr>
              <w:pStyle w:val="TAC"/>
            </w:pPr>
            <w:r>
              <w:t>UL-TDOA</w:t>
            </w:r>
          </w:p>
          <w:p w14:paraId="20312336" w14:textId="77777777" w:rsidR="00AA744A" w:rsidRDefault="00944D31">
            <w:pPr>
              <w:pStyle w:val="TAC"/>
            </w:pPr>
            <w:r>
              <w:t>PSO</w:t>
            </w:r>
          </w:p>
        </w:tc>
      </w:tr>
      <w:tr w:rsidR="00AA744A" w14:paraId="74CDF3C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37BF543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1134" w:type="dxa"/>
            <w:vAlign w:val="center"/>
          </w:tcPr>
          <w:p w14:paraId="357CCEED" w14:textId="77777777" w:rsidR="00AA744A" w:rsidRDefault="00944D31">
            <w:pPr>
              <w:pStyle w:val="TAC"/>
            </w:pPr>
            <w:r>
              <w:t>0ns</w:t>
            </w:r>
          </w:p>
        </w:tc>
        <w:tc>
          <w:tcPr>
            <w:tcW w:w="1134" w:type="dxa"/>
            <w:vAlign w:val="center"/>
          </w:tcPr>
          <w:p w14:paraId="101B2DCC" w14:textId="77777777" w:rsidR="00AA744A" w:rsidRDefault="00944D31">
            <w:pPr>
              <w:pStyle w:val="TAC"/>
            </w:pPr>
            <w:r>
              <w:t>0.2ns</w:t>
            </w:r>
          </w:p>
        </w:tc>
        <w:tc>
          <w:tcPr>
            <w:tcW w:w="1134" w:type="dxa"/>
            <w:vAlign w:val="center"/>
          </w:tcPr>
          <w:p w14:paraId="7DB89A76" w14:textId="77777777" w:rsidR="00AA744A" w:rsidRDefault="00944D31">
            <w:pPr>
              <w:pStyle w:val="TAC"/>
            </w:pPr>
            <w:r>
              <w:t>0.5ns</w:t>
            </w:r>
          </w:p>
        </w:tc>
        <w:tc>
          <w:tcPr>
            <w:tcW w:w="1134" w:type="dxa"/>
            <w:vAlign w:val="center"/>
          </w:tcPr>
          <w:p w14:paraId="2E0A9947" w14:textId="77777777" w:rsidR="00AA744A" w:rsidRDefault="00944D31">
            <w:pPr>
              <w:pStyle w:val="TAC"/>
            </w:pPr>
            <w:r>
              <w:t>1ns</w:t>
            </w:r>
          </w:p>
        </w:tc>
        <w:tc>
          <w:tcPr>
            <w:tcW w:w="1134" w:type="dxa"/>
            <w:vAlign w:val="center"/>
          </w:tcPr>
          <w:p w14:paraId="67A70EBC" w14:textId="77777777" w:rsidR="00AA744A" w:rsidRDefault="00944D31">
            <w:pPr>
              <w:pStyle w:val="TAC"/>
            </w:pPr>
            <w:r>
              <w:t>0ns</w:t>
            </w:r>
          </w:p>
        </w:tc>
        <w:tc>
          <w:tcPr>
            <w:tcW w:w="1134" w:type="dxa"/>
            <w:vAlign w:val="center"/>
          </w:tcPr>
          <w:p w14:paraId="0EED2940" w14:textId="77777777" w:rsidR="00AA744A" w:rsidRDefault="00944D31">
            <w:pPr>
              <w:pStyle w:val="TAC"/>
            </w:pPr>
            <w:r>
              <w:t>0.2ns</w:t>
            </w:r>
          </w:p>
        </w:tc>
        <w:tc>
          <w:tcPr>
            <w:tcW w:w="1134" w:type="dxa"/>
            <w:vAlign w:val="center"/>
          </w:tcPr>
          <w:p w14:paraId="3B5445C1" w14:textId="77777777" w:rsidR="00AA744A" w:rsidRDefault="00944D31">
            <w:pPr>
              <w:pStyle w:val="TAC"/>
            </w:pPr>
            <w:r>
              <w:t>0.5ns</w:t>
            </w:r>
          </w:p>
        </w:tc>
        <w:tc>
          <w:tcPr>
            <w:tcW w:w="1134" w:type="dxa"/>
            <w:vAlign w:val="center"/>
          </w:tcPr>
          <w:p w14:paraId="2B04DE39" w14:textId="77777777" w:rsidR="00AA744A" w:rsidRDefault="00944D31">
            <w:pPr>
              <w:pStyle w:val="TAC"/>
            </w:pPr>
            <w:r>
              <w:t>1ns</w:t>
            </w:r>
          </w:p>
        </w:tc>
      </w:tr>
      <w:tr w:rsidR="00AA744A" w14:paraId="0AB548C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C0D95D9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1134" w:type="dxa"/>
            <w:vAlign w:val="center"/>
          </w:tcPr>
          <w:p w14:paraId="503A722F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6D3B526F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17D6529B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142BB58A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6BE02F92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128DD5F9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66567484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1DC0DB99" w14:textId="77777777" w:rsidR="00AA744A" w:rsidRDefault="00944D31">
            <w:pPr>
              <w:pStyle w:val="TAC"/>
            </w:pPr>
            <w:r>
              <w:t>Ideal</w:t>
            </w:r>
          </w:p>
        </w:tc>
      </w:tr>
      <w:tr w:rsidR="00AA744A" w14:paraId="0B1D726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7B61671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1134" w:type="dxa"/>
            <w:vAlign w:val="center"/>
          </w:tcPr>
          <w:p w14:paraId="4F87DB92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29FF46CF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414C33B6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2368B605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031B9CAF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5556A842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7881DF24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295A5FE4" w14:textId="77777777" w:rsidR="00AA744A" w:rsidRDefault="00944D31">
            <w:pPr>
              <w:pStyle w:val="TAC"/>
            </w:pPr>
            <w:r>
              <w:t>Tx beam sweeping</w:t>
            </w:r>
          </w:p>
        </w:tc>
      </w:tr>
      <w:tr w:rsidR="00AA744A" w14:paraId="4118833B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3BA2187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1134" w:type="dxa"/>
            <w:vAlign w:val="center"/>
          </w:tcPr>
          <w:p w14:paraId="16A4D831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4D06805B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0D76F183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271BE8E3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74C20C13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53563D45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2E797063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03D94429" w14:textId="77777777" w:rsidR="00AA744A" w:rsidRDefault="00944D31">
            <w:pPr>
              <w:pStyle w:val="TAC"/>
            </w:pPr>
            <w:r>
              <w:t>Tx codebook-based</w:t>
            </w:r>
          </w:p>
        </w:tc>
      </w:tr>
      <w:tr w:rsidR="00AA744A" w14:paraId="4C6F73D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46F39F6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1134" w:type="dxa"/>
            <w:vAlign w:val="center"/>
          </w:tcPr>
          <w:p w14:paraId="1A0F6FCE" w14:textId="77777777" w:rsidR="00AA744A" w:rsidRDefault="00944D31">
            <w:pPr>
              <w:pStyle w:val="TAC"/>
            </w:pPr>
            <w:r>
              <w:t>100MHz contiguous</w:t>
            </w:r>
          </w:p>
        </w:tc>
        <w:tc>
          <w:tcPr>
            <w:tcW w:w="1134" w:type="dxa"/>
            <w:vAlign w:val="center"/>
          </w:tcPr>
          <w:p w14:paraId="5D40F8B7" w14:textId="77777777" w:rsidR="00AA744A" w:rsidRDefault="00944D31">
            <w:pPr>
              <w:pStyle w:val="TAC"/>
            </w:pPr>
            <w:r>
              <w:t>100MHz contiguous</w:t>
            </w:r>
          </w:p>
        </w:tc>
        <w:tc>
          <w:tcPr>
            <w:tcW w:w="1134" w:type="dxa"/>
            <w:vAlign w:val="center"/>
          </w:tcPr>
          <w:p w14:paraId="20927E3E" w14:textId="77777777" w:rsidR="00AA744A" w:rsidRDefault="00944D31">
            <w:pPr>
              <w:pStyle w:val="TAC"/>
            </w:pPr>
            <w:r>
              <w:t>100MHz contiguous</w:t>
            </w:r>
          </w:p>
        </w:tc>
        <w:tc>
          <w:tcPr>
            <w:tcW w:w="1134" w:type="dxa"/>
            <w:vAlign w:val="center"/>
          </w:tcPr>
          <w:p w14:paraId="2F01CA5F" w14:textId="77777777" w:rsidR="00AA744A" w:rsidRDefault="00944D31">
            <w:pPr>
              <w:pStyle w:val="TAC"/>
            </w:pPr>
            <w:r>
              <w:t>100MHz contiguous</w:t>
            </w:r>
          </w:p>
        </w:tc>
        <w:tc>
          <w:tcPr>
            <w:tcW w:w="1134" w:type="dxa"/>
            <w:vAlign w:val="center"/>
          </w:tcPr>
          <w:p w14:paraId="72BD5AAD" w14:textId="77777777" w:rsidR="00AA744A" w:rsidRDefault="00944D31">
            <w:pPr>
              <w:pStyle w:val="TAC"/>
            </w:pPr>
            <w:r>
              <w:t>200MHz contiguous</w:t>
            </w:r>
          </w:p>
        </w:tc>
        <w:tc>
          <w:tcPr>
            <w:tcW w:w="1134" w:type="dxa"/>
            <w:vAlign w:val="center"/>
          </w:tcPr>
          <w:p w14:paraId="654C9994" w14:textId="77777777" w:rsidR="00AA744A" w:rsidRDefault="00944D31">
            <w:pPr>
              <w:pStyle w:val="TAC"/>
            </w:pPr>
            <w:r>
              <w:t>200MHz contiguous</w:t>
            </w:r>
          </w:p>
        </w:tc>
        <w:tc>
          <w:tcPr>
            <w:tcW w:w="1134" w:type="dxa"/>
            <w:vAlign w:val="center"/>
          </w:tcPr>
          <w:p w14:paraId="46ACB0FC" w14:textId="77777777" w:rsidR="00AA744A" w:rsidRDefault="00944D31">
            <w:pPr>
              <w:pStyle w:val="TAC"/>
            </w:pPr>
            <w:r>
              <w:t>200MHz contiguous</w:t>
            </w:r>
          </w:p>
        </w:tc>
        <w:tc>
          <w:tcPr>
            <w:tcW w:w="1134" w:type="dxa"/>
            <w:vAlign w:val="center"/>
          </w:tcPr>
          <w:p w14:paraId="6A0E94CD" w14:textId="77777777" w:rsidR="00AA744A" w:rsidRDefault="00944D31">
            <w:pPr>
              <w:pStyle w:val="TAC"/>
            </w:pPr>
            <w:r>
              <w:t>200MHz contiguous</w:t>
            </w:r>
          </w:p>
        </w:tc>
      </w:tr>
    </w:tbl>
    <w:p w14:paraId="6ABB99C7" w14:textId="77777777" w:rsidR="00AA744A" w:rsidRDefault="00AA744A"/>
    <w:p w14:paraId="3A075A9C" w14:textId="77777777" w:rsidR="00AA744A" w:rsidRDefault="00944D31">
      <w:pPr>
        <w:pStyle w:val="Heading5"/>
      </w:pPr>
      <w:bookmarkStart w:id="4" w:name="_Toc55965420"/>
      <w:r>
        <w:t>C.2.1.1.2</w:t>
      </w:r>
      <w:r>
        <w:tab/>
        <w:t>Positioning accuracy evaluation results for NR positioning enhancements</w:t>
      </w:r>
      <w:bookmarkEnd w:id="4"/>
    </w:p>
    <w:p w14:paraId="472BDB0D" w14:textId="77777777" w:rsidR="00AA744A" w:rsidRDefault="00944D31">
      <w:r>
        <w:t>Evaluation results of horizontal location error for NR positioning enhancements are provided in Table C.2.1.1.2-1:</w:t>
      </w:r>
    </w:p>
    <w:p w14:paraId="787F6D64" w14:textId="77777777" w:rsidR="00AA744A" w:rsidRDefault="00944D31">
      <w:pPr>
        <w:pStyle w:val="TH"/>
      </w:pPr>
      <w:r>
        <w:lastRenderedPageBreak/>
        <w:t>Table C.2.1.1.2-1: NR positioning enhancements - horizontal location error results from [4]</w:t>
      </w:r>
    </w:p>
    <w:tbl>
      <w:tblPr>
        <w:tblW w:w="9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154"/>
        <w:gridCol w:w="1332"/>
        <w:gridCol w:w="1332"/>
        <w:gridCol w:w="1333"/>
        <w:gridCol w:w="1332"/>
        <w:gridCol w:w="1333"/>
      </w:tblGrid>
      <w:tr w:rsidR="00AA744A" w14:paraId="1A1ECE13" w14:textId="77777777">
        <w:trPr>
          <w:jc w:val="center"/>
        </w:trPr>
        <w:tc>
          <w:tcPr>
            <w:tcW w:w="1134" w:type="dxa"/>
          </w:tcPr>
          <w:p w14:paraId="4B949634" w14:textId="77777777" w:rsidR="00AA744A" w:rsidRDefault="00944D31">
            <w:pPr>
              <w:pStyle w:val="TAH"/>
            </w:pPr>
            <w:r>
              <w:lastRenderedPageBreak/>
              <w:t>Features</w:t>
            </w:r>
          </w:p>
        </w:tc>
        <w:tc>
          <w:tcPr>
            <w:tcW w:w="2154" w:type="dxa"/>
            <w:vAlign w:val="center"/>
          </w:tcPr>
          <w:p w14:paraId="1E5332EB" w14:textId="77777777" w:rsidR="00AA744A" w:rsidRDefault="00944D31">
            <w:pPr>
              <w:pStyle w:val="TAH"/>
            </w:pPr>
            <w:r>
              <w:t>Cases</w:t>
            </w:r>
          </w:p>
        </w:tc>
        <w:tc>
          <w:tcPr>
            <w:tcW w:w="1332" w:type="dxa"/>
            <w:vAlign w:val="center"/>
          </w:tcPr>
          <w:p w14:paraId="78D515AB" w14:textId="77777777" w:rsidR="00AA744A" w:rsidRDefault="00AA744A">
            <w:pPr>
              <w:pStyle w:val="TAH"/>
            </w:pPr>
          </w:p>
        </w:tc>
        <w:tc>
          <w:tcPr>
            <w:tcW w:w="1332" w:type="dxa"/>
            <w:vAlign w:val="center"/>
          </w:tcPr>
          <w:p w14:paraId="21AD3915" w14:textId="77777777" w:rsidR="00AA744A" w:rsidRDefault="00944D31">
            <w:pPr>
              <w:pStyle w:val="TAH"/>
            </w:pPr>
            <w:r>
              <w:t>50%</w:t>
            </w:r>
          </w:p>
        </w:tc>
        <w:tc>
          <w:tcPr>
            <w:tcW w:w="1333" w:type="dxa"/>
            <w:vAlign w:val="center"/>
          </w:tcPr>
          <w:p w14:paraId="0D73AD21" w14:textId="77777777" w:rsidR="00AA744A" w:rsidRDefault="00944D31">
            <w:pPr>
              <w:pStyle w:val="TAH"/>
            </w:pPr>
            <w:r>
              <w:t>67%</w:t>
            </w:r>
          </w:p>
        </w:tc>
        <w:tc>
          <w:tcPr>
            <w:tcW w:w="1332" w:type="dxa"/>
            <w:vAlign w:val="center"/>
          </w:tcPr>
          <w:p w14:paraId="29C57DF1" w14:textId="77777777" w:rsidR="00AA744A" w:rsidRDefault="00944D31">
            <w:pPr>
              <w:pStyle w:val="TAH"/>
            </w:pPr>
            <w:r>
              <w:t>80%</w:t>
            </w:r>
          </w:p>
        </w:tc>
        <w:tc>
          <w:tcPr>
            <w:tcW w:w="1333" w:type="dxa"/>
            <w:vAlign w:val="center"/>
          </w:tcPr>
          <w:p w14:paraId="187D4DCF" w14:textId="77777777" w:rsidR="00AA744A" w:rsidRDefault="00944D31">
            <w:pPr>
              <w:pStyle w:val="TAH"/>
            </w:pPr>
            <w:r>
              <w:t>90%</w:t>
            </w:r>
          </w:p>
        </w:tc>
      </w:tr>
      <w:tr w:rsidR="00AA744A" w14:paraId="0AEFAF9B" w14:textId="77777777">
        <w:trPr>
          <w:jc w:val="center"/>
        </w:trPr>
        <w:tc>
          <w:tcPr>
            <w:tcW w:w="1134" w:type="dxa"/>
            <w:vMerge w:val="restart"/>
            <w:vAlign w:val="center"/>
          </w:tcPr>
          <w:p w14:paraId="2AD47A82" w14:textId="77777777" w:rsidR="00AA744A" w:rsidRDefault="00944D31">
            <w:pPr>
              <w:pStyle w:val="TAC"/>
            </w:pPr>
            <w:r>
              <w:t>LOS/NLOS identification</w:t>
            </w:r>
          </w:p>
        </w:tc>
        <w:tc>
          <w:tcPr>
            <w:tcW w:w="2154" w:type="dxa"/>
            <w:vMerge w:val="restart"/>
            <w:vAlign w:val="center"/>
          </w:tcPr>
          <w:p w14:paraId="346C8B45" w14:textId="77777777" w:rsidR="00AA744A" w:rsidRDefault="00944D31">
            <w:pPr>
              <w:pStyle w:val="TAC"/>
            </w:pPr>
            <w:r>
              <w:t>311, InF-DH422, FR1, UL-TDOA</w:t>
            </w:r>
          </w:p>
        </w:tc>
        <w:tc>
          <w:tcPr>
            <w:tcW w:w="1332" w:type="dxa"/>
            <w:vAlign w:val="center"/>
          </w:tcPr>
          <w:p w14:paraId="432798D4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vAlign w:val="center"/>
          </w:tcPr>
          <w:p w14:paraId="611ED0C9" w14:textId="77777777" w:rsidR="00AA744A" w:rsidRDefault="00944D31">
            <w:pPr>
              <w:pStyle w:val="TAC"/>
            </w:pPr>
            <w:r>
              <w:t>0.4309</w:t>
            </w:r>
          </w:p>
        </w:tc>
        <w:tc>
          <w:tcPr>
            <w:tcW w:w="1333" w:type="dxa"/>
            <w:vAlign w:val="center"/>
          </w:tcPr>
          <w:p w14:paraId="763C8BB4" w14:textId="77777777" w:rsidR="00AA744A" w:rsidRDefault="00944D31">
            <w:pPr>
              <w:pStyle w:val="TAC"/>
            </w:pPr>
            <w:r>
              <w:t>1.6317</w:t>
            </w:r>
          </w:p>
        </w:tc>
        <w:tc>
          <w:tcPr>
            <w:tcW w:w="1332" w:type="dxa"/>
            <w:vAlign w:val="center"/>
          </w:tcPr>
          <w:p w14:paraId="0BC86CAF" w14:textId="77777777" w:rsidR="00AA744A" w:rsidRDefault="00944D31">
            <w:pPr>
              <w:pStyle w:val="TAC"/>
            </w:pPr>
            <w:r>
              <w:t>4.9693</w:t>
            </w:r>
          </w:p>
        </w:tc>
        <w:tc>
          <w:tcPr>
            <w:tcW w:w="1333" w:type="dxa"/>
            <w:vAlign w:val="center"/>
          </w:tcPr>
          <w:p w14:paraId="22FE2575" w14:textId="77777777" w:rsidR="00AA744A" w:rsidRDefault="00944D31">
            <w:pPr>
              <w:pStyle w:val="TAC"/>
            </w:pPr>
            <w:r>
              <w:t>9.9453</w:t>
            </w:r>
          </w:p>
        </w:tc>
      </w:tr>
      <w:tr w:rsidR="00AA744A" w14:paraId="65B0C134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28308655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689E271E" w14:textId="77777777" w:rsidR="00AA744A" w:rsidRDefault="00AA744A">
            <w:pPr>
              <w:pStyle w:val="TAC"/>
            </w:pPr>
          </w:p>
        </w:tc>
        <w:tc>
          <w:tcPr>
            <w:tcW w:w="1332" w:type="dxa"/>
            <w:vAlign w:val="center"/>
          </w:tcPr>
          <w:p w14:paraId="164FAB9A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vAlign w:val="center"/>
          </w:tcPr>
          <w:p w14:paraId="0976F689" w14:textId="77777777" w:rsidR="00AA744A" w:rsidRDefault="00944D31">
            <w:pPr>
              <w:pStyle w:val="TAC"/>
            </w:pPr>
            <w:r>
              <w:t>0.3354</w:t>
            </w:r>
          </w:p>
        </w:tc>
        <w:tc>
          <w:tcPr>
            <w:tcW w:w="1333" w:type="dxa"/>
            <w:vAlign w:val="center"/>
          </w:tcPr>
          <w:p w14:paraId="33DC931A" w14:textId="77777777" w:rsidR="00AA744A" w:rsidRDefault="00944D31">
            <w:pPr>
              <w:pStyle w:val="TAC"/>
            </w:pPr>
            <w:r>
              <w:t>1.2393</w:t>
            </w:r>
          </w:p>
        </w:tc>
        <w:tc>
          <w:tcPr>
            <w:tcW w:w="1332" w:type="dxa"/>
            <w:vAlign w:val="center"/>
          </w:tcPr>
          <w:p w14:paraId="3004222A" w14:textId="77777777" w:rsidR="00AA744A" w:rsidRDefault="00944D31">
            <w:pPr>
              <w:pStyle w:val="TAC"/>
            </w:pPr>
            <w:r>
              <w:t>4.6237</w:t>
            </w:r>
          </w:p>
        </w:tc>
        <w:tc>
          <w:tcPr>
            <w:tcW w:w="1333" w:type="dxa"/>
            <w:vAlign w:val="center"/>
          </w:tcPr>
          <w:p w14:paraId="299F774E" w14:textId="77777777" w:rsidR="00AA744A" w:rsidRDefault="00944D31">
            <w:pPr>
              <w:pStyle w:val="TAC"/>
            </w:pPr>
            <w:r>
              <w:t>9.6631</w:t>
            </w:r>
          </w:p>
        </w:tc>
      </w:tr>
      <w:tr w:rsidR="00AA744A" w14:paraId="7CFE2A70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48F0C7E0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5830AA00" w14:textId="77777777" w:rsidR="00AA744A" w:rsidRDefault="00944D31">
            <w:pPr>
              <w:pStyle w:val="TAC"/>
            </w:pPr>
            <w:r>
              <w:t>312, InF-DH422, FR1, UL-TDOA w/ RAIM</w:t>
            </w:r>
          </w:p>
        </w:tc>
        <w:tc>
          <w:tcPr>
            <w:tcW w:w="1332" w:type="dxa"/>
            <w:vAlign w:val="center"/>
          </w:tcPr>
          <w:p w14:paraId="5DF6A2BB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vAlign w:val="center"/>
          </w:tcPr>
          <w:p w14:paraId="59CDCCE1" w14:textId="77777777" w:rsidR="00AA744A" w:rsidRDefault="00944D31">
            <w:pPr>
              <w:pStyle w:val="TAC"/>
            </w:pPr>
            <w:r>
              <w:t>0.0371</w:t>
            </w:r>
          </w:p>
        </w:tc>
        <w:tc>
          <w:tcPr>
            <w:tcW w:w="1333" w:type="dxa"/>
            <w:vAlign w:val="center"/>
          </w:tcPr>
          <w:p w14:paraId="4739B1A0" w14:textId="77777777" w:rsidR="00AA744A" w:rsidRDefault="00944D31">
            <w:pPr>
              <w:pStyle w:val="TAC"/>
            </w:pPr>
            <w:r>
              <w:t>0.0748</w:t>
            </w:r>
          </w:p>
        </w:tc>
        <w:tc>
          <w:tcPr>
            <w:tcW w:w="1332" w:type="dxa"/>
            <w:vAlign w:val="center"/>
          </w:tcPr>
          <w:p w14:paraId="0B601175" w14:textId="77777777" w:rsidR="00AA744A" w:rsidRDefault="00944D31">
            <w:pPr>
              <w:pStyle w:val="TAC"/>
            </w:pPr>
            <w:r>
              <w:t>0.1912</w:t>
            </w:r>
          </w:p>
        </w:tc>
        <w:tc>
          <w:tcPr>
            <w:tcW w:w="1333" w:type="dxa"/>
            <w:vAlign w:val="center"/>
          </w:tcPr>
          <w:p w14:paraId="7F8A702B" w14:textId="77777777" w:rsidR="00AA744A" w:rsidRDefault="00944D31">
            <w:pPr>
              <w:pStyle w:val="TAC"/>
            </w:pPr>
            <w:r>
              <w:t>1.4517</w:t>
            </w:r>
          </w:p>
        </w:tc>
      </w:tr>
      <w:tr w:rsidR="00AA744A" w14:paraId="594065D0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3DAEFE9A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7D6A33C8" w14:textId="77777777" w:rsidR="00AA744A" w:rsidRDefault="00AA744A">
            <w:pPr>
              <w:pStyle w:val="TAC"/>
            </w:pPr>
          </w:p>
        </w:tc>
        <w:tc>
          <w:tcPr>
            <w:tcW w:w="1332" w:type="dxa"/>
            <w:vAlign w:val="center"/>
          </w:tcPr>
          <w:p w14:paraId="6E5177B0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vAlign w:val="center"/>
          </w:tcPr>
          <w:p w14:paraId="46699AD7" w14:textId="77777777" w:rsidR="00AA744A" w:rsidRDefault="00944D31">
            <w:pPr>
              <w:pStyle w:val="TAC"/>
            </w:pPr>
            <w:r>
              <w:t>0.0301</w:t>
            </w:r>
          </w:p>
        </w:tc>
        <w:tc>
          <w:tcPr>
            <w:tcW w:w="1333" w:type="dxa"/>
            <w:vAlign w:val="center"/>
          </w:tcPr>
          <w:p w14:paraId="5C660657" w14:textId="77777777" w:rsidR="00AA744A" w:rsidRDefault="00944D31">
            <w:pPr>
              <w:pStyle w:val="TAC"/>
            </w:pPr>
            <w:r>
              <w:t>0.0554</w:t>
            </w:r>
          </w:p>
        </w:tc>
        <w:tc>
          <w:tcPr>
            <w:tcW w:w="1332" w:type="dxa"/>
            <w:vAlign w:val="center"/>
          </w:tcPr>
          <w:p w14:paraId="510E2872" w14:textId="77777777" w:rsidR="00AA744A" w:rsidRDefault="00944D31">
            <w:pPr>
              <w:pStyle w:val="TAC"/>
            </w:pPr>
            <w:r>
              <w:t>0.1217</w:t>
            </w:r>
          </w:p>
        </w:tc>
        <w:tc>
          <w:tcPr>
            <w:tcW w:w="1333" w:type="dxa"/>
            <w:vAlign w:val="center"/>
          </w:tcPr>
          <w:p w14:paraId="27328C62" w14:textId="77777777" w:rsidR="00AA744A" w:rsidRDefault="00944D31">
            <w:pPr>
              <w:pStyle w:val="TAC"/>
            </w:pPr>
            <w:r>
              <w:t>0.6569</w:t>
            </w:r>
          </w:p>
        </w:tc>
      </w:tr>
      <w:tr w:rsidR="00AA744A" w14:paraId="58DC3CD9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168ED114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7FF7B10C" w14:textId="77777777" w:rsidR="00AA744A" w:rsidRDefault="00944D31">
            <w:pPr>
              <w:pStyle w:val="TAC"/>
            </w:pPr>
            <w:r>
              <w:t>313, InF-DH422, FR1, UL-TDOA w/ LOS/NLOS identification</w:t>
            </w:r>
          </w:p>
        </w:tc>
        <w:tc>
          <w:tcPr>
            <w:tcW w:w="1332" w:type="dxa"/>
            <w:vAlign w:val="center"/>
          </w:tcPr>
          <w:p w14:paraId="5C500FD2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vAlign w:val="center"/>
          </w:tcPr>
          <w:p w14:paraId="067BCBE0" w14:textId="77777777" w:rsidR="00AA744A" w:rsidRDefault="00944D31">
            <w:pPr>
              <w:pStyle w:val="TAC"/>
            </w:pPr>
            <w:r>
              <w:t>0.0397</w:t>
            </w:r>
          </w:p>
        </w:tc>
        <w:tc>
          <w:tcPr>
            <w:tcW w:w="1333" w:type="dxa"/>
            <w:vAlign w:val="center"/>
          </w:tcPr>
          <w:p w14:paraId="56490905" w14:textId="77777777" w:rsidR="00AA744A" w:rsidRDefault="00944D31">
            <w:pPr>
              <w:pStyle w:val="TAC"/>
            </w:pPr>
            <w:r>
              <w:t>0.0701</w:t>
            </w:r>
          </w:p>
        </w:tc>
        <w:tc>
          <w:tcPr>
            <w:tcW w:w="1332" w:type="dxa"/>
            <w:vAlign w:val="center"/>
          </w:tcPr>
          <w:p w14:paraId="4AEBEAF1" w14:textId="77777777" w:rsidR="00AA744A" w:rsidRDefault="00944D31">
            <w:pPr>
              <w:pStyle w:val="TAC"/>
            </w:pPr>
            <w:r>
              <w:t>0.1354</w:t>
            </w:r>
          </w:p>
        </w:tc>
        <w:tc>
          <w:tcPr>
            <w:tcW w:w="1333" w:type="dxa"/>
            <w:vAlign w:val="center"/>
          </w:tcPr>
          <w:p w14:paraId="57A10F7E" w14:textId="77777777" w:rsidR="00AA744A" w:rsidRDefault="00944D31">
            <w:pPr>
              <w:pStyle w:val="TAC"/>
            </w:pPr>
            <w:r>
              <w:t>0.4836</w:t>
            </w:r>
          </w:p>
        </w:tc>
      </w:tr>
      <w:tr w:rsidR="00AA744A" w14:paraId="64601AE6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14173623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5984A65E" w14:textId="77777777" w:rsidR="00AA744A" w:rsidRDefault="00AA744A">
            <w:pPr>
              <w:pStyle w:val="TAC"/>
            </w:pPr>
          </w:p>
        </w:tc>
        <w:tc>
          <w:tcPr>
            <w:tcW w:w="1332" w:type="dxa"/>
            <w:vAlign w:val="center"/>
          </w:tcPr>
          <w:p w14:paraId="50EF533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vAlign w:val="center"/>
          </w:tcPr>
          <w:p w14:paraId="08575FFD" w14:textId="77777777" w:rsidR="00AA744A" w:rsidRDefault="00944D31">
            <w:pPr>
              <w:pStyle w:val="TAC"/>
            </w:pPr>
            <w:r>
              <w:t>0.0311</w:t>
            </w:r>
          </w:p>
        </w:tc>
        <w:tc>
          <w:tcPr>
            <w:tcW w:w="1333" w:type="dxa"/>
            <w:vAlign w:val="center"/>
          </w:tcPr>
          <w:p w14:paraId="1B0A1094" w14:textId="77777777" w:rsidR="00AA744A" w:rsidRDefault="00944D31">
            <w:pPr>
              <w:pStyle w:val="TAC"/>
            </w:pPr>
            <w:r>
              <w:t>0.0505</w:t>
            </w:r>
          </w:p>
        </w:tc>
        <w:tc>
          <w:tcPr>
            <w:tcW w:w="1332" w:type="dxa"/>
            <w:vAlign w:val="center"/>
          </w:tcPr>
          <w:p w14:paraId="6C2AC2EC" w14:textId="77777777" w:rsidR="00AA744A" w:rsidRDefault="00944D31">
            <w:pPr>
              <w:pStyle w:val="TAC"/>
            </w:pPr>
            <w:r>
              <w:t>0.0862</w:t>
            </w:r>
          </w:p>
        </w:tc>
        <w:tc>
          <w:tcPr>
            <w:tcW w:w="1333" w:type="dxa"/>
            <w:vAlign w:val="center"/>
          </w:tcPr>
          <w:p w14:paraId="3F84CAAD" w14:textId="77777777" w:rsidR="00AA744A" w:rsidRDefault="00944D31">
            <w:pPr>
              <w:pStyle w:val="TAC"/>
            </w:pPr>
            <w:r>
              <w:t>0.2111</w:t>
            </w:r>
          </w:p>
        </w:tc>
      </w:tr>
      <w:tr w:rsidR="00AA744A" w14:paraId="7FD08417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55F4D167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2C12532E" w14:textId="77777777" w:rsidR="00AA744A" w:rsidRDefault="00944D31">
            <w:pPr>
              <w:pStyle w:val="TAC"/>
            </w:pPr>
            <w:r>
              <w:t>314, InF-DH422, FR1, UL-TDOA w/ ideal LOS selection</w:t>
            </w:r>
          </w:p>
        </w:tc>
        <w:tc>
          <w:tcPr>
            <w:tcW w:w="1332" w:type="dxa"/>
            <w:vAlign w:val="center"/>
          </w:tcPr>
          <w:p w14:paraId="560DE1BA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vAlign w:val="center"/>
          </w:tcPr>
          <w:p w14:paraId="6D998A7D" w14:textId="77777777" w:rsidR="00AA744A" w:rsidRDefault="00944D31">
            <w:pPr>
              <w:pStyle w:val="TAC"/>
            </w:pPr>
            <w:r>
              <w:t>0.0394</w:t>
            </w:r>
          </w:p>
        </w:tc>
        <w:tc>
          <w:tcPr>
            <w:tcW w:w="1333" w:type="dxa"/>
            <w:vAlign w:val="center"/>
          </w:tcPr>
          <w:p w14:paraId="3662C928" w14:textId="77777777" w:rsidR="00AA744A" w:rsidRDefault="00944D31">
            <w:pPr>
              <w:pStyle w:val="TAC"/>
            </w:pPr>
            <w:r>
              <w:t>0.0608</w:t>
            </w:r>
          </w:p>
        </w:tc>
        <w:tc>
          <w:tcPr>
            <w:tcW w:w="1332" w:type="dxa"/>
            <w:vAlign w:val="center"/>
          </w:tcPr>
          <w:p w14:paraId="06CBE52B" w14:textId="77777777" w:rsidR="00AA744A" w:rsidRDefault="00944D31">
            <w:pPr>
              <w:pStyle w:val="TAC"/>
            </w:pPr>
            <w:r>
              <w:t>0.1399</w:t>
            </w:r>
          </w:p>
        </w:tc>
        <w:tc>
          <w:tcPr>
            <w:tcW w:w="1333" w:type="dxa"/>
            <w:vAlign w:val="center"/>
          </w:tcPr>
          <w:p w14:paraId="572349BC" w14:textId="77777777" w:rsidR="00AA744A" w:rsidRDefault="00944D31">
            <w:pPr>
              <w:pStyle w:val="TAC"/>
            </w:pPr>
            <w:r>
              <w:t>0.4452</w:t>
            </w:r>
          </w:p>
        </w:tc>
      </w:tr>
      <w:tr w:rsidR="00AA744A" w14:paraId="380CAF59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7D685B8A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278CC0A2" w14:textId="77777777" w:rsidR="00AA744A" w:rsidRDefault="00AA744A">
            <w:pPr>
              <w:pStyle w:val="TAC"/>
            </w:pPr>
          </w:p>
        </w:tc>
        <w:tc>
          <w:tcPr>
            <w:tcW w:w="1332" w:type="dxa"/>
            <w:vAlign w:val="center"/>
          </w:tcPr>
          <w:p w14:paraId="5DC6D84C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vAlign w:val="center"/>
          </w:tcPr>
          <w:p w14:paraId="3064C675" w14:textId="77777777" w:rsidR="00AA744A" w:rsidRDefault="00944D31">
            <w:pPr>
              <w:pStyle w:val="TAC"/>
            </w:pPr>
            <w:r>
              <w:t>0.0310</w:t>
            </w:r>
          </w:p>
        </w:tc>
        <w:tc>
          <w:tcPr>
            <w:tcW w:w="1333" w:type="dxa"/>
            <w:vAlign w:val="center"/>
          </w:tcPr>
          <w:p w14:paraId="251E5118" w14:textId="77777777" w:rsidR="00AA744A" w:rsidRDefault="00944D31">
            <w:pPr>
              <w:pStyle w:val="TAC"/>
            </w:pPr>
            <w:r>
              <w:t>0.0506</w:t>
            </w:r>
          </w:p>
        </w:tc>
        <w:tc>
          <w:tcPr>
            <w:tcW w:w="1332" w:type="dxa"/>
            <w:vAlign w:val="center"/>
          </w:tcPr>
          <w:p w14:paraId="1719D05A" w14:textId="77777777" w:rsidR="00AA744A" w:rsidRDefault="00944D31">
            <w:pPr>
              <w:pStyle w:val="TAC"/>
            </w:pPr>
            <w:r>
              <w:t>0.0855</w:t>
            </w:r>
          </w:p>
        </w:tc>
        <w:tc>
          <w:tcPr>
            <w:tcW w:w="1333" w:type="dxa"/>
            <w:vAlign w:val="center"/>
          </w:tcPr>
          <w:p w14:paraId="545ABCE0" w14:textId="77777777" w:rsidR="00AA744A" w:rsidRDefault="00944D31">
            <w:pPr>
              <w:pStyle w:val="TAC"/>
            </w:pPr>
            <w:r>
              <w:t>0.2022</w:t>
            </w:r>
          </w:p>
        </w:tc>
      </w:tr>
      <w:tr w:rsidR="00AA744A" w14:paraId="33EB8F23" w14:textId="77777777">
        <w:trPr>
          <w:jc w:val="center"/>
        </w:trPr>
        <w:tc>
          <w:tcPr>
            <w:tcW w:w="1134" w:type="dxa"/>
            <w:vMerge w:val="restart"/>
            <w:vAlign w:val="center"/>
          </w:tcPr>
          <w:p w14:paraId="59AFB83B" w14:textId="77777777" w:rsidR="00AA744A" w:rsidRDefault="00944D31">
            <w:pPr>
              <w:pStyle w:val="TAC"/>
            </w:pPr>
            <w:r>
              <w:t>PRS/SRS frequency aggregation</w:t>
            </w:r>
          </w:p>
        </w:tc>
        <w:tc>
          <w:tcPr>
            <w:tcW w:w="2154" w:type="dxa"/>
            <w:vMerge w:val="restart"/>
            <w:vAlign w:val="center"/>
          </w:tcPr>
          <w:p w14:paraId="453B938A" w14:textId="77777777" w:rsidR="00AA744A" w:rsidRDefault="00944D31">
            <w:pPr>
              <w:pStyle w:val="TAC"/>
            </w:pPr>
            <w:r>
              <w:t>321, InF-DH422, FR1, UL-TDOA, 100M contiguous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7E263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ADDA" w14:textId="77777777" w:rsidR="00AA744A" w:rsidRDefault="00944D31">
            <w:pPr>
              <w:pStyle w:val="TAC"/>
            </w:pPr>
            <w:r>
              <w:t>0.0394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85BF" w14:textId="77777777" w:rsidR="00AA744A" w:rsidRDefault="00944D31">
            <w:pPr>
              <w:pStyle w:val="TAC"/>
            </w:pPr>
            <w:r>
              <w:t>0.0608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CC7A" w14:textId="77777777" w:rsidR="00AA744A" w:rsidRDefault="00944D31">
            <w:pPr>
              <w:pStyle w:val="TAC"/>
            </w:pPr>
            <w:r>
              <w:t>0.1399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20DE" w14:textId="77777777" w:rsidR="00AA744A" w:rsidRDefault="00944D31">
            <w:pPr>
              <w:pStyle w:val="TAC"/>
            </w:pPr>
            <w:r>
              <w:t>0.4452</w:t>
            </w:r>
          </w:p>
        </w:tc>
      </w:tr>
      <w:tr w:rsidR="00AA744A" w14:paraId="2EC74D55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6EDEFBCF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7B6F39E8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6BB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7398" w14:textId="77777777" w:rsidR="00AA744A" w:rsidRDefault="00944D31">
            <w:pPr>
              <w:pStyle w:val="TAC"/>
            </w:pPr>
            <w:r>
              <w:t>0.0310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43F4B" w14:textId="77777777" w:rsidR="00AA744A" w:rsidRDefault="00944D31">
            <w:pPr>
              <w:pStyle w:val="TAC"/>
            </w:pPr>
            <w:r>
              <w:t>0.0506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1F7A" w14:textId="77777777" w:rsidR="00AA744A" w:rsidRDefault="00944D31">
            <w:pPr>
              <w:pStyle w:val="TAC"/>
            </w:pPr>
            <w:r>
              <w:t>0.0855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D4F47" w14:textId="77777777" w:rsidR="00AA744A" w:rsidRDefault="00944D31">
            <w:pPr>
              <w:pStyle w:val="TAC"/>
            </w:pPr>
            <w:r>
              <w:t>0.2022</w:t>
            </w:r>
          </w:p>
        </w:tc>
      </w:tr>
      <w:tr w:rsidR="00AA744A" w14:paraId="5888C10B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2EEE76FE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0D57C232" w14:textId="77777777" w:rsidR="00AA744A" w:rsidRDefault="00944D31">
            <w:pPr>
              <w:pStyle w:val="TAC"/>
            </w:pPr>
            <w:r>
              <w:t>322, InF-DH422, FR1, UL-TDOA, 200M contiguous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BC6C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6747" w14:textId="77777777" w:rsidR="00AA744A" w:rsidRDefault="00944D31">
            <w:pPr>
              <w:pStyle w:val="TAC"/>
            </w:pPr>
            <w:r>
              <w:t>0.0106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50C4C" w14:textId="77777777" w:rsidR="00AA744A" w:rsidRDefault="00944D31">
            <w:pPr>
              <w:pStyle w:val="TAC"/>
            </w:pPr>
            <w:r>
              <w:t>0.0179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A30B" w14:textId="77777777" w:rsidR="00AA744A" w:rsidRDefault="00944D31">
            <w:pPr>
              <w:pStyle w:val="TAC"/>
            </w:pPr>
            <w:r>
              <w:t>0.0332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C91F9" w14:textId="77777777" w:rsidR="00AA744A" w:rsidRDefault="00944D31">
            <w:pPr>
              <w:pStyle w:val="TAC"/>
            </w:pPr>
            <w:r>
              <w:t>0.0827</w:t>
            </w:r>
          </w:p>
        </w:tc>
      </w:tr>
      <w:tr w:rsidR="00AA744A" w14:paraId="49B0FB07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116296B2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0E3BDA06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C3DD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CB26" w14:textId="77777777" w:rsidR="00AA744A" w:rsidRDefault="00944D31">
            <w:pPr>
              <w:pStyle w:val="TAC"/>
            </w:pPr>
            <w:r>
              <w:t>0.0082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7726" w14:textId="77777777" w:rsidR="00AA744A" w:rsidRDefault="00944D31">
            <w:pPr>
              <w:pStyle w:val="TAC"/>
            </w:pPr>
            <w:r>
              <w:t>0.0122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6E0DF" w14:textId="77777777" w:rsidR="00AA744A" w:rsidRDefault="00944D31">
            <w:pPr>
              <w:pStyle w:val="TAC"/>
            </w:pPr>
            <w:r>
              <w:t>0.0197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D8C6D" w14:textId="77777777" w:rsidR="00AA744A" w:rsidRDefault="00944D31">
            <w:pPr>
              <w:pStyle w:val="TAC"/>
            </w:pPr>
            <w:r>
              <w:t>0.0384</w:t>
            </w:r>
          </w:p>
        </w:tc>
      </w:tr>
      <w:tr w:rsidR="00AA744A" w14:paraId="48C74A07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259B15AF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499BA1C1" w14:textId="77777777" w:rsidR="00AA744A" w:rsidRDefault="00944D31">
            <w:pPr>
              <w:pStyle w:val="TAC"/>
            </w:pPr>
            <w:r>
              <w:t>323, InF-DH422, FR1, UL-TDOA, 50MHz+100MHz (Gap)+50MHz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95861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7752" w14:textId="77777777" w:rsidR="00AA744A" w:rsidRDefault="00944D31">
            <w:pPr>
              <w:pStyle w:val="TAC"/>
            </w:pPr>
            <w:r>
              <w:t>0.0148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E8F2E" w14:textId="77777777" w:rsidR="00AA744A" w:rsidRDefault="00944D31">
            <w:pPr>
              <w:pStyle w:val="TAC"/>
            </w:pPr>
            <w:r>
              <w:t>0.0273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C46F" w14:textId="77777777" w:rsidR="00AA744A" w:rsidRDefault="00944D31">
            <w:pPr>
              <w:pStyle w:val="TAC"/>
            </w:pPr>
            <w:r>
              <w:t>0.0570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9F4D" w14:textId="77777777" w:rsidR="00AA744A" w:rsidRDefault="00944D31">
            <w:pPr>
              <w:pStyle w:val="TAC"/>
            </w:pPr>
            <w:r>
              <w:t>0.2244</w:t>
            </w:r>
          </w:p>
        </w:tc>
      </w:tr>
      <w:tr w:rsidR="00AA744A" w14:paraId="76981681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206FCE87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7C52DEAA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26D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6638" w14:textId="77777777" w:rsidR="00AA744A" w:rsidRDefault="00944D31">
            <w:pPr>
              <w:pStyle w:val="TAC"/>
            </w:pPr>
            <w:r>
              <w:t>0.0109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30D6" w14:textId="77777777" w:rsidR="00AA744A" w:rsidRDefault="00944D31">
            <w:pPr>
              <w:pStyle w:val="TAC"/>
            </w:pPr>
            <w:r>
              <w:t>0.0189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47F4" w14:textId="77777777" w:rsidR="00AA744A" w:rsidRDefault="00944D31">
            <w:pPr>
              <w:pStyle w:val="TAC"/>
            </w:pPr>
            <w:r>
              <w:t>0.0337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16AF" w14:textId="77777777" w:rsidR="00AA744A" w:rsidRDefault="00944D31">
            <w:pPr>
              <w:pStyle w:val="TAC"/>
            </w:pPr>
            <w:r>
              <w:t>0.0912</w:t>
            </w:r>
          </w:p>
        </w:tc>
      </w:tr>
      <w:tr w:rsidR="00AA744A" w14:paraId="250FB2A7" w14:textId="77777777">
        <w:trPr>
          <w:jc w:val="center"/>
        </w:trPr>
        <w:tc>
          <w:tcPr>
            <w:tcW w:w="1134" w:type="dxa"/>
            <w:vMerge w:val="restart"/>
            <w:vAlign w:val="center"/>
          </w:tcPr>
          <w:p w14:paraId="43A45863" w14:textId="77777777" w:rsidR="00AA744A" w:rsidRDefault="00944D31">
            <w:pPr>
              <w:pStyle w:val="TAC"/>
            </w:pPr>
            <w:r>
              <w:t>1-symbol PRS</w:t>
            </w:r>
          </w:p>
        </w:tc>
        <w:tc>
          <w:tcPr>
            <w:tcW w:w="2154" w:type="dxa"/>
            <w:vMerge w:val="restart"/>
            <w:vAlign w:val="center"/>
          </w:tcPr>
          <w:p w14:paraId="12DF9BD2" w14:textId="77777777" w:rsidR="00AA744A" w:rsidRDefault="00944D31">
            <w:pPr>
              <w:pStyle w:val="TAC"/>
            </w:pPr>
            <w:r>
              <w:t>331, InF-SH, FR1, DL-TDOA, Comb-4 and 4-symbol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97034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351D" w14:textId="77777777" w:rsidR="00AA744A" w:rsidRDefault="00944D31">
            <w:pPr>
              <w:pStyle w:val="TAC"/>
            </w:pPr>
            <w:r>
              <w:t>0.0252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522E" w14:textId="77777777" w:rsidR="00AA744A" w:rsidRDefault="00944D31">
            <w:pPr>
              <w:pStyle w:val="TAC"/>
            </w:pPr>
            <w:r>
              <w:t>0.0425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94D7" w14:textId="77777777" w:rsidR="00AA744A" w:rsidRDefault="00944D31">
            <w:pPr>
              <w:pStyle w:val="TAC"/>
            </w:pPr>
            <w:r>
              <w:t>0.0718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FC5B0" w14:textId="77777777" w:rsidR="00AA744A" w:rsidRDefault="00944D31">
            <w:pPr>
              <w:pStyle w:val="TAC"/>
            </w:pPr>
            <w:r>
              <w:t>0.1531</w:t>
            </w:r>
          </w:p>
        </w:tc>
      </w:tr>
      <w:tr w:rsidR="00AA744A" w14:paraId="036728AE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66456F9B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10D77D54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FC83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0759" w14:textId="77777777" w:rsidR="00AA744A" w:rsidRDefault="00944D31">
            <w:pPr>
              <w:pStyle w:val="TAC"/>
            </w:pPr>
            <w:r>
              <w:t>0.0196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6AB5D" w14:textId="77777777" w:rsidR="00AA744A" w:rsidRDefault="00944D31">
            <w:pPr>
              <w:pStyle w:val="TAC"/>
            </w:pPr>
            <w:r>
              <w:t>0.0314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8D3F2" w14:textId="77777777" w:rsidR="00AA744A" w:rsidRDefault="00944D31">
            <w:pPr>
              <w:pStyle w:val="TAC"/>
            </w:pPr>
            <w:r>
              <w:t>0.0504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B77E" w14:textId="77777777" w:rsidR="00AA744A" w:rsidRDefault="00944D31">
            <w:pPr>
              <w:pStyle w:val="TAC"/>
            </w:pPr>
            <w:r>
              <w:t>0.0939</w:t>
            </w:r>
          </w:p>
        </w:tc>
      </w:tr>
      <w:tr w:rsidR="00AA744A" w14:paraId="741E9EEA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27904EC3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662A677A" w14:textId="77777777" w:rsidR="00AA744A" w:rsidRDefault="00944D31">
            <w:pPr>
              <w:pStyle w:val="TAC"/>
            </w:pPr>
            <w:r>
              <w:t>332, InF-SH, FR1, DL-TDOA, Comb-4 and 1-symbol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0AEF5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953D" w14:textId="77777777" w:rsidR="00AA744A" w:rsidRDefault="00944D31">
            <w:pPr>
              <w:pStyle w:val="TAC"/>
            </w:pPr>
            <w:r>
              <w:t>0.0268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33C1" w14:textId="77777777" w:rsidR="00AA744A" w:rsidRDefault="00944D31">
            <w:pPr>
              <w:pStyle w:val="TAC"/>
            </w:pPr>
            <w:r>
              <w:t>0.0473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50D9" w14:textId="77777777" w:rsidR="00AA744A" w:rsidRDefault="00944D31">
            <w:pPr>
              <w:pStyle w:val="TAC"/>
            </w:pPr>
            <w:r>
              <w:t>0.0836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E7796" w14:textId="77777777" w:rsidR="00AA744A" w:rsidRDefault="00944D31">
            <w:pPr>
              <w:pStyle w:val="TAC"/>
            </w:pPr>
            <w:r>
              <w:t>0.1693</w:t>
            </w:r>
          </w:p>
        </w:tc>
      </w:tr>
      <w:tr w:rsidR="00AA744A" w14:paraId="1F63D724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55C366A6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4445E105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65A2D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56A1" w14:textId="77777777" w:rsidR="00AA744A" w:rsidRDefault="00944D31">
            <w:pPr>
              <w:pStyle w:val="TAC"/>
            </w:pPr>
            <w:r>
              <w:t>0.0210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0FA5" w14:textId="77777777" w:rsidR="00AA744A" w:rsidRDefault="00944D31">
            <w:pPr>
              <w:pStyle w:val="TAC"/>
            </w:pPr>
            <w:r>
              <w:t>0.0347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E66A" w14:textId="77777777" w:rsidR="00AA744A" w:rsidRDefault="00944D31">
            <w:pPr>
              <w:pStyle w:val="TAC"/>
            </w:pPr>
            <w:r>
              <w:t>0.0567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3033" w14:textId="77777777" w:rsidR="00AA744A" w:rsidRDefault="00944D31">
            <w:pPr>
              <w:pStyle w:val="TAC"/>
            </w:pPr>
            <w:r>
              <w:t>0.1123</w:t>
            </w:r>
          </w:p>
        </w:tc>
      </w:tr>
      <w:tr w:rsidR="00AA744A" w14:paraId="3D32B837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544145E9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6723E092" w14:textId="77777777" w:rsidR="00AA744A" w:rsidRDefault="00944D31">
            <w:pPr>
              <w:pStyle w:val="TAC"/>
            </w:pPr>
            <w:r>
              <w:t>333, InF-SH, FR1, DL-TDOA, Comb-12 and 12-symbol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B3494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EF0D" w14:textId="77777777" w:rsidR="00AA744A" w:rsidRDefault="00944D31">
            <w:pPr>
              <w:pStyle w:val="TAC"/>
            </w:pPr>
            <w:r>
              <w:t>0.0279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A509" w14:textId="77777777" w:rsidR="00AA744A" w:rsidRDefault="00944D31">
            <w:pPr>
              <w:pStyle w:val="TAC"/>
            </w:pPr>
            <w:r>
              <w:t>0.0492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FF8C" w14:textId="77777777" w:rsidR="00AA744A" w:rsidRDefault="00944D31">
            <w:pPr>
              <w:pStyle w:val="TAC"/>
            </w:pPr>
            <w:r>
              <w:t>0.0835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56F5" w14:textId="77777777" w:rsidR="00AA744A" w:rsidRDefault="00944D31">
            <w:pPr>
              <w:pStyle w:val="TAC"/>
            </w:pPr>
            <w:r>
              <w:t>0.1647</w:t>
            </w:r>
          </w:p>
        </w:tc>
      </w:tr>
      <w:tr w:rsidR="00AA744A" w14:paraId="20525387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5DD1ED32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5985817C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6895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A039B" w14:textId="77777777" w:rsidR="00AA744A" w:rsidRDefault="00944D31">
            <w:pPr>
              <w:pStyle w:val="TAC"/>
            </w:pPr>
            <w:r>
              <w:t>0.0219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254D" w14:textId="77777777" w:rsidR="00AA744A" w:rsidRDefault="00944D31">
            <w:pPr>
              <w:pStyle w:val="TAC"/>
            </w:pPr>
            <w:r>
              <w:t>0.0347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8EC90" w14:textId="77777777" w:rsidR="00AA744A" w:rsidRDefault="00944D31">
            <w:pPr>
              <w:pStyle w:val="TAC"/>
            </w:pPr>
            <w:r>
              <w:t>0.0573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8383C" w14:textId="77777777" w:rsidR="00AA744A" w:rsidRDefault="00944D31">
            <w:pPr>
              <w:pStyle w:val="TAC"/>
            </w:pPr>
            <w:r>
              <w:t>0.1091</w:t>
            </w:r>
          </w:p>
        </w:tc>
      </w:tr>
      <w:tr w:rsidR="00AA744A" w14:paraId="192C4C2F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115B3418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72EA2C38" w14:textId="77777777" w:rsidR="00AA744A" w:rsidRDefault="00944D31">
            <w:pPr>
              <w:pStyle w:val="TAC"/>
            </w:pPr>
            <w:r>
              <w:t>334, InF-SH, FR1, DL-TDOA, Comb-12 and 1-symbol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F66B1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6201" w14:textId="77777777" w:rsidR="00AA744A" w:rsidRDefault="00944D31">
            <w:pPr>
              <w:pStyle w:val="TAC"/>
            </w:pPr>
            <w:r>
              <w:t>0.0284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81B3" w14:textId="77777777" w:rsidR="00AA744A" w:rsidRDefault="00944D31">
            <w:pPr>
              <w:pStyle w:val="TAC"/>
            </w:pPr>
            <w:r>
              <w:t>0.0484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98DB" w14:textId="77777777" w:rsidR="00AA744A" w:rsidRDefault="00944D31">
            <w:pPr>
              <w:pStyle w:val="TAC"/>
            </w:pPr>
            <w:r>
              <w:t>0.0866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BC188" w14:textId="77777777" w:rsidR="00AA744A" w:rsidRDefault="00944D31">
            <w:pPr>
              <w:pStyle w:val="TAC"/>
            </w:pPr>
            <w:r>
              <w:t>0.1784</w:t>
            </w:r>
          </w:p>
        </w:tc>
      </w:tr>
      <w:tr w:rsidR="00AA744A" w14:paraId="29DDE699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53736F61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0E84C0F2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ABC30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240B9" w14:textId="77777777" w:rsidR="00AA744A" w:rsidRDefault="00944D31">
            <w:pPr>
              <w:pStyle w:val="TAC"/>
            </w:pPr>
            <w:r>
              <w:t>0.0209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9D765" w14:textId="77777777" w:rsidR="00AA744A" w:rsidRDefault="00944D31">
            <w:pPr>
              <w:pStyle w:val="TAC"/>
            </w:pPr>
            <w:r>
              <w:t>0.0359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FD88" w14:textId="77777777" w:rsidR="00AA744A" w:rsidRDefault="00944D31">
            <w:pPr>
              <w:pStyle w:val="TAC"/>
            </w:pPr>
            <w:r>
              <w:t>0.0595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31AF5" w14:textId="77777777" w:rsidR="00AA744A" w:rsidRDefault="00944D31">
            <w:pPr>
              <w:pStyle w:val="TAC"/>
            </w:pPr>
            <w:r>
              <w:t>0.1199</w:t>
            </w:r>
          </w:p>
        </w:tc>
      </w:tr>
      <w:tr w:rsidR="00AA744A" w14:paraId="595A648F" w14:textId="77777777">
        <w:trPr>
          <w:jc w:val="center"/>
        </w:trPr>
        <w:tc>
          <w:tcPr>
            <w:tcW w:w="1134" w:type="dxa"/>
            <w:vMerge w:val="restart"/>
            <w:vAlign w:val="center"/>
          </w:tcPr>
          <w:p w14:paraId="40E43AE6" w14:textId="77777777" w:rsidR="00AA744A" w:rsidRDefault="00944D31">
            <w:pPr>
              <w:pStyle w:val="TAC"/>
            </w:pPr>
            <w:r>
              <w:t>PRS punctured by SSB</w:t>
            </w:r>
          </w:p>
        </w:tc>
        <w:tc>
          <w:tcPr>
            <w:tcW w:w="2154" w:type="dxa"/>
            <w:vMerge w:val="restart"/>
            <w:vAlign w:val="center"/>
          </w:tcPr>
          <w:p w14:paraId="0EB44FB1" w14:textId="77777777" w:rsidR="00AA744A" w:rsidRDefault="00944D31">
            <w:pPr>
              <w:pStyle w:val="TAC"/>
            </w:pPr>
            <w:r>
              <w:t>341, InF-SH, FR1, DL-TDOA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ED60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C5EEE" w14:textId="77777777" w:rsidR="00AA744A" w:rsidRDefault="00944D31">
            <w:pPr>
              <w:pStyle w:val="TAC"/>
            </w:pPr>
            <w:r>
              <w:t>0.0252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AF3F" w14:textId="77777777" w:rsidR="00AA744A" w:rsidRDefault="00944D31">
            <w:pPr>
              <w:pStyle w:val="TAC"/>
            </w:pPr>
            <w:r>
              <w:t>0.0425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D51B" w14:textId="77777777" w:rsidR="00AA744A" w:rsidRDefault="00944D31">
            <w:pPr>
              <w:pStyle w:val="TAC"/>
            </w:pPr>
            <w:r>
              <w:t>0.0718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1691D" w14:textId="77777777" w:rsidR="00AA744A" w:rsidRDefault="00944D31">
            <w:pPr>
              <w:pStyle w:val="TAC"/>
            </w:pPr>
            <w:r>
              <w:t>0.1531</w:t>
            </w:r>
          </w:p>
        </w:tc>
      </w:tr>
      <w:tr w:rsidR="00AA744A" w14:paraId="6238F71F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7BD0B8C8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114DD402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143C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434E4" w14:textId="77777777" w:rsidR="00AA744A" w:rsidRDefault="00944D31">
            <w:pPr>
              <w:pStyle w:val="TAC"/>
            </w:pPr>
            <w:r>
              <w:t>0.0196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DC24D" w14:textId="77777777" w:rsidR="00AA744A" w:rsidRDefault="00944D31">
            <w:pPr>
              <w:pStyle w:val="TAC"/>
            </w:pPr>
            <w:r>
              <w:t>0.0314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FC02" w14:textId="77777777" w:rsidR="00AA744A" w:rsidRDefault="00944D31">
            <w:pPr>
              <w:pStyle w:val="TAC"/>
            </w:pPr>
            <w:r>
              <w:t>0.0504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7B21E" w14:textId="77777777" w:rsidR="00AA744A" w:rsidRDefault="00944D31">
            <w:pPr>
              <w:pStyle w:val="TAC"/>
            </w:pPr>
            <w:r>
              <w:t>0.0939</w:t>
            </w:r>
          </w:p>
        </w:tc>
      </w:tr>
      <w:tr w:rsidR="00AA744A" w14:paraId="592F00DF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3E6D5261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02FE1F38" w14:textId="77777777" w:rsidR="00AA744A" w:rsidRDefault="00944D31">
            <w:pPr>
              <w:pStyle w:val="TAC"/>
            </w:pPr>
            <w:r>
              <w:t>342, InF-SH, FR1, DL-TDOA, 20-RB of PRS punctured by SSB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061DC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72FCF" w14:textId="77777777" w:rsidR="00AA744A" w:rsidRDefault="00944D31">
            <w:pPr>
              <w:pStyle w:val="TAC"/>
            </w:pPr>
            <w:r>
              <w:t>0.0293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1DE7C" w14:textId="77777777" w:rsidR="00AA744A" w:rsidRDefault="00944D31">
            <w:pPr>
              <w:pStyle w:val="TAC"/>
            </w:pPr>
            <w:r>
              <w:t>0.0475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FD10" w14:textId="77777777" w:rsidR="00AA744A" w:rsidRDefault="00944D31">
            <w:pPr>
              <w:pStyle w:val="TAC"/>
            </w:pPr>
            <w:r>
              <w:t>0.0846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90342" w14:textId="77777777" w:rsidR="00AA744A" w:rsidRDefault="00944D31">
            <w:pPr>
              <w:pStyle w:val="TAC"/>
            </w:pPr>
            <w:r>
              <w:t>0.1699</w:t>
            </w:r>
          </w:p>
        </w:tc>
      </w:tr>
      <w:tr w:rsidR="00AA744A" w14:paraId="24F3F7BA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7B415BA0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1565098E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C4CF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0E13E" w14:textId="77777777" w:rsidR="00AA744A" w:rsidRDefault="00944D31">
            <w:pPr>
              <w:pStyle w:val="TAC"/>
            </w:pPr>
            <w:r>
              <w:t>0.0213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CEA2" w14:textId="77777777" w:rsidR="00AA744A" w:rsidRDefault="00944D31">
            <w:pPr>
              <w:pStyle w:val="TAC"/>
            </w:pPr>
            <w:r>
              <w:t>0.0346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DECB" w14:textId="77777777" w:rsidR="00AA744A" w:rsidRDefault="00944D31">
            <w:pPr>
              <w:pStyle w:val="TAC"/>
            </w:pPr>
            <w:r>
              <w:t>0.0539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BBF3A" w14:textId="77777777" w:rsidR="00AA744A" w:rsidRDefault="00944D31">
            <w:pPr>
              <w:pStyle w:val="TAC"/>
            </w:pPr>
            <w:r>
              <w:t>0.1090</w:t>
            </w:r>
          </w:p>
        </w:tc>
      </w:tr>
      <w:tr w:rsidR="00AA744A" w14:paraId="7D7AC4B0" w14:textId="77777777">
        <w:trPr>
          <w:jc w:val="center"/>
        </w:trPr>
        <w:tc>
          <w:tcPr>
            <w:tcW w:w="1134" w:type="dxa"/>
            <w:vMerge w:val="restart"/>
            <w:vAlign w:val="center"/>
          </w:tcPr>
          <w:p w14:paraId="3E736486" w14:textId="77777777" w:rsidR="00AA744A" w:rsidRDefault="00944D31">
            <w:pPr>
              <w:pStyle w:val="TAC"/>
            </w:pPr>
            <w:r>
              <w:t>UL-AoA enhancement with ULA</w:t>
            </w:r>
          </w:p>
        </w:tc>
        <w:tc>
          <w:tcPr>
            <w:tcW w:w="2154" w:type="dxa"/>
            <w:vMerge w:val="restart"/>
            <w:vAlign w:val="center"/>
          </w:tcPr>
          <w:p w14:paraId="6BE44D3B" w14:textId="77777777" w:rsidR="00AA744A" w:rsidRDefault="00944D31">
            <w:pPr>
              <w:pStyle w:val="TAC"/>
            </w:pPr>
            <w:r>
              <w:t>361, InF-DH422, FR1, UL-TDOA/AoA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3C77F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91EBD" w14:textId="77777777" w:rsidR="00AA744A" w:rsidRDefault="00944D31">
            <w:pPr>
              <w:pStyle w:val="TAC"/>
            </w:pPr>
            <w:r>
              <w:t>0.0216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D1D11" w14:textId="77777777" w:rsidR="00AA744A" w:rsidRDefault="00944D31">
            <w:pPr>
              <w:pStyle w:val="TAC"/>
            </w:pPr>
            <w:r>
              <w:t>0.0318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0D7F0" w14:textId="77777777" w:rsidR="00AA744A" w:rsidRDefault="00944D31">
            <w:pPr>
              <w:pStyle w:val="TAC"/>
            </w:pPr>
            <w:r>
              <w:t>0.0460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8E5F5" w14:textId="77777777" w:rsidR="00AA744A" w:rsidRDefault="00944D31">
            <w:pPr>
              <w:pStyle w:val="TAC"/>
            </w:pPr>
            <w:r>
              <w:t>0.0735</w:t>
            </w:r>
          </w:p>
        </w:tc>
      </w:tr>
      <w:tr w:rsidR="00AA744A" w14:paraId="15AF0997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69D88839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32EEEF50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FAC8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7010" w14:textId="77777777" w:rsidR="00AA744A" w:rsidRDefault="00944D31">
            <w:pPr>
              <w:pStyle w:val="TAC"/>
            </w:pPr>
            <w:r>
              <w:t>0.0203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9F86C" w14:textId="77777777" w:rsidR="00AA744A" w:rsidRDefault="00944D31">
            <w:pPr>
              <w:pStyle w:val="TAC"/>
            </w:pPr>
            <w:r>
              <w:t>0.0276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FC35" w14:textId="77777777" w:rsidR="00AA744A" w:rsidRDefault="00944D31">
            <w:pPr>
              <w:pStyle w:val="TAC"/>
            </w:pPr>
            <w:r>
              <w:t>0.0396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6734" w14:textId="77777777" w:rsidR="00AA744A" w:rsidRDefault="00944D31">
            <w:pPr>
              <w:pStyle w:val="TAC"/>
            </w:pPr>
            <w:r>
              <w:t>0.0665</w:t>
            </w:r>
          </w:p>
        </w:tc>
      </w:tr>
      <w:tr w:rsidR="00AA744A" w14:paraId="5FC8E4BA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770F9535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2BDC0AAA" w14:textId="77777777" w:rsidR="00AA744A" w:rsidRDefault="00944D31">
            <w:pPr>
              <w:pStyle w:val="TAC"/>
            </w:pPr>
            <w:r>
              <w:t>362, InF-DH422, FR1, UL-TDOA/AoA, ULA 4x1 w/ legacy AoA)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F1B4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46FC" w14:textId="77777777" w:rsidR="00AA744A" w:rsidRDefault="00944D31">
            <w:pPr>
              <w:pStyle w:val="TAC"/>
            </w:pPr>
            <w:r>
              <w:t>2.4977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D4B0" w14:textId="77777777" w:rsidR="00AA744A" w:rsidRDefault="00944D31">
            <w:pPr>
              <w:pStyle w:val="TAC"/>
            </w:pPr>
            <w:r>
              <w:t>3.3503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450C" w14:textId="77777777" w:rsidR="00AA744A" w:rsidRDefault="00944D31">
            <w:pPr>
              <w:pStyle w:val="TAC"/>
            </w:pPr>
            <w:r>
              <w:t>4.1807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2ABE2" w14:textId="77777777" w:rsidR="00AA744A" w:rsidRDefault="00944D31">
            <w:pPr>
              <w:pStyle w:val="TAC"/>
            </w:pPr>
            <w:r>
              <w:t>4.9986</w:t>
            </w:r>
          </w:p>
        </w:tc>
      </w:tr>
      <w:tr w:rsidR="00AA744A" w14:paraId="575321B7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38FB9581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26A338DA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8C58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DDC8C" w14:textId="77777777" w:rsidR="00AA744A" w:rsidRDefault="00944D31">
            <w:pPr>
              <w:pStyle w:val="TAC"/>
            </w:pPr>
            <w:r>
              <w:t>2.2164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2DC45" w14:textId="77777777" w:rsidR="00AA744A" w:rsidRDefault="00944D31">
            <w:pPr>
              <w:pStyle w:val="TAC"/>
            </w:pPr>
            <w:r>
              <w:t>3.1038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9351C" w14:textId="77777777" w:rsidR="00AA744A" w:rsidRDefault="00944D31">
            <w:pPr>
              <w:pStyle w:val="TAC"/>
            </w:pPr>
            <w:r>
              <w:t>3.9067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382F" w14:textId="77777777" w:rsidR="00AA744A" w:rsidRDefault="00944D31">
            <w:pPr>
              <w:pStyle w:val="TAC"/>
            </w:pPr>
            <w:r>
              <w:t>4.8161</w:t>
            </w:r>
          </w:p>
        </w:tc>
      </w:tr>
      <w:tr w:rsidR="00AA744A" w14:paraId="46AD321D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2B413DA0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00E5FC4B" w14:textId="77777777" w:rsidR="00AA744A" w:rsidRDefault="00944D31">
            <w:pPr>
              <w:pStyle w:val="TAC"/>
            </w:pPr>
            <w:r>
              <w:t>363, InF-DH422, FR1, UL-TDOA/AoA, ULA 4x1 w/ modified AoA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C8292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CCCC" w14:textId="77777777" w:rsidR="00AA744A" w:rsidRDefault="00944D31">
            <w:pPr>
              <w:pStyle w:val="TAC"/>
            </w:pPr>
            <w:r>
              <w:t>0.0406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5E19" w14:textId="77777777" w:rsidR="00AA744A" w:rsidRDefault="00944D31">
            <w:pPr>
              <w:pStyle w:val="TAC"/>
            </w:pPr>
            <w:r>
              <w:t>0.0626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0DF2D" w14:textId="77777777" w:rsidR="00AA744A" w:rsidRDefault="00944D31">
            <w:pPr>
              <w:pStyle w:val="TAC"/>
            </w:pPr>
            <w:r>
              <w:t>0.1027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ADC5" w14:textId="77777777" w:rsidR="00AA744A" w:rsidRDefault="00944D31">
            <w:pPr>
              <w:pStyle w:val="TAC"/>
            </w:pPr>
            <w:r>
              <w:t>0.2058</w:t>
            </w:r>
          </w:p>
        </w:tc>
      </w:tr>
      <w:tr w:rsidR="00AA744A" w14:paraId="06AB9977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7D684A50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24F7DFB7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44AC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D687A" w14:textId="77777777" w:rsidR="00AA744A" w:rsidRDefault="00944D31">
            <w:pPr>
              <w:pStyle w:val="TAC"/>
            </w:pPr>
            <w:r>
              <w:t>0.0348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E0308" w14:textId="77777777" w:rsidR="00AA744A" w:rsidRDefault="00944D31">
            <w:pPr>
              <w:pStyle w:val="TAC"/>
            </w:pPr>
            <w:r>
              <w:t>0.0525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4DA2" w14:textId="77777777" w:rsidR="00AA744A" w:rsidRDefault="00944D31">
            <w:pPr>
              <w:pStyle w:val="TAC"/>
            </w:pPr>
            <w:r>
              <w:t>0.0821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9FFEA" w14:textId="77777777" w:rsidR="00AA744A" w:rsidRDefault="00944D31">
            <w:pPr>
              <w:pStyle w:val="TAC"/>
            </w:pPr>
            <w:r>
              <w:t>0.1694</w:t>
            </w:r>
          </w:p>
        </w:tc>
      </w:tr>
      <w:tr w:rsidR="00AA744A" w14:paraId="09D9201E" w14:textId="77777777">
        <w:trPr>
          <w:jc w:val="center"/>
        </w:trPr>
        <w:tc>
          <w:tcPr>
            <w:tcW w:w="1134" w:type="dxa"/>
            <w:vMerge w:val="restart"/>
            <w:vAlign w:val="center"/>
          </w:tcPr>
          <w:p w14:paraId="002B1B76" w14:textId="77777777" w:rsidR="00AA744A" w:rsidRDefault="00944D31">
            <w:pPr>
              <w:pStyle w:val="TAC"/>
            </w:pPr>
            <w:r>
              <w:t>E-CID enhancement</w:t>
            </w:r>
          </w:p>
        </w:tc>
        <w:tc>
          <w:tcPr>
            <w:tcW w:w="2154" w:type="dxa"/>
            <w:vMerge w:val="restart"/>
            <w:vAlign w:val="center"/>
          </w:tcPr>
          <w:p w14:paraId="10C93E4F" w14:textId="77777777" w:rsidR="00AA744A" w:rsidRDefault="00944D31">
            <w:pPr>
              <w:pStyle w:val="TAC"/>
            </w:pPr>
            <w:r>
              <w:t>371, InF-DH422, FR1, Multi-RTT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1846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7E06C" w14:textId="77777777" w:rsidR="00AA744A" w:rsidRDefault="00944D31">
            <w:pPr>
              <w:pStyle w:val="TAC"/>
            </w:pPr>
            <w:r>
              <w:t>0.0423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95499" w14:textId="77777777" w:rsidR="00AA744A" w:rsidRDefault="00944D31">
            <w:pPr>
              <w:pStyle w:val="TAC"/>
            </w:pPr>
            <w:r>
              <w:t>0.0591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F5AEE" w14:textId="77777777" w:rsidR="00AA744A" w:rsidRDefault="00944D31">
            <w:pPr>
              <w:pStyle w:val="TAC"/>
            </w:pPr>
            <w:r>
              <w:t>0.0901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04523" w14:textId="77777777" w:rsidR="00AA744A" w:rsidRDefault="00944D31">
            <w:pPr>
              <w:pStyle w:val="TAC"/>
            </w:pPr>
            <w:r>
              <w:t>0.1756</w:t>
            </w:r>
          </w:p>
        </w:tc>
      </w:tr>
      <w:tr w:rsidR="00AA744A" w14:paraId="049EEC69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69B1CE8D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654DE524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81D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5D23" w14:textId="77777777" w:rsidR="00AA744A" w:rsidRDefault="00944D31">
            <w:pPr>
              <w:pStyle w:val="TAC"/>
            </w:pPr>
            <w:r>
              <w:t>0.0388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AC755" w14:textId="77777777" w:rsidR="00AA744A" w:rsidRDefault="00944D31">
            <w:pPr>
              <w:pStyle w:val="TAC"/>
            </w:pPr>
            <w:r>
              <w:t>0.0555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DC386" w14:textId="77777777" w:rsidR="00AA744A" w:rsidRDefault="00944D31">
            <w:pPr>
              <w:pStyle w:val="TAC"/>
            </w:pPr>
            <w:r>
              <w:t>0.0871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2B5A3" w14:textId="77777777" w:rsidR="00AA744A" w:rsidRDefault="00944D31">
            <w:pPr>
              <w:pStyle w:val="TAC"/>
            </w:pPr>
            <w:r>
              <w:t>0.1694</w:t>
            </w:r>
          </w:p>
        </w:tc>
      </w:tr>
      <w:tr w:rsidR="00AA744A" w14:paraId="65D169D4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5FE0227A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34979436" w14:textId="77777777" w:rsidR="00AA744A" w:rsidRDefault="00944D31">
            <w:pPr>
              <w:pStyle w:val="TAC"/>
            </w:pPr>
            <w:r>
              <w:t>372, InF-DH422, FR1, E-CID w/ single cell RTT/AoA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B90E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114F8" w14:textId="77777777" w:rsidR="00AA744A" w:rsidRDefault="00944D31">
            <w:pPr>
              <w:pStyle w:val="TAC"/>
            </w:pPr>
            <w:r>
              <w:t>0.0471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417E" w14:textId="77777777" w:rsidR="00AA744A" w:rsidRDefault="00944D31">
            <w:pPr>
              <w:pStyle w:val="TAC"/>
            </w:pPr>
            <w:r>
              <w:t>0.0651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3389E" w14:textId="77777777" w:rsidR="00AA744A" w:rsidRDefault="00944D31">
            <w:pPr>
              <w:pStyle w:val="TAC"/>
            </w:pPr>
            <w:r>
              <w:t>0.1068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E7ED" w14:textId="77777777" w:rsidR="00AA744A" w:rsidRDefault="00944D31">
            <w:pPr>
              <w:pStyle w:val="TAC"/>
            </w:pPr>
            <w:r>
              <w:t>0.2497</w:t>
            </w:r>
          </w:p>
        </w:tc>
      </w:tr>
      <w:tr w:rsidR="00AA744A" w14:paraId="4595EBD9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2DD5D816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7FCF974F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CB14D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BDB2" w14:textId="77777777" w:rsidR="00AA744A" w:rsidRDefault="00944D31">
            <w:pPr>
              <w:pStyle w:val="TAC"/>
            </w:pPr>
            <w:r>
              <w:t>0.0473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56FD" w14:textId="77777777" w:rsidR="00AA744A" w:rsidRDefault="00944D31">
            <w:pPr>
              <w:pStyle w:val="TAC"/>
            </w:pPr>
            <w:r>
              <w:t>0.0647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21561" w14:textId="77777777" w:rsidR="00AA744A" w:rsidRDefault="00944D31">
            <w:pPr>
              <w:pStyle w:val="TAC"/>
            </w:pPr>
            <w:r>
              <w:t>0.1040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B129C" w14:textId="77777777" w:rsidR="00AA744A" w:rsidRDefault="00944D31">
            <w:pPr>
              <w:pStyle w:val="TAC"/>
            </w:pPr>
            <w:r>
              <w:t>0.2395</w:t>
            </w:r>
          </w:p>
        </w:tc>
      </w:tr>
      <w:tr w:rsidR="00AA744A" w14:paraId="341826AC" w14:textId="77777777">
        <w:trPr>
          <w:jc w:val="center"/>
        </w:trPr>
        <w:tc>
          <w:tcPr>
            <w:tcW w:w="1134" w:type="dxa"/>
            <w:vMerge w:val="restart"/>
            <w:vAlign w:val="center"/>
          </w:tcPr>
          <w:p w14:paraId="2385C35E" w14:textId="77777777" w:rsidR="00AA744A" w:rsidRDefault="00944D31">
            <w:pPr>
              <w:pStyle w:val="TAC"/>
            </w:pPr>
            <w:r>
              <w:t>Synchronization error compensation</w:t>
            </w:r>
          </w:p>
        </w:tc>
        <w:tc>
          <w:tcPr>
            <w:tcW w:w="2154" w:type="dxa"/>
            <w:vMerge w:val="restart"/>
            <w:vAlign w:val="center"/>
          </w:tcPr>
          <w:p w14:paraId="5DA4B753" w14:textId="77777777" w:rsidR="00AA744A" w:rsidRDefault="00944D31">
            <w:pPr>
              <w:pStyle w:val="TAC"/>
            </w:pPr>
            <w:r>
              <w:t>381, InF-SH, FR1, UL-TDOA, 100M</w:t>
            </w:r>
            <w:r>
              <w:t>，</w:t>
            </w:r>
            <w:r>
              <w:t>0ns gNB Sync error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E49D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1F5E" w14:textId="77777777" w:rsidR="00AA744A" w:rsidRDefault="00944D31">
            <w:pPr>
              <w:pStyle w:val="TAC"/>
            </w:pPr>
            <w:r>
              <w:t>0.0369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4C2B" w14:textId="77777777" w:rsidR="00AA744A" w:rsidRDefault="00944D31">
            <w:pPr>
              <w:pStyle w:val="TAC"/>
            </w:pPr>
            <w:r>
              <w:t>0.0622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ABA22" w14:textId="77777777" w:rsidR="00AA744A" w:rsidRDefault="00944D31">
            <w:pPr>
              <w:pStyle w:val="TAC"/>
            </w:pPr>
            <w:r>
              <w:t>0.1026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59C7" w14:textId="77777777" w:rsidR="00AA744A" w:rsidRDefault="00944D31">
            <w:pPr>
              <w:pStyle w:val="TAC"/>
            </w:pPr>
            <w:r>
              <w:t>0.1867</w:t>
            </w:r>
          </w:p>
        </w:tc>
      </w:tr>
      <w:tr w:rsidR="00AA744A" w14:paraId="22B7E385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1D90663C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47AEC5CB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6C6DA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6553" w14:textId="77777777" w:rsidR="00AA744A" w:rsidRDefault="00944D31">
            <w:pPr>
              <w:pStyle w:val="TAC"/>
            </w:pPr>
            <w:r>
              <w:t>0.0263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E99B" w14:textId="77777777" w:rsidR="00AA744A" w:rsidRDefault="00944D31">
            <w:pPr>
              <w:pStyle w:val="TAC"/>
            </w:pPr>
            <w:r>
              <w:t>0.0433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D1F3" w14:textId="77777777" w:rsidR="00AA744A" w:rsidRDefault="00944D31">
            <w:pPr>
              <w:pStyle w:val="TAC"/>
            </w:pPr>
            <w:r>
              <w:t>0.0654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F2DAB" w14:textId="77777777" w:rsidR="00AA744A" w:rsidRDefault="00944D31">
            <w:pPr>
              <w:pStyle w:val="TAC"/>
            </w:pPr>
            <w:r>
              <w:t>0.1136</w:t>
            </w:r>
          </w:p>
        </w:tc>
      </w:tr>
      <w:tr w:rsidR="00AA744A" w14:paraId="075E6276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03A03C76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353C37DC" w14:textId="77777777" w:rsidR="00AA744A" w:rsidRDefault="00944D31">
            <w:pPr>
              <w:pStyle w:val="TAC"/>
            </w:pPr>
            <w:r>
              <w:t>382, InF-SH, FR1, UL-TDOA, 100M</w:t>
            </w:r>
            <w:r>
              <w:t>，</w:t>
            </w:r>
            <w:r>
              <w:t>0.2ns gNB Sync error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C737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7016" w14:textId="77777777" w:rsidR="00AA744A" w:rsidRDefault="00944D31">
            <w:pPr>
              <w:pStyle w:val="TAC"/>
            </w:pPr>
            <w:r>
              <w:t>0.0828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2AD12" w14:textId="77777777" w:rsidR="00AA744A" w:rsidRDefault="00944D31">
            <w:pPr>
              <w:pStyle w:val="TAC"/>
            </w:pPr>
            <w:r>
              <w:t>0.1153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66467" w14:textId="77777777" w:rsidR="00AA744A" w:rsidRDefault="00944D31">
            <w:pPr>
              <w:pStyle w:val="TAC"/>
            </w:pPr>
            <w:r>
              <w:t>0.1643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AD98" w14:textId="77777777" w:rsidR="00AA744A" w:rsidRDefault="00944D31">
            <w:pPr>
              <w:pStyle w:val="TAC"/>
            </w:pPr>
            <w:r>
              <w:t>0.2672</w:t>
            </w:r>
          </w:p>
        </w:tc>
      </w:tr>
      <w:tr w:rsidR="00AA744A" w14:paraId="0D5A6D8C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4AF3EBDC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0AAC2A19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A606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FCB6" w14:textId="77777777" w:rsidR="00AA744A" w:rsidRDefault="00944D31">
            <w:pPr>
              <w:pStyle w:val="TAC"/>
            </w:pPr>
            <w:r>
              <w:t>0.0662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3A55D" w14:textId="77777777" w:rsidR="00AA744A" w:rsidRDefault="00944D31">
            <w:pPr>
              <w:pStyle w:val="TAC"/>
            </w:pPr>
            <w:r>
              <w:t>0.0855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B30F" w14:textId="77777777" w:rsidR="00AA744A" w:rsidRDefault="00944D31">
            <w:pPr>
              <w:pStyle w:val="TAC"/>
            </w:pPr>
            <w:r>
              <w:t>0.1096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10ADC" w14:textId="77777777" w:rsidR="00AA744A" w:rsidRDefault="00944D31">
            <w:pPr>
              <w:pStyle w:val="TAC"/>
            </w:pPr>
            <w:r>
              <w:t>0.1452</w:t>
            </w:r>
          </w:p>
        </w:tc>
      </w:tr>
      <w:tr w:rsidR="00AA744A" w14:paraId="1B4698D8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61293C3E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05F9130F" w14:textId="77777777" w:rsidR="00AA744A" w:rsidRDefault="00944D31">
            <w:pPr>
              <w:pStyle w:val="TAC"/>
            </w:pPr>
            <w:r>
              <w:t>383, InF-SH, FR1, UL-TDOA, 100M</w:t>
            </w:r>
            <w:r>
              <w:t>，</w:t>
            </w:r>
            <w:r>
              <w:t>0.5ns gNB Sync error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D594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A7245" w14:textId="77777777" w:rsidR="00AA744A" w:rsidRDefault="00944D31">
            <w:pPr>
              <w:pStyle w:val="TAC"/>
            </w:pPr>
            <w:r>
              <w:t>0.1811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EA34C" w14:textId="77777777" w:rsidR="00AA744A" w:rsidRDefault="00944D31">
            <w:pPr>
              <w:pStyle w:val="TAC"/>
            </w:pPr>
            <w:r>
              <w:t>0.2482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7979" w14:textId="77777777" w:rsidR="00AA744A" w:rsidRDefault="00944D31">
            <w:pPr>
              <w:pStyle w:val="TAC"/>
            </w:pPr>
            <w:r>
              <w:t>0.3330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C8C9" w14:textId="77777777" w:rsidR="00AA744A" w:rsidRDefault="00944D31">
            <w:pPr>
              <w:pStyle w:val="TAC"/>
            </w:pPr>
            <w:r>
              <w:t>0.5173</w:t>
            </w:r>
          </w:p>
        </w:tc>
      </w:tr>
      <w:tr w:rsidR="00AA744A" w14:paraId="1FA4083B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7E62576E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1DC1034F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BA5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E191" w14:textId="77777777" w:rsidR="00AA744A" w:rsidRDefault="00944D31">
            <w:pPr>
              <w:pStyle w:val="TAC"/>
            </w:pPr>
            <w:r>
              <w:t>0.1454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74D78" w14:textId="77777777" w:rsidR="00AA744A" w:rsidRDefault="00944D31">
            <w:pPr>
              <w:pStyle w:val="TAC"/>
            </w:pPr>
            <w:r>
              <w:t>0.1877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3CD9C" w14:textId="77777777" w:rsidR="00AA744A" w:rsidRDefault="00944D31">
            <w:pPr>
              <w:pStyle w:val="TAC"/>
            </w:pPr>
            <w:r>
              <w:t>0.2306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3AB6B" w14:textId="77777777" w:rsidR="00AA744A" w:rsidRDefault="00944D31">
            <w:pPr>
              <w:pStyle w:val="TAC"/>
            </w:pPr>
            <w:r>
              <w:t>0.2828</w:t>
            </w:r>
          </w:p>
        </w:tc>
      </w:tr>
      <w:tr w:rsidR="00AA744A" w14:paraId="1F79804C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72DC8989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11953F43" w14:textId="77777777" w:rsidR="00AA744A" w:rsidRDefault="00944D31">
            <w:pPr>
              <w:pStyle w:val="TAC"/>
            </w:pPr>
            <w:r>
              <w:t>384, InF-SH, FR1, UL-TDOA, 100M</w:t>
            </w:r>
            <w:r>
              <w:t>，</w:t>
            </w:r>
            <w:r>
              <w:t>1ns gNB Sync error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B5CC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1F63" w14:textId="77777777" w:rsidR="00AA744A" w:rsidRDefault="00944D31">
            <w:pPr>
              <w:pStyle w:val="TAC"/>
            </w:pPr>
            <w:r>
              <w:t>0.3500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7EF5C" w14:textId="77777777" w:rsidR="00AA744A" w:rsidRDefault="00944D31">
            <w:pPr>
              <w:pStyle w:val="TAC"/>
            </w:pPr>
            <w:r>
              <w:t>0.4709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6075" w14:textId="77777777" w:rsidR="00AA744A" w:rsidRDefault="00944D31">
            <w:pPr>
              <w:pStyle w:val="TAC"/>
            </w:pPr>
            <w:r>
              <w:t>0.6348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3FA6" w14:textId="77777777" w:rsidR="00AA744A" w:rsidRDefault="00944D31">
            <w:pPr>
              <w:pStyle w:val="TAC"/>
            </w:pPr>
            <w:r>
              <w:t>1.0315</w:t>
            </w:r>
          </w:p>
        </w:tc>
      </w:tr>
      <w:tr w:rsidR="00AA744A" w14:paraId="3272E3AF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133BB7E8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750B0004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974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397EA" w14:textId="77777777" w:rsidR="00AA744A" w:rsidRDefault="00944D31">
            <w:pPr>
              <w:pStyle w:val="TAC"/>
            </w:pPr>
            <w:r>
              <w:t>0.2731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DD27" w14:textId="77777777" w:rsidR="00AA744A" w:rsidRDefault="00944D31">
            <w:pPr>
              <w:pStyle w:val="TAC"/>
            </w:pPr>
            <w:r>
              <w:t>0.3530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BDF70" w14:textId="77777777" w:rsidR="00AA744A" w:rsidRDefault="00944D31">
            <w:pPr>
              <w:pStyle w:val="TAC"/>
            </w:pPr>
            <w:r>
              <w:t>0.4353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7CFE" w14:textId="77777777" w:rsidR="00AA744A" w:rsidRDefault="00944D31">
            <w:pPr>
              <w:pStyle w:val="TAC"/>
            </w:pPr>
            <w:r>
              <w:t>0.5372</w:t>
            </w:r>
          </w:p>
        </w:tc>
      </w:tr>
      <w:tr w:rsidR="00AA744A" w14:paraId="6D01B801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7C957F05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0E36E9D7" w14:textId="77777777" w:rsidR="00AA744A" w:rsidRDefault="00944D31">
            <w:pPr>
              <w:pStyle w:val="TAC"/>
            </w:pPr>
            <w:r>
              <w:t>385, InF-SH, FR1, UL-TDOA, 200M, 0ns gNB Sync error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59CDE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E098" w14:textId="77777777" w:rsidR="00AA744A" w:rsidRDefault="00944D31">
            <w:pPr>
              <w:pStyle w:val="TAC"/>
            </w:pPr>
            <w:r>
              <w:t>0.0086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7E914" w14:textId="77777777" w:rsidR="00AA744A" w:rsidRDefault="00944D31">
            <w:pPr>
              <w:pStyle w:val="TAC"/>
            </w:pPr>
            <w:r>
              <w:t>0.0144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9782" w14:textId="77777777" w:rsidR="00AA744A" w:rsidRDefault="00944D31">
            <w:pPr>
              <w:pStyle w:val="TAC"/>
            </w:pPr>
            <w:r>
              <w:t>0.0240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17A4" w14:textId="77777777" w:rsidR="00AA744A" w:rsidRDefault="00944D31">
            <w:pPr>
              <w:pStyle w:val="TAC"/>
            </w:pPr>
            <w:r>
              <w:t>0.0456</w:t>
            </w:r>
          </w:p>
        </w:tc>
      </w:tr>
      <w:tr w:rsidR="00AA744A" w14:paraId="0B79850F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75FCFEDD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05CA51E9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013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D0701" w14:textId="77777777" w:rsidR="00AA744A" w:rsidRDefault="00944D31">
            <w:pPr>
              <w:pStyle w:val="TAC"/>
            </w:pPr>
            <w:r>
              <w:t>0.0065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91A5" w14:textId="77777777" w:rsidR="00AA744A" w:rsidRDefault="00944D31">
            <w:pPr>
              <w:pStyle w:val="TAC"/>
            </w:pPr>
            <w:r>
              <w:t>0.0101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5070" w14:textId="77777777" w:rsidR="00AA744A" w:rsidRDefault="00944D31">
            <w:pPr>
              <w:pStyle w:val="TAC"/>
            </w:pPr>
            <w:r>
              <w:t>0.0149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CCF4C" w14:textId="77777777" w:rsidR="00AA744A" w:rsidRDefault="00944D31">
            <w:pPr>
              <w:pStyle w:val="TAC"/>
            </w:pPr>
            <w:r>
              <w:t>0.0250</w:t>
            </w:r>
          </w:p>
        </w:tc>
      </w:tr>
      <w:tr w:rsidR="00AA744A" w14:paraId="4D115F27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4FF239E2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1AA37E1A" w14:textId="77777777" w:rsidR="00AA744A" w:rsidRDefault="00944D31">
            <w:pPr>
              <w:pStyle w:val="TAC"/>
            </w:pPr>
            <w:r>
              <w:t>386, InF-SH, FR1, UL-TDOA, 200M, 0.2ns gNB Sync error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6D9C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BC10" w14:textId="77777777" w:rsidR="00AA744A" w:rsidRDefault="00944D31">
            <w:pPr>
              <w:pStyle w:val="TAC"/>
            </w:pPr>
            <w:r>
              <w:t>0.0710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162BE" w14:textId="77777777" w:rsidR="00AA744A" w:rsidRDefault="00944D31">
            <w:pPr>
              <w:pStyle w:val="TAC"/>
            </w:pPr>
            <w:r>
              <w:t>0.0971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5DDF4" w14:textId="77777777" w:rsidR="00AA744A" w:rsidRDefault="00944D31">
            <w:pPr>
              <w:pStyle w:val="TAC"/>
            </w:pPr>
            <w:r>
              <w:t>0.1330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0A5B2" w14:textId="77777777" w:rsidR="00AA744A" w:rsidRDefault="00944D31">
            <w:pPr>
              <w:pStyle w:val="TAC"/>
            </w:pPr>
            <w:r>
              <w:t>0.2158</w:t>
            </w:r>
          </w:p>
        </w:tc>
      </w:tr>
      <w:tr w:rsidR="00AA744A" w14:paraId="42F2B38F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2E7C2B91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6CA02FB1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8738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A5B2A" w14:textId="77777777" w:rsidR="00AA744A" w:rsidRDefault="00944D31">
            <w:pPr>
              <w:pStyle w:val="TAC"/>
            </w:pPr>
            <w:r>
              <w:t>0.0558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42B6" w14:textId="77777777" w:rsidR="00AA744A" w:rsidRDefault="00944D31">
            <w:pPr>
              <w:pStyle w:val="TAC"/>
            </w:pPr>
            <w:r>
              <w:t>0.0726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FBAF" w14:textId="77777777" w:rsidR="00AA744A" w:rsidRDefault="00944D31">
            <w:pPr>
              <w:pStyle w:val="TAC"/>
            </w:pPr>
            <w:r>
              <w:t>0.0901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51ED" w14:textId="77777777" w:rsidR="00AA744A" w:rsidRDefault="00944D31">
            <w:pPr>
              <w:pStyle w:val="TAC"/>
            </w:pPr>
            <w:r>
              <w:t>0.1102</w:t>
            </w:r>
          </w:p>
        </w:tc>
      </w:tr>
      <w:tr w:rsidR="00AA744A" w14:paraId="18951759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73DF5335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5988056C" w14:textId="77777777" w:rsidR="00AA744A" w:rsidRDefault="00944D31">
            <w:pPr>
              <w:pStyle w:val="TAC"/>
            </w:pPr>
            <w:r>
              <w:t>387 InF-SH, FR1, UL-TDOA, 200M, 0.5ns gNB Sync error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4F319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EF161" w14:textId="77777777" w:rsidR="00AA744A" w:rsidRDefault="00944D31">
            <w:pPr>
              <w:pStyle w:val="TAC"/>
            </w:pPr>
            <w:r>
              <w:t>0.1725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F446" w14:textId="77777777" w:rsidR="00AA744A" w:rsidRDefault="00944D31">
            <w:pPr>
              <w:pStyle w:val="TAC"/>
            </w:pPr>
            <w:r>
              <w:t>0.2328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DF9B2" w14:textId="77777777" w:rsidR="00AA744A" w:rsidRDefault="00944D31">
            <w:pPr>
              <w:pStyle w:val="TAC"/>
            </w:pPr>
            <w:r>
              <w:t>0.3055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0FA74" w14:textId="77777777" w:rsidR="00AA744A" w:rsidRDefault="00944D31">
            <w:pPr>
              <w:pStyle w:val="TAC"/>
            </w:pPr>
            <w:r>
              <w:t>0.4895</w:t>
            </w:r>
          </w:p>
        </w:tc>
      </w:tr>
      <w:tr w:rsidR="00AA744A" w14:paraId="4E338C02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2AAD77B1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5BD58A48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6C2DA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DDEBE" w14:textId="77777777" w:rsidR="00AA744A" w:rsidRDefault="00944D31">
            <w:pPr>
              <w:pStyle w:val="TAC"/>
            </w:pPr>
            <w:r>
              <w:t>0.1406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E5AF" w14:textId="77777777" w:rsidR="00AA744A" w:rsidRDefault="00944D31">
            <w:pPr>
              <w:pStyle w:val="TAC"/>
            </w:pPr>
            <w:r>
              <w:t>0.1790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2911" w14:textId="77777777" w:rsidR="00AA744A" w:rsidRDefault="00944D31">
            <w:pPr>
              <w:pStyle w:val="TAC"/>
            </w:pPr>
            <w:r>
              <w:t>0.2178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3762" w14:textId="77777777" w:rsidR="00AA744A" w:rsidRDefault="00944D31">
            <w:pPr>
              <w:pStyle w:val="TAC"/>
            </w:pPr>
            <w:r>
              <w:t>0.2659</w:t>
            </w:r>
          </w:p>
        </w:tc>
      </w:tr>
      <w:tr w:rsidR="00AA744A" w14:paraId="6B201112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2A8F07AA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4C25BD8E" w14:textId="77777777" w:rsidR="00AA744A" w:rsidRDefault="00944D31">
            <w:pPr>
              <w:pStyle w:val="TAC"/>
            </w:pPr>
            <w:r>
              <w:t>388 InF-SH, FR1, UL-TDOA, 200M, 1ns gNB Sync error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5BE49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1DE39" w14:textId="77777777" w:rsidR="00AA744A" w:rsidRDefault="00944D31">
            <w:pPr>
              <w:pStyle w:val="TAC"/>
            </w:pPr>
            <w:r>
              <w:t>0.3490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6F32B" w14:textId="77777777" w:rsidR="00AA744A" w:rsidRDefault="00944D31">
            <w:pPr>
              <w:pStyle w:val="TAC"/>
            </w:pPr>
            <w:r>
              <w:t>0.4658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96E2" w14:textId="77777777" w:rsidR="00AA744A" w:rsidRDefault="00944D31">
            <w:pPr>
              <w:pStyle w:val="TAC"/>
            </w:pPr>
            <w:r>
              <w:t>0.6330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822E9" w14:textId="77777777" w:rsidR="00AA744A" w:rsidRDefault="00944D31">
            <w:pPr>
              <w:pStyle w:val="TAC"/>
            </w:pPr>
            <w:r>
              <w:t>0.9466</w:t>
            </w:r>
          </w:p>
        </w:tc>
      </w:tr>
      <w:tr w:rsidR="00AA744A" w14:paraId="7632A2C0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483BC3DE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37D5FDE1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97F9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0E8C5" w14:textId="77777777" w:rsidR="00AA744A" w:rsidRDefault="00944D31">
            <w:pPr>
              <w:pStyle w:val="TAC"/>
            </w:pPr>
            <w:r>
              <w:t>0.2735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C5C1" w14:textId="77777777" w:rsidR="00AA744A" w:rsidRDefault="00944D31">
            <w:pPr>
              <w:pStyle w:val="TAC"/>
            </w:pPr>
            <w:r>
              <w:t>0.3582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53E13" w14:textId="77777777" w:rsidR="00AA744A" w:rsidRDefault="00944D31">
            <w:pPr>
              <w:pStyle w:val="TAC"/>
            </w:pPr>
            <w:r>
              <w:t>0.4407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B4B3F" w14:textId="77777777" w:rsidR="00AA744A" w:rsidRDefault="00944D31">
            <w:pPr>
              <w:pStyle w:val="TAC"/>
            </w:pPr>
            <w:r>
              <w:t>0.5340</w:t>
            </w:r>
          </w:p>
        </w:tc>
      </w:tr>
    </w:tbl>
    <w:p w14:paraId="0F9A8B20" w14:textId="77777777" w:rsidR="00AA744A" w:rsidRDefault="00AA744A"/>
    <w:p w14:paraId="36D80957" w14:textId="77777777" w:rsidR="00AA744A" w:rsidRDefault="00944D31">
      <w:r>
        <w:t>Figure C.2.1.1.2-1 provides the positioning evaluation results for LOS/NLOS identification.</w:t>
      </w:r>
    </w:p>
    <w:p w14:paraId="18EB29B9" w14:textId="77777777" w:rsidR="00AA744A" w:rsidRDefault="00944D31">
      <w:r>
        <w:t>Figure C.2.1.1.2-2 provides the positioning evaluation results for PRS/SRS frequency aggregation.</w:t>
      </w:r>
    </w:p>
    <w:p w14:paraId="10AC4CE4" w14:textId="77777777" w:rsidR="00AA744A" w:rsidRDefault="00944D31">
      <w:r>
        <w:t>Figure C.2.1.1.2-3 provides the positioning evaluation results for 1-symbol PRS.</w:t>
      </w:r>
    </w:p>
    <w:p w14:paraId="3D0E8086" w14:textId="77777777" w:rsidR="00AA744A" w:rsidRDefault="00944D31">
      <w:r>
        <w:t>Figure C.2.1.1.2-4 provides the positioning evaluation results for PRS punctured by SSB.</w:t>
      </w:r>
    </w:p>
    <w:p w14:paraId="70656945" w14:textId="77777777" w:rsidR="00AA744A" w:rsidRDefault="00944D31">
      <w:r>
        <w:t>Figure C.2.1.1.2-5 provides the positioning evaluation results for UL-AoA enhancement with ULA.</w:t>
      </w:r>
    </w:p>
    <w:p w14:paraId="7D847F0A" w14:textId="77777777" w:rsidR="00AA744A" w:rsidRDefault="00944D31">
      <w:r>
        <w:t>Figure C.2.1.1.2-6 provides the positioning evaluation results for E-CID enhancement.</w:t>
      </w:r>
    </w:p>
    <w:p w14:paraId="5F0A8FF4" w14:textId="77777777" w:rsidR="00AA744A" w:rsidRDefault="00944D31">
      <w:r>
        <w:t>Figure C.2.1.1.2-7 and Figure C.2.1.1.2-8 provide the positioning evaluation results for synchronization error compensation.</w:t>
      </w:r>
    </w:p>
    <w:p w14:paraId="33415E15" w14:textId="77777777" w:rsidR="00AA744A" w:rsidRDefault="00AA744A"/>
    <w:p w14:paraId="6DC30851" w14:textId="77777777" w:rsidR="00AA744A" w:rsidRDefault="00944D31">
      <w:pPr>
        <w:pStyle w:val="TF"/>
      </w:pPr>
      <w:r>
        <w:rPr>
          <w:noProof/>
          <w:lang w:val="en-US" w:eastAsia="zh-CN"/>
        </w:rPr>
        <w:lastRenderedPageBreak/>
        <w:drawing>
          <wp:inline distT="0" distB="0" distL="0" distR="0" wp14:anchorId="3F108892" wp14:editId="78541AB5">
            <wp:extent cx="3200400" cy="2674620"/>
            <wp:effectExtent l="0" t="0" r="0" b="0"/>
            <wp:docPr id="7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6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6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231092" w14:textId="77777777" w:rsidR="00AA744A" w:rsidRDefault="00944D31">
      <w:pPr>
        <w:pStyle w:val="TF"/>
      </w:pPr>
      <w:r>
        <w:t>Figure C.2.1.1.2-1: Positioning error results for LOS/NLOS identification from [4]</w:t>
      </w:r>
    </w:p>
    <w:p w14:paraId="523FA8B3" w14:textId="77777777" w:rsidR="00AA744A" w:rsidRDefault="00AA744A">
      <w:pPr>
        <w:pStyle w:val="TF"/>
      </w:pPr>
    </w:p>
    <w:p w14:paraId="6F37B803" w14:textId="77777777" w:rsidR="00AA744A" w:rsidRDefault="00944D31">
      <w:pPr>
        <w:pStyle w:val="TF"/>
      </w:pPr>
      <w:r>
        <w:rPr>
          <w:noProof/>
          <w:lang w:val="en-US" w:eastAsia="zh-CN"/>
        </w:rPr>
        <w:drawing>
          <wp:inline distT="0" distB="0" distL="0" distR="0" wp14:anchorId="4D919182" wp14:editId="6487F686">
            <wp:extent cx="3200400" cy="267462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6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9B34E3" w14:textId="77777777" w:rsidR="00AA744A" w:rsidRDefault="00944D31">
      <w:pPr>
        <w:pStyle w:val="TF"/>
      </w:pPr>
      <w:r>
        <w:t>Figure C.2.1.1.2-2: Positioning error results for PRS/SRS frequency aggregation from [4]</w:t>
      </w:r>
    </w:p>
    <w:p w14:paraId="2848D497" w14:textId="77777777" w:rsidR="00AA744A" w:rsidRDefault="00AA744A">
      <w:pPr>
        <w:pStyle w:val="TF"/>
      </w:pPr>
    </w:p>
    <w:p w14:paraId="0D105C75" w14:textId="77777777" w:rsidR="00AA744A" w:rsidRDefault="00944D31">
      <w:pPr>
        <w:pStyle w:val="TF"/>
      </w:pPr>
      <w:r>
        <w:rPr>
          <w:noProof/>
          <w:lang w:val="en-US" w:eastAsia="zh-CN"/>
        </w:rPr>
        <w:lastRenderedPageBreak/>
        <w:drawing>
          <wp:inline distT="0" distB="0" distL="0" distR="0" wp14:anchorId="4F096BC3" wp14:editId="3778060F">
            <wp:extent cx="3200400" cy="2674620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6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B79F70" w14:textId="77777777" w:rsidR="00AA744A" w:rsidRDefault="00944D31">
      <w:pPr>
        <w:pStyle w:val="TF"/>
      </w:pPr>
      <w:r>
        <w:t>Figure C.2.1.1.2-3: Positioning error results for 1-symbol PRS from [4]</w:t>
      </w:r>
    </w:p>
    <w:p w14:paraId="6A6C6899" w14:textId="77777777" w:rsidR="00AA744A" w:rsidRDefault="00AA744A">
      <w:pPr>
        <w:pStyle w:val="TF"/>
      </w:pPr>
    </w:p>
    <w:p w14:paraId="5BF59869" w14:textId="77777777" w:rsidR="00AA744A" w:rsidRDefault="00944D31">
      <w:pPr>
        <w:pStyle w:val="TF"/>
      </w:pPr>
      <w:r>
        <w:rPr>
          <w:noProof/>
          <w:lang w:val="en-US" w:eastAsia="zh-CN"/>
        </w:rPr>
        <w:drawing>
          <wp:inline distT="0" distB="0" distL="0" distR="0" wp14:anchorId="128D4EB6" wp14:editId="521146C0">
            <wp:extent cx="3200400" cy="267462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6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E4E462" w14:textId="77777777" w:rsidR="00AA744A" w:rsidRDefault="00944D31">
      <w:pPr>
        <w:pStyle w:val="TF"/>
      </w:pPr>
      <w:r>
        <w:t>Figure C.2.1.1.2-4: Positioning error results for PRS punctured by SSB from [4]</w:t>
      </w:r>
    </w:p>
    <w:p w14:paraId="231A878D" w14:textId="77777777" w:rsidR="00AA744A" w:rsidRDefault="00AA744A">
      <w:pPr>
        <w:pStyle w:val="TF"/>
      </w:pPr>
    </w:p>
    <w:p w14:paraId="4BCF011E" w14:textId="77777777" w:rsidR="00AA744A" w:rsidRDefault="00944D31">
      <w:pPr>
        <w:pStyle w:val="TF"/>
      </w:pPr>
      <w:r>
        <w:rPr>
          <w:noProof/>
          <w:lang w:val="en-US" w:eastAsia="zh-CN"/>
        </w:rPr>
        <w:lastRenderedPageBreak/>
        <w:drawing>
          <wp:inline distT="0" distB="0" distL="0" distR="0" wp14:anchorId="7BD41B26" wp14:editId="1322741F">
            <wp:extent cx="3200400" cy="267462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6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6AAE05" w14:textId="77777777" w:rsidR="00AA744A" w:rsidRDefault="00944D31">
      <w:pPr>
        <w:pStyle w:val="TF"/>
      </w:pPr>
      <w:r>
        <w:t>Figure C.2.1.1.2-5: Positioning error results for UL-AoA enhancement with ULA from [4]</w:t>
      </w:r>
    </w:p>
    <w:p w14:paraId="1AA2D2A8" w14:textId="77777777" w:rsidR="00AA744A" w:rsidRDefault="00AA744A">
      <w:pPr>
        <w:pStyle w:val="TF"/>
      </w:pPr>
    </w:p>
    <w:p w14:paraId="73782C87" w14:textId="77777777" w:rsidR="00AA744A" w:rsidRDefault="00944D31">
      <w:pPr>
        <w:pStyle w:val="TF"/>
      </w:pPr>
      <w:r>
        <w:rPr>
          <w:noProof/>
          <w:lang w:val="en-US" w:eastAsia="zh-CN"/>
        </w:rPr>
        <w:drawing>
          <wp:inline distT="0" distB="0" distL="0" distR="0" wp14:anchorId="2BCD91B8" wp14:editId="085C0C20">
            <wp:extent cx="3200400" cy="267462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6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512B68" w14:textId="77777777" w:rsidR="00AA744A" w:rsidRDefault="00944D31">
      <w:pPr>
        <w:pStyle w:val="TF"/>
      </w:pPr>
      <w:r>
        <w:t>Figure C.2.1.1.2-6: Positioning error results for E-CID enhancement from [4]</w:t>
      </w:r>
    </w:p>
    <w:p w14:paraId="18FB1212" w14:textId="77777777" w:rsidR="00AA744A" w:rsidRDefault="00944D31">
      <w:pPr>
        <w:pStyle w:val="TF"/>
      </w:pPr>
      <w:r>
        <w:rPr>
          <w:noProof/>
          <w:lang w:val="en-US" w:eastAsia="zh-CN"/>
        </w:rPr>
        <w:lastRenderedPageBreak/>
        <w:drawing>
          <wp:inline distT="0" distB="0" distL="0" distR="0" wp14:anchorId="4E49D7A7" wp14:editId="01E30C12">
            <wp:extent cx="3200400" cy="2674620"/>
            <wp:effectExtent l="0" t="0" r="0" b="0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6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F0F57B" w14:textId="77777777" w:rsidR="00AA744A" w:rsidRDefault="00944D31">
      <w:pPr>
        <w:pStyle w:val="TF"/>
      </w:pPr>
      <w:r>
        <w:t>Figure C.2.1.1.2-7: Positioning error results for synchronization error compensation from [4]</w:t>
      </w:r>
    </w:p>
    <w:p w14:paraId="210671B0" w14:textId="77777777" w:rsidR="00AA744A" w:rsidRDefault="00AA744A">
      <w:pPr>
        <w:pStyle w:val="TF"/>
      </w:pPr>
    </w:p>
    <w:p w14:paraId="0F44261C" w14:textId="77777777" w:rsidR="00AA744A" w:rsidRDefault="00944D31">
      <w:pPr>
        <w:pStyle w:val="TF"/>
      </w:pPr>
      <w:r>
        <w:rPr>
          <w:noProof/>
          <w:lang w:val="en-US" w:eastAsia="zh-CN"/>
        </w:rPr>
        <w:drawing>
          <wp:inline distT="0" distB="0" distL="0" distR="0" wp14:anchorId="7E52BF50" wp14:editId="478269C8">
            <wp:extent cx="3200400" cy="2674620"/>
            <wp:effectExtent l="0" t="0" r="0" b="0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6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76CA5A" w14:textId="77777777" w:rsidR="00AA744A" w:rsidRDefault="00944D31">
      <w:pPr>
        <w:pStyle w:val="TF"/>
      </w:pPr>
      <w:r>
        <w:t>Figure C.2.1.1.2-8: Positioning error results for synchronization error compensation from [4]</w:t>
      </w:r>
    </w:p>
    <w:p w14:paraId="1C3DB1CB" w14:textId="77777777" w:rsidR="00AA744A" w:rsidRDefault="00AA744A"/>
    <w:p w14:paraId="05DA7D16" w14:textId="77777777" w:rsidR="00AA744A" w:rsidRDefault="00944D31">
      <w:pPr>
        <w:pStyle w:val="Heading4"/>
      </w:pPr>
      <w:bookmarkStart w:id="5" w:name="_Toc55965421"/>
      <w:bookmarkStart w:id="6" w:name="_Hlk54101338"/>
      <w:r>
        <w:lastRenderedPageBreak/>
        <w:t>C.2.1.2</w:t>
      </w:r>
      <w:r>
        <w:tab/>
        <w:t>Results from source [7]</w:t>
      </w:r>
      <w:bookmarkEnd w:id="5"/>
      <w:bookmarkEnd w:id="6"/>
    </w:p>
    <w:p w14:paraId="29FD5B48" w14:textId="77777777" w:rsidR="00AA744A" w:rsidRDefault="00944D31">
      <w:pPr>
        <w:pStyle w:val="Heading5"/>
      </w:pPr>
      <w:bookmarkStart w:id="7" w:name="_Toc55965422"/>
      <w:r>
        <w:t>C.2.1.2.1</w:t>
      </w:r>
      <w:r>
        <w:tab/>
        <w:t>Description of evaluation scenarios</w:t>
      </w:r>
      <w:bookmarkEnd w:id="7"/>
    </w:p>
    <w:p w14:paraId="77A3AC06" w14:textId="77777777" w:rsidR="00AA744A" w:rsidRDefault="00944D31">
      <w:r>
        <w:t>The evaluation scenarios in this contribution for verifying achievable accuracy based on enhanced positioning methods  include,</w:t>
      </w:r>
    </w:p>
    <w:p w14:paraId="5D0B5E56" w14:textId="77777777" w:rsidR="00AA744A" w:rsidRDefault="00944D31">
      <w:pPr>
        <w:pStyle w:val="ListParagraph"/>
        <w:numPr>
          <w:ilvl w:val="0"/>
          <w:numId w:val="60"/>
        </w:numPr>
        <w:spacing w:line="240" w:lineRule="auto"/>
      </w:pPr>
      <w:r>
        <w:t>InF-DH (both FR1 and FR2) with fixed UE/gNB height and without network synchronization, ideal LOS identification is assumed.</w:t>
      </w:r>
    </w:p>
    <w:p w14:paraId="182EE256" w14:textId="77777777" w:rsidR="00AA744A" w:rsidRDefault="00944D31">
      <w:pPr>
        <w:pStyle w:val="ListParagraph"/>
        <w:numPr>
          <w:ilvl w:val="0"/>
          <w:numId w:val="60"/>
        </w:numPr>
        <w:spacing w:line="240" w:lineRule="auto"/>
      </w:pPr>
      <w:r>
        <w:t>InF-DH (both FR1 and FR2) with fixed UE/gNB height and without network synchronization, Rician K-factor as assistance information to determine LOS and NLOS links.</w:t>
      </w:r>
    </w:p>
    <w:p w14:paraId="59ADAF98" w14:textId="77777777" w:rsidR="00AA744A" w:rsidRDefault="00944D31">
      <w:pPr>
        <w:pStyle w:val="ListParagraph"/>
        <w:numPr>
          <w:ilvl w:val="0"/>
          <w:numId w:val="60"/>
        </w:numPr>
        <w:spacing w:line="240" w:lineRule="auto"/>
      </w:pPr>
      <w:r>
        <w:t>InF-DH (both FR1 and FR2) with fixed UE/gNB height and without network synchronization, coherence bandwidth as assistance information to determine LOS and NLOS links.</w:t>
      </w:r>
    </w:p>
    <w:p w14:paraId="77363674" w14:textId="77777777" w:rsidR="00AA744A" w:rsidRDefault="00944D31">
      <w:r>
        <w:t xml:space="preserve">Some scenario common parameters can be found in Table C.1.2.2.1-1. In addition, Table C.2.1.2.1-1 reveals some controlled variables of all simulation cases. </w:t>
      </w:r>
    </w:p>
    <w:p w14:paraId="75D3F0FB" w14:textId="77777777" w:rsidR="00AA744A" w:rsidRDefault="00944D31">
      <w:pPr>
        <w:pStyle w:val="TH"/>
      </w:pPr>
      <w:r>
        <w:t>Table C.2.1.2.1-1 All simulation cases for positioning accuracy evaluation based on enhanced positioning methods</w:t>
      </w:r>
    </w:p>
    <w:tbl>
      <w:tblPr>
        <w:tblW w:w="10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8"/>
        <w:gridCol w:w="1081"/>
        <w:gridCol w:w="1066"/>
        <w:gridCol w:w="1620"/>
        <w:gridCol w:w="1861"/>
        <w:gridCol w:w="1276"/>
        <w:gridCol w:w="1777"/>
      </w:tblGrid>
      <w:tr w:rsidR="00AA744A" w14:paraId="3E115137" w14:textId="77777777">
        <w:trPr>
          <w:trHeight w:val="1812"/>
          <w:jc w:val="center"/>
        </w:trPr>
        <w:tc>
          <w:tcPr>
            <w:tcW w:w="1398" w:type="dxa"/>
            <w:vAlign w:val="center"/>
          </w:tcPr>
          <w:p w14:paraId="5ED0BC4D" w14:textId="77777777" w:rsidR="00AA744A" w:rsidRDefault="00944D31">
            <w:pPr>
              <w:ind w:left="567"/>
            </w:pPr>
            <w:r>
              <w:t>Simulation cases</w:t>
            </w:r>
          </w:p>
        </w:tc>
        <w:tc>
          <w:tcPr>
            <w:tcW w:w="1081" w:type="dxa"/>
            <w:vAlign w:val="center"/>
          </w:tcPr>
          <w:p w14:paraId="08D4BE34" w14:textId="77777777" w:rsidR="00AA744A" w:rsidRDefault="00944D31">
            <w:pPr>
              <w:ind w:left="567"/>
            </w:pPr>
            <w:r>
              <w:t xml:space="preserve">Scenario </w:t>
            </w:r>
          </w:p>
        </w:tc>
        <w:tc>
          <w:tcPr>
            <w:tcW w:w="1066" w:type="dxa"/>
            <w:vAlign w:val="center"/>
          </w:tcPr>
          <w:p w14:paraId="64917767" w14:textId="77777777" w:rsidR="00AA744A" w:rsidRDefault="00944D31">
            <w:pPr>
              <w:ind w:left="567"/>
            </w:pPr>
            <w:r>
              <w:t>FR1/FR2</w:t>
            </w:r>
          </w:p>
        </w:tc>
        <w:tc>
          <w:tcPr>
            <w:tcW w:w="1620" w:type="dxa"/>
            <w:vAlign w:val="center"/>
          </w:tcPr>
          <w:p w14:paraId="3B9E9232" w14:textId="77777777" w:rsidR="00AA744A" w:rsidRDefault="00944D31">
            <w:pPr>
              <w:ind w:left="567"/>
            </w:pPr>
            <w:r>
              <w:t>Whether Rel-17 enhancement is implemented</w:t>
            </w:r>
          </w:p>
        </w:tc>
        <w:tc>
          <w:tcPr>
            <w:tcW w:w="1861" w:type="dxa"/>
            <w:vAlign w:val="center"/>
          </w:tcPr>
          <w:p w14:paraId="4D5B5198" w14:textId="77777777" w:rsidR="00AA744A" w:rsidRDefault="00944D31">
            <w:pPr>
              <w:ind w:left="567"/>
            </w:pPr>
            <w:r>
              <w:t>UE horizontal drop procedure</w:t>
            </w:r>
          </w:p>
        </w:tc>
        <w:tc>
          <w:tcPr>
            <w:tcW w:w="1276" w:type="dxa"/>
            <w:vAlign w:val="center"/>
          </w:tcPr>
          <w:p w14:paraId="43560E5C" w14:textId="77777777" w:rsidR="00AA744A" w:rsidRDefault="00944D31">
            <w:pPr>
              <w:ind w:left="567"/>
            </w:pPr>
            <w:r>
              <w:t xml:space="preserve">gNB Tx calibration error </w:t>
            </w:r>
          </w:p>
        </w:tc>
        <w:tc>
          <w:tcPr>
            <w:tcW w:w="1777" w:type="dxa"/>
            <w:vAlign w:val="center"/>
          </w:tcPr>
          <w:p w14:paraId="5771A69A" w14:textId="77777777" w:rsidR="00AA744A" w:rsidRDefault="00944D31">
            <w:pPr>
              <w:ind w:left="567"/>
            </w:pPr>
            <w:r>
              <w:t>Clutter parameters</w:t>
            </w:r>
          </w:p>
        </w:tc>
      </w:tr>
      <w:tr w:rsidR="00AA744A" w14:paraId="58FCB029" w14:textId="77777777">
        <w:trPr>
          <w:trHeight w:val="487"/>
          <w:jc w:val="center"/>
        </w:trPr>
        <w:tc>
          <w:tcPr>
            <w:tcW w:w="1398" w:type="dxa"/>
            <w:vAlign w:val="center"/>
          </w:tcPr>
          <w:p w14:paraId="39657AB4" w14:textId="77777777" w:rsidR="00AA744A" w:rsidRDefault="00944D31">
            <w:pPr>
              <w:ind w:left="567"/>
            </w:pPr>
            <w:r>
              <w:t>Case 12</w:t>
            </w:r>
          </w:p>
        </w:tc>
        <w:tc>
          <w:tcPr>
            <w:tcW w:w="1081" w:type="dxa"/>
            <w:vAlign w:val="center"/>
          </w:tcPr>
          <w:p w14:paraId="05212F6C" w14:textId="77777777" w:rsidR="00AA744A" w:rsidRDefault="00944D31">
            <w:pPr>
              <w:ind w:left="567"/>
            </w:pPr>
            <w:r>
              <w:t>InF-DH</w:t>
            </w:r>
          </w:p>
        </w:tc>
        <w:tc>
          <w:tcPr>
            <w:tcW w:w="1066" w:type="dxa"/>
            <w:vAlign w:val="center"/>
          </w:tcPr>
          <w:p w14:paraId="65250884" w14:textId="77777777" w:rsidR="00AA744A" w:rsidRDefault="00944D31">
            <w:pPr>
              <w:ind w:left="567"/>
            </w:pPr>
            <w:r>
              <w:t>FR1</w:t>
            </w:r>
          </w:p>
        </w:tc>
        <w:tc>
          <w:tcPr>
            <w:tcW w:w="1620" w:type="dxa"/>
            <w:vAlign w:val="center"/>
          </w:tcPr>
          <w:p w14:paraId="58C49854" w14:textId="77777777" w:rsidR="00AA744A" w:rsidRDefault="00944D31">
            <w:pPr>
              <w:ind w:left="567"/>
            </w:pPr>
            <w:r>
              <w:t>NO</w:t>
            </w:r>
          </w:p>
        </w:tc>
        <w:tc>
          <w:tcPr>
            <w:tcW w:w="1861" w:type="dxa"/>
            <w:vAlign w:val="center"/>
          </w:tcPr>
          <w:p w14:paraId="0914A955" w14:textId="77777777" w:rsidR="00AA744A" w:rsidRDefault="00944D31">
            <w:pPr>
              <w:ind w:left="567"/>
            </w:pPr>
            <w:r>
              <w:t>Inside convex hull</w:t>
            </w:r>
          </w:p>
        </w:tc>
        <w:tc>
          <w:tcPr>
            <w:tcW w:w="1276" w:type="dxa"/>
            <w:vAlign w:val="center"/>
          </w:tcPr>
          <w:p w14:paraId="78B0DB0C" w14:textId="77777777" w:rsidR="00AA744A" w:rsidRDefault="00944D31">
            <w:pPr>
              <w:ind w:left="567"/>
            </w:pPr>
            <w:r>
              <w:t>0ns</w:t>
            </w:r>
          </w:p>
        </w:tc>
        <w:tc>
          <w:tcPr>
            <w:tcW w:w="1777" w:type="dxa"/>
            <w:vAlign w:val="center"/>
          </w:tcPr>
          <w:p w14:paraId="33D04BE7" w14:textId="77777777" w:rsidR="00AA744A" w:rsidRDefault="00944D31">
            <w:pPr>
              <w:ind w:left="567"/>
            </w:pPr>
            <w:r>
              <w:t>{40%, 2m, 2m}</w:t>
            </w:r>
          </w:p>
        </w:tc>
      </w:tr>
      <w:tr w:rsidR="00AA744A" w14:paraId="0F16A935" w14:textId="77777777">
        <w:trPr>
          <w:trHeight w:val="661"/>
          <w:jc w:val="center"/>
        </w:trPr>
        <w:tc>
          <w:tcPr>
            <w:tcW w:w="1398" w:type="dxa"/>
            <w:vAlign w:val="center"/>
          </w:tcPr>
          <w:p w14:paraId="70FF0D87" w14:textId="77777777" w:rsidR="00AA744A" w:rsidRDefault="00944D31">
            <w:pPr>
              <w:ind w:left="567"/>
            </w:pPr>
            <w:r>
              <w:t>Case 25</w:t>
            </w:r>
          </w:p>
        </w:tc>
        <w:tc>
          <w:tcPr>
            <w:tcW w:w="1081" w:type="dxa"/>
            <w:vAlign w:val="center"/>
          </w:tcPr>
          <w:p w14:paraId="03B6DED2" w14:textId="77777777" w:rsidR="00AA744A" w:rsidRDefault="00944D31">
            <w:pPr>
              <w:ind w:left="567"/>
            </w:pPr>
            <w:r>
              <w:t>InF-DH</w:t>
            </w:r>
          </w:p>
        </w:tc>
        <w:tc>
          <w:tcPr>
            <w:tcW w:w="1066" w:type="dxa"/>
            <w:vAlign w:val="center"/>
          </w:tcPr>
          <w:p w14:paraId="198ECBA0" w14:textId="77777777" w:rsidR="00AA744A" w:rsidRDefault="00944D31">
            <w:pPr>
              <w:ind w:left="567"/>
            </w:pPr>
            <w:r>
              <w:t>FR1</w:t>
            </w:r>
          </w:p>
        </w:tc>
        <w:tc>
          <w:tcPr>
            <w:tcW w:w="1620" w:type="dxa"/>
            <w:vAlign w:val="center"/>
          </w:tcPr>
          <w:p w14:paraId="1626687C" w14:textId="77777777" w:rsidR="00AA744A" w:rsidRDefault="00944D31">
            <w:pPr>
              <w:ind w:left="567"/>
            </w:pPr>
            <w:r>
              <w:t>Ideal LOS identification</w:t>
            </w:r>
          </w:p>
        </w:tc>
        <w:tc>
          <w:tcPr>
            <w:tcW w:w="1861" w:type="dxa"/>
            <w:vAlign w:val="center"/>
          </w:tcPr>
          <w:p w14:paraId="5A8308BB" w14:textId="77777777" w:rsidR="00AA744A" w:rsidRDefault="00944D31">
            <w:pPr>
              <w:ind w:left="567"/>
            </w:pPr>
            <w:r>
              <w:t>Inside convex hull</w:t>
            </w:r>
          </w:p>
        </w:tc>
        <w:tc>
          <w:tcPr>
            <w:tcW w:w="1276" w:type="dxa"/>
            <w:vAlign w:val="center"/>
          </w:tcPr>
          <w:p w14:paraId="6FF2C3CC" w14:textId="77777777" w:rsidR="00AA744A" w:rsidRDefault="00944D31">
            <w:pPr>
              <w:ind w:left="567"/>
            </w:pPr>
            <w:r>
              <w:t>0ns</w:t>
            </w:r>
          </w:p>
        </w:tc>
        <w:tc>
          <w:tcPr>
            <w:tcW w:w="1777" w:type="dxa"/>
            <w:vAlign w:val="center"/>
          </w:tcPr>
          <w:p w14:paraId="4F4E6F75" w14:textId="77777777" w:rsidR="00AA744A" w:rsidRDefault="00944D31">
            <w:pPr>
              <w:ind w:left="567"/>
            </w:pPr>
            <w:r>
              <w:t>{40%, 2m, 2m}</w:t>
            </w:r>
          </w:p>
        </w:tc>
      </w:tr>
      <w:tr w:rsidR="00AA744A" w14:paraId="13D05252" w14:textId="77777777">
        <w:trPr>
          <w:trHeight w:val="487"/>
          <w:jc w:val="center"/>
        </w:trPr>
        <w:tc>
          <w:tcPr>
            <w:tcW w:w="1398" w:type="dxa"/>
            <w:vAlign w:val="center"/>
          </w:tcPr>
          <w:p w14:paraId="73661797" w14:textId="77777777" w:rsidR="00AA744A" w:rsidRDefault="00944D31">
            <w:pPr>
              <w:ind w:left="567"/>
            </w:pPr>
            <w:r>
              <w:t>Case 26</w:t>
            </w:r>
          </w:p>
        </w:tc>
        <w:tc>
          <w:tcPr>
            <w:tcW w:w="1081" w:type="dxa"/>
            <w:vAlign w:val="center"/>
          </w:tcPr>
          <w:p w14:paraId="2EA3E4AE" w14:textId="77777777" w:rsidR="00AA744A" w:rsidRDefault="00944D31">
            <w:pPr>
              <w:ind w:left="567"/>
            </w:pPr>
            <w:r>
              <w:t>InF-DH</w:t>
            </w:r>
          </w:p>
        </w:tc>
        <w:tc>
          <w:tcPr>
            <w:tcW w:w="1066" w:type="dxa"/>
            <w:vAlign w:val="center"/>
          </w:tcPr>
          <w:p w14:paraId="6088C58B" w14:textId="77777777" w:rsidR="00AA744A" w:rsidRDefault="00944D31">
            <w:pPr>
              <w:ind w:left="567"/>
            </w:pPr>
            <w:r>
              <w:t>FR1</w:t>
            </w:r>
          </w:p>
        </w:tc>
        <w:tc>
          <w:tcPr>
            <w:tcW w:w="1620" w:type="dxa"/>
            <w:vAlign w:val="center"/>
          </w:tcPr>
          <w:p w14:paraId="7A0F59A2" w14:textId="77777777" w:rsidR="00AA744A" w:rsidRDefault="00944D31">
            <w:pPr>
              <w:ind w:left="567"/>
            </w:pPr>
            <w:r>
              <w:t>Rician K-factor</w:t>
            </w:r>
          </w:p>
        </w:tc>
        <w:tc>
          <w:tcPr>
            <w:tcW w:w="1861" w:type="dxa"/>
            <w:vAlign w:val="center"/>
          </w:tcPr>
          <w:p w14:paraId="39EE8A85" w14:textId="77777777" w:rsidR="00AA744A" w:rsidRDefault="00944D31">
            <w:pPr>
              <w:ind w:left="567"/>
            </w:pPr>
            <w:r>
              <w:t>Inside convex hull</w:t>
            </w:r>
          </w:p>
        </w:tc>
        <w:tc>
          <w:tcPr>
            <w:tcW w:w="1276" w:type="dxa"/>
            <w:vAlign w:val="center"/>
          </w:tcPr>
          <w:p w14:paraId="0F44F519" w14:textId="77777777" w:rsidR="00AA744A" w:rsidRDefault="00944D31">
            <w:pPr>
              <w:ind w:left="567"/>
            </w:pPr>
            <w:r>
              <w:t>0ns</w:t>
            </w:r>
          </w:p>
        </w:tc>
        <w:tc>
          <w:tcPr>
            <w:tcW w:w="1777" w:type="dxa"/>
            <w:vAlign w:val="center"/>
          </w:tcPr>
          <w:p w14:paraId="637B7F52" w14:textId="77777777" w:rsidR="00AA744A" w:rsidRDefault="00944D31">
            <w:pPr>
              <w:ind w:left="567"/>
            </w:pPr>
            <w:r>
              <w:t>{40%, 2m, 2m}</w:t>
            </w:r>
          </w:p>
        </w:tc>
      </w:tr>
      <w:tr w:rsidR="00AA744A" w14:paraId="05341025" w14:textId="77777777">
        <w:trPr>
          <w:trHeight w:val="661"/>
          <w:jc w:val="center"/>
        </w:trPr>
        <w:tc>
          <w:tcPr>
            <w:tcW w:w="1398" w:type="dxa"/>
            <w:vAlign w:val="center"/>
          </w:tcPr>
          <w:p w14:paraId="39F2CBFC" w14:textId="77777777" w:rsidR="00AA744A" w:rsidRDefault="00944D31">
            <w:pPr>
              <w:ind w:left="567"/>
            </w:pPr>
            <w:r>
              <w:lastRenderedPageBreak/>
              <w:t>Case 27</w:t>
            </w:r>
          </w:p>
        </w:tc>
        <w:tc>
          <w:tcPr>
            <w:tcW w:w="1081" w:type="dxa"/>
            <w:vAlign w:val="center"/>
          </w:tcPr>
          <w:p w14:paraId="3288653B" w14:textId="77777777" w:rsidR="00AA744A" w:rsidRDefault="00944D31">
            <w:pPr>
              <w:ind w:left="567"/>
            </w:pPr>
            <w:r>
              <w:t>InF-DH</w:t>
            </w:r>
          </w:p>
        </w:tc>
        <w:tc>
          <w:tcPr>
            <w:tcW w:w="1066" w:type="dxa"/>
            <w:vAlign w:val="center"/>
          </w:tcPr>
          <w:p w14:paraId="35A04461" w14:textId="77777777" w:rsidR="00AA744A" w:rsidRDefault="00944D31">
            <w:pPr>
              <w:ind w:left="567"/>
            </w:pPr>
            <w:r>
              <w:t>FR1</w:t>
            </w:r>
          </w:p>
        </w:tc>
        <w:tc>
          <w:tcPr>
            <w:tcW w:w="1620" w:type="dxa"/>
            <w:vAlign w:val="center"/>
          </w:tcPr>
          <w:p w14:paraId="606BFCB3" w14:textId="77777777" w:rsidR="00AA744A" w:rsidRDefault="00944D31">
            <w:pPr>
              <w:ind w:left="567"/>
            </w:pPr>
            <w:r>
              <w:t>Coherence bandwidth</w:t>
            </w:r>
          </w:p>
        </w:tc>
        <w:tc>
          <w:tcPr>
            <w:tcW w:w="1861" w:type="dxa"/>
            <w:vAlign w:val="center"/>
          </w:tcPr>
          <w:p w14:paraId="29CA5976" w14:textId="77777777" w:rsidR="00AA744A" w:rsidRDefault="00944D31">
            <w:pPr>
              <w:ind w:left="567"/>
            </w:pPr>
            <w:r>
              <w:t>Inside convex hull</w:t>
            </w:r>
          </w:p>
        </w:tc>
        <w:tc>
          <w:tcPr>
            <w:tcW w:w="1276" w:type="dxa"/>
            <w:vAlign w:val="center"/>
          </w:tcPr>
          <w:p w14:paraId="52D6D610" w14:textId="77777777" w:rsidR="00AA744A" w:rsidRDefault="00944D31">
            <w:pPr>
              <w:ind w:left="567"/>
            </w:pPr>
            <w:r>
              <w:t>0ns</w:t>
            </w:r>
          </w:p>
        </w:tc>
        <w:tc>
          <w:tcPr>
            <w:tcW w:w="1777" w:type="dxa"/>
            <w:vAlign w:val="center"/>
          </w:tcPr>
          <w:p w14:paraId="16DF079F" w14:textId="77777777" w:rsidR="00AA744A" w:rsidRDefault="00944D31">
            <w:pPr>
              <w:ind w:left="567"/>
            </w:pPr>
            <w:r>
              <w:t>{40%, 2m, 2m}</w:t>
            </w:r>
          </w:p>
        </w:tc>
      </w:tr>
      <w:tr w:rsidR="00AA744A" w14:paraId="33399273" w14:textId="77777777">
        <w:trPr>
          <w:trHeight w:val="487"/>
          <w:jc w:val="center"/>
        </w:trPr>
        <w:tc>
          <w:tcPr>
            <w:tcW w:w="1398" w:type="dxa"/>
            <w:vAlign w:val="center"/>
          </w:tcPr>
          <w:p w14:paraId="395C0374" w14:textId="77777777" w:rsidR="00AA744A" w:rsidRDefault="00944D31">
            <w:pPr>
              <w:ind w:left="567"/>
            </w:pPr>
            <w:r>
              <w:t>Case 17</w:t>
            </w:r>
          </w:p>
        </w:tc>
        <w:tc>
          <w:tcPr>
            <w:tcW w:w="1081" w:type="dxa"/>
            <w:vAlign w:val="center"/>
          </w:tcPr>
          <w:p w14:paraId="19FD52D5" w14:textId="77777777" w:rsidR="00AA744A" w:rsidRDefault="00944D31">
            <w:pPr>
              <w:ind w:left="567"/>
            </w:pPr>
            <w:r>
              <w:t>InF-DH</w:t>
            </w:r>
          </w:p>
        </w:tc>
        <w:tc>
          <w:tcPr>
            <w:tcW w:w="1066" w:type="dxa"/>
            <w:vAlign w:val="center"/>
          </w:tcPr>
          <w:p w14:paraId="265F791E" w14:textId="77777777" w:rsidR="00AA744A" w:rsidRDefault="00944D31">
            <w:pPr>
              <w:ind w:left="567"/>
            </w:pPr>
            <w:r>
              <w:t>FR2</w:t>
            </w:r>
          </w:p>
        </w:tc>
        <w:tc>
          <w:tcPr>
            <w:tcW w:w="1620" w:type="dxa"/>
            <w:vAlign w:val="center"/>
          </w:tcPr>
          <w:p w14:paraId="37B62F2B" w14:textId="77777777" w:rsidR="00AA744A" w:rsidRDefault="00944D31">
            <w:pPr>
              <w:ind w:left="567"/>
            </w:pPr>
            <w:r>
              <w:t>NO</w:t>
            </w:r>
          </w:p>
        </w:tc>
        <w:tc>
          <w:tcPr>
            <w:tcW w:w="1861" w:type="dxa"/>
            <w:vAlign w:val="center"/>
          </w:tcPr>
          <w:p w14:paraId="633C5218" w14:textId="77777777" w:rsidR="00AA744A" w:rsidRDefault="00944D31">
            <w:pPr>
              <w:ind w:left="567"/>
            </w:pPr>
            <w:r>
              <w:t>Inside convex hull</w:t>
            </w:r>
          </w:p>
        </w:tc>
        <w:tc>
          <w:tcPr>
            <w:tcW w:w="1276" w:type="dxa"/>
            <w:vAlign w:val="center"/>
          </w:tcPr>
          <w:p w14:paraId="1C265BE1" w14:textId="77777777" w:rsidR="00AA744A" w:rsidRDefault="00944D31">
            <w:pPr>
              <w:ind w:left="567"/>
            </w:pPr>
            <w:r>
              <w:t>0ns</w:t>
            </w:r>
          </w:p>
        </w:tc>
        <w:tc>
          <w:tcPr>
            <w:tcW w:w="1777" w:type="dxa"/>
            <w:vAlign w:val="center"/>
          </w:tcPr>
          <w:p w14:paraId="069F9591" w14:textId="77777777" w:rsidR="00AA744A" w:rsidRDefault="00944D31">
            <w:pPr>
              <w:ind w:left="567"/>
            </w:pPr>
            <w:r>
              <w:t>{40%, 2m, 2m}</w:t>
            </w:r>
          </w:p>
        </w:tc>
      </w:tr>
      <w:tr w:rsidR="00AA744A" w14:paraId="638D330E" w14:textId="77777777">
        <w:trPr>
          <w:trHeight w:val="473"/>
          <w:jc w:val="center"/>
        </w:trPr>
        <w:tc>
          <w:tcPr>
            <w:tcW w:w="1398" w:type="dxa"/>
            <w:vAlign w:val="center"/>
          </w:tcPr>
          <w:p w14:paraId="42B41726" w14:textId="77777777" w:rsidR="00AA744A" w:rsidRDefault="00944D31">
            <w:pPr>
              <w:ind w:left="567"/>
            </w:pPr>
            <w:r>
              <w:t>Case 28</w:t>
            </w:r>
          </w:p>
        </w:tc>
        <w:tc>
          <w:tcPr>
            <w:tcW w:w="1081" w:type="dxa"/>
            <w:vAlign w:val="center"/>
          </w:tcPr>
          <w:p w14:paraId="11E8F0B0" w14:textId="77777777" w:rsidR="00AA744A" w:rsidRDefault="00944D31">
            <w:pPr>
              <w:ind w:left="567"/>
            </w:pPr>
            <w:r>
              <w:t>InF-DH</w:t>
            </w:r>
          </w:p>
        </w:tc>
        <w:tc>
          <w:tcPr>
            <w:tcW w:w="1066" w:type="dxa"/>
            <w:vAlign w:val="center"/>
          </w:tcPr>
          <w:p w14:paraId="30664849" w14:textId="77777777" w:rsidR="00AA744A" w:rsidRDefault="00944D31">
            <w:pPr>
              <w:ind w:left="567"/>
            </w:pPr>
            <w:r>
              <w:t>FR2</w:t>
            </w:r>
          </w:p>
        </w:tc>
        <w:tc>
          <w:tcPr>
            <w:tcW w:w="1620" w:type="dxa"/>
            <w:vAlign w:val="center"/>
          </w:tcPr>
          <w:p w14:paraId="5EEFE2C6" w14:textId="77777777" w:rsidR="00AA744A" w:rsidRDefault="00944D31">
            <w:pPr>
              <w:ind w:left="567"/>
            </w:pPr>
            <w:r>
              <w:t>Ideal LOS identification</w:t>
            </w:r>
          </w:p>
        </w:tc>
        <w:tc>
          <w:tcPr>
            <w:tcW w:w="1861" w:type="dxa"/>
            <w:vAlign w:val="center"/>
          </w:tcPr>
          <w:p w14:paraId="33DB9FFF" w14:textId="77777777" w:rsidR="00AA744A" w:rsidRDefault="00944D31">
            <w:pPr>
              <w:ind w:left="567"/>
            </w:pPr>
            <w:r>
              <w:t>Inside convex hull</w:t>
            </w:r>
          </w:p>
        </w:tc>
        <w:tc>
          <w:tcPr>
            <w:tcW w:w="1276" w:type="dxa"/>
            <w:vAlign w:val="center"/>
          </w:tcPr>
          <w:p w14:paraId="0B95B9DB" w14:textId="77777777" w:rsidR="00AA744A" w:rsidRDefault="00944D31">
            <w:pPr>
              <w:ind w:left="567"/>
            </w:pPr>
            <w:r>
              <w:t>0ns</w:t>
            </w:r>
          </w:p>
        </w:tc>
        <w:tc>
          <w:tcPr>
            <w:tcW w:w="1777" w:type="dxa"/>
            <w:vAlign w:val="center"/>
          </w:tcPr>
          <w:p w14:paraId="0A07AD3A" w14:textId="77777777" w:rsidR="00AA744A" w:rsidRDefault="00944D31">
            <w:pPr>
              <w:ind w:left="567"/>
            </w:pPr>
            <w:r>
              <w:t>{40%, 2m, 2m}</w:t>
            </w:r>
          </w:p>
        </w:tc>
      </w:tr>
      <w:tr w:rsidR="00AA744A" w14:paraId="3CAAEDC7" w14:textId="77777777">
        <w:trPr>
          <w:trHeight w:val="473"/>
          <w:jc w:val="center"/>
        </w:trPr>
        <w:tc>
          <w:tcPr>
            <w:tcW w:w="1398" w:type="dxa"/>
            <w:vAlign w:val="center"/>
          </w:tcPr>
          <w:p w14:paraId="3AEC87A3" w14:textId="77777777" w:rsidR="00AA744A" w:rsidRDefault="00944D31">
            <w:pPr>
              <w:ind w:left="567"/>
            </w:pPr>
            <w:r>
              <w:t>Case 29</w:t>
            </w:r>
          </w:p>
        </w:tc>
        <w:tc>
          <w:tcPr>
            <w:tcW w:w="1081" w:type="dxa"/>
            <w:vAlign w:val="center"/>
          </w:tcPr>
          <w:p w14:paraId="1F1C531B" w14:textId="77777777" w:rsidR="00AA744A" w:rsidRDefault="00944D31">
            <w:pPr>
              <w:ind w:left="567"/>
            </w:pPr>
            <w:r>
              <w:t>InF-DH</w:t>
            </w:r>
          </w:p>
        </w:tc>
        <w:tc>
          <w:tcPr>
            <w:tcW w:w="1066" w:type="dxa"/>
            <w:vAlign w:val="center"/>
          </w:tcPr>
          <w:p w14:paraId="1CACF2F3" w14:textId="77777777" w:rsidR="00AA744A" w:rsidRDefault="00944D31">
            <w:pPr>
              <w:ind w:left="567"/>
            </w:pPr>
            <w:r>
              <w:t>FR2</w:t>
            </w:r>
          </w:p>
        </w:tc>
        <w:tc>
          <w:tcPr>
            <w:tcW w:w="1620" w:type="dxa"/>
            <w:vAlign w:val="center"/>
          </w:tcPr>
          <w:p w14:paraId="31F11A56" w14:textId="77777777" w:rsidR="00AA744A" w:rsidRDefault="00944D31">
            <w:pPr>
              <w:ind w:left="567"/>
            </w:pPr>
            <w:r>
              <w:t>Rician K-factor</w:t>
            </w:r>
          </w:p>
        </w:tc>
        <w:tc>
          <w:tcPr>
            <w:tcW w:w="1861" w:type="dxa"/>
            <w:vAlign w:val="center"/>
          </w:tcPr>
          <w:p w14:paraId="098C28B7" w14:textId="77777777" w:rsidR="00AA744A" w:rsidRDefault="00944D31">
            <w:pPr>
              <w:ind w:left="567"/>
            </w:pPr>
            <w:r>
              <w:t>Inside convex hull</w:t>
            </w:r>
          </w:p>
        </w:tc>
        <w:tc>
          <w:tcPr>
            <w:tcW w:w="1276" w:type="dxa"/>
            <w:vAlign w:val="center"/>
          </w:tcPr>
          <w:p w14:paraId="6102B54B" w14:textId="77777777" w:rsidR="00AA744A" w:rsidRDefault="00944D31">
            <w:pPr>
              <w:ind w:left="567"/>
            </w:pPr>
            <w:r>
              <w:t>0ns</w:t>
            </w:r>
          </w:p>
        </w:tc>
        <w:tc>
          <w:tcPr>
            <w:tcW w:w="1777" w:type="dxa"/>
            <w:vAlign w:val="center"/>
          </w:tcPr>
          <w:p w14:paraId="3FF1DCA8" w14:textId="77777777" w:rsidR="00AA744A" w:rsidRDefault="00944D31">
            <w:pPr>
              <w:ind w:left="567"/>
            </w:pPr>
            <w:r>
              <w:t>{40%, 2m, 2m}</w:t>
            </w:r>
          </w:p>
        </w:tc>
      </w:tr>
      <w:tr w:rsidR="00AA744A" w14:paraId="4A53A06B" w14:textId="77777777">
        <w:trPr>
          <w:trHeight w:val="661"/>
          <w:jc w:val="center"/>
        </w:trPr>
        <w:tc>
          <w:tcPr>
            <w:tcW w:w="1398" w:type="dxa"/>
            <w:vAlign w:val="center"/>
          </w:tcPr>
          <w:p w14:paraId="0470AF7B" w14:textId="77777777" w:rsidR="00AA744A" w:rsidRDefault="00944D31">
            <w:pPr>
              <w:ind w:left="567"/>
            </w:pPr>
            <w:r>
              <w:t>Case 30</w:t>
            </w:r>
          </w:p>
        </w:tc>
        <w:tc>
          <w:tcPr>
            <w:tcW w:w="1081" w:type="dxa"/>
            <w:vAlign w:val="center"/>
          </w:tcPr>
          <w:p w14:paraId="7208C065" w14:textId="77777777" w:rsidR="00AA744A" w:rsidRDefault="00944D31">
            <w:pPr>
              <w:ind w:left="567"/>
            </w:pPr>
            <w:r>
              <w:t>InF-DH</w:t>
            </w:r>
          </w:p>
        </w:tc>
        <w:tc>
          <w:tcPr>
            <w:tcW w:w="1066" w:type="dxa"/>
            <w:vAlign w:val="center"/>
          </w:tcPr>
          <w:p w14:paraId="54C9E42B" w14:textId="77777777" w:rsidR="00AA744A" w:rsidRDefault="00944D31">
            <w:pPr>
              <w:ind w:left="567"/>
            </w:pPr>
            <w:r>
              <w:t>FR2</w:t>
            </w:r>
          </w:p>
        </w:tc>
        <w:tc>
          <w:tcPr>
            <w:tcW w:w="1620" w:type="dxa"/>
            <w:vAlign w:val="center"/>
          </w:tcPr>
          <w:p w14:paraId="60431AAA" w14:textId="77777777" w:rsidR="00AA744A" w:rsidRDefault="00944D31">
            <w:pPr>
              <w:ind w:left="567"/>
            </w:pPr>
            <w:r>
              <w:t>Coherence bandwidth</w:t>
            </w:r>
          </w:p>
        </w:tc>
        <w:tc>
          <w:tcPr>
            <w:tcW w:w="1861" w:type="dxa"/>
            <w:vAlign w:val="center"/>
          </w:tcPr>
          <w:p w14:paraId="0962CBD2" w14:textId="77777777" w:rsidR="00AA744A" w:rsidRDefault="00944D31">
            <w:pPr>
              <w:ind w:left="567"/>
            </w:pPr>
            <w:r>
              <w:t>Inside convex hull</w:t>
            </w:r>
          </w:p>
        </w:tc>
        <w:tc>
          <w:tcPr>
            <w:tcW w:w="1276" w:type="dxa"/>
            <w:vAlign w:val="center"/>
          </w:tcPr>
          <w:p w14:paraId="2E31E585" w14:textId="77777777" w:rsidR="00AA744A" w:rsidRDefault="00944D31">
            <w:pPr>
              <w:ind w:left="567"/>
            </w:pPr>
            <w:r>
              <w:t>0ns</w:t>
            </w:r>
          </w:p>
        </w:tc>
        <w:tc>
          <w:tcPr>
            <w:tcW w:w="1777" w:type="dxa"/>
            <w:vAlign w:val="center"/>
          </w:tcPr>
          <w:p w14:paraId="4B3EFBED" w14:textId="77777777" w:rsidR="00AA744A" w:rsidRDefault="00944D31">
            <w:pPr>
              <w:ind w:left="567"/>
            </w:pPr>
            <w:r>
              <w:t>{40%, 2m, 2m}</w:t>
            </w:r>
          </w:p>
        </w:tc>
      </w:tr>
    </w:tbl>
    <w:p w14:paraId="053E033D" w14:textId="77777777" w:rsidR="00AA744A" w:rsidRDefault="00944D31">
      <w:pPr>
        <w:pStyle w:val="Heading5"/>
      </w:pPr>
      <w:bookmarkStart w:id="8" w:name="_Toc55965423"/>
      <w:r>
        <w:t>C.2.1.2.2</w:t>
      </w:r>
      <w:r>
        <w:tab/>
        <w:t>Positioning accuracy evaluation results for NR positioning enhancements</w:t>
      </w:r>
      <w:bookmarkEnd w:id="8"/>
    </w:p>
    <w:p w14:paraId="370EF0E2" w14:textId="77777777" w:rsidR="00AA744A" w:rsidRDefault="00944D31">
      <w:r>
        <w:t xml:space="preserve">Table C.1.1.2.2-1 provides CDF of horizontal positioning accuracy at some specific percentiles for InF-DH scenario based on enhanced positioning method, and corresponding CDF curves can be found in Figure </w:t>
      </w:r>
      <w:bookmarkStart w:id="9" w:name="OLE_LINK2"/>
      <w:r>
        <w:t>C.2.1.2.2-1</w:t>
      </w:r>
      <w:bookmarkEnd w:id="9"/>
      <w:r>
        <w:t>.</w:t>
      </w:r>
    </w:p>
    <w:p w14:paraId="533BF102" w14:textId="77777777" w:rsidR="00AA744A" w:rsidRDefault="00944D31">
      <w:pPr>
        <w:pStyle w:val="TAC"/>
      </w:pPr>
      <w:r>
        <w:lastRenderedPageBreak/>
        <w:t>Table C.2.1.2.2-1: NR positioning enhancements - horizontal location error results from [7]</w:t>
      </w:r>
    </w:p>
    <w:tbl>
      <w:tblPr>
        <w:tblW w:w="90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926"/>
        <w:gridCol w:w="1926"/>
        <w:gridCol w:w="1926"/>
        <w:gridCol w:w="1933"/>
      </w:tblGrid>
      <w:tr w:rsidR="00AA744A" w14:paraId="4A41F3D7" w14:textId="77777777">
        <w:trPr>
          <w:trHeight w:val="298"/>
          <w:jc w:val="center"/>
        </w:trPr>
        <w:tc>
          <w:tcPr>
            <w:tcW w:w="1384" w:type="dxa"/>
            <w:vMerge w:val="restart"/>
            <w:vAlign w:val="center"/>
          </w:tcPr>
          <w:p w14:paraId="3D99AA93" w14:textId="77777777" w:rsidR="00AA744A" w:rsidRDefault="00944D31">
            <w:pPr>
              <w:pStyle w:val="TAC"/>
            </w:pPr>
            <w:r>
              <w:t>Cases</w:t>
            </w:r>
          </w:p>
        </w:tc>
        <w:tc>
          <w:tcPr>
            <w:tcW w:w="7711" w:type="dxa"/>
            <w:gridSpan w:val="4"/>
            <w:vAlign w:val="center"/>
          </w:tcPr>
          <w:p w14:paraId="4B31A2DE" w14:textId="77777777" w:rsidR="00AA744A" w:rsidRDefault="00944D31">
            <w:pPr>
              <w:pStyle w:val="TAC"/>
            </w:pPr>
            <w:r>
              <w:t xml:space="preserve">           Horizontal positioning accuracy (m)</w:t>
            </w:r>
          </w:p>
        </w:tc>
      </w:tr>
      <w:tr w:rsidR="00AA744A" w14:paraId="48A126A8" w14:textId="77777777">
        <w:trPr>
          <w:trHeight w:val="261"/>
          <w:jc w:val="center"/>
        </w:trPr>
        <w:tc>
          <w:tcPr>
            <w:tcW w:w="1384" w:type="dxa"/>
            <w:vMerge/>
            <w:vAlign w:val="center"/>
          </w:tcPr>
          <w:p w14:paraId="5F346D19" w14:textId="77777777" w:rsidR="00AA744A" w:rsidRDefault="00AA744A">
            <w:pPr>
              <w:pStyle w:val="TAC"/>
            </w:pPr>
          </w:p>
        </w:tc>
        <w:tc>
          <w:tcPr>
            <w:tcW w:w="1926" w:type="dxa"/>
            <w:vAlign w:val="center"/>
          </w:tcPr>
          <w:p w14:paraId="794A4ACB" w14:textId="77777777" w:rsidR="00AA744A" w:rsidRDefault="00944D31">
            <w:pPr>
              <w:pStyle w:val="TAC"/>
            </w:pPr>
            <w:r>
              <w:t>50%</w:t>
            </w:r>
          </w:p>
        </w:tc>
        <w:tc>
          <w:tcPr>
            <w:tcW w:w="1926" w:type="dxa"/>
            <w:vAlign w:val="center"/>
          </w:tcPr>
          <w:p w14:paraId="32245179" w14:textId="77777777" w:rsidR="00AA744A" w:rsidRDefault="00944D31">
            <w:pPr>
              <w:pStyle w:val="TAC"/>
            </w:pPr>
            <w:r>
              <w:t>67%</w:t>
            </w:r>
          </w:p>
        </w:tc>
        <w:tc>
          <w:tcPr>
            <w:tcW w:w="1926" w:type="dxa"/>
            <w:vAlign w:val="center"/>
          </w:tcPr>
          <w:p w14:paraId="36564F06" w14:textId="77777777" w:rsidR="00AA744A" w:rsidRDefault="00944D31">
            <w:pPr>
              <w:pStyle w:val="TAC"/>
            </w:pPr>
            <w:r>
              <w:t>80%</w:t>
            </w:r>
          </w:p>
        </w:tc>
        <w:tc>
          <w:tcPr>
            <w:tcW w:w="1930" w:type="dxa"/>
            <w:vAlign w:val="center"/>
          </w:tcPr>
          <w:p w14:paraId="28225845" w14:textId="77777777" w:rsidR="00AA744A" w:rsidRDefault="00944D31">
            <w:pPr>
              <w:pStyle w:val="TAC"/>
            </w:pPr>
            <w:r>
              <w:t>90%</w:t>
            </w:r>
          </w:p>
        </w:tc>
      </w:tr>
      <w:tr w:rsidR="00AA744A" w14:paraId="4572D60D" w14:textId="77777777">
        <w:trPr>
          <w:trHeight w:val="642"/>
          <w:jc w:val="center"/>
        </w:trPr>
        <w:tc>
          <w:tcPr>
            <w:tcW w:w="1384" w:type="dxa"/>
            <w:vAlign w:val="center"/>
          </w:tcPr>
          <w:p w14:paraId="6954E1D5" w14:textId="77777777" w:rsidR="00AA744A" w:rsidRDefault="00944D31">
            <w:pPr>
              <w:pStyle w:val="TAC"/>
            </w:pPr>
            <w:r>
              <w:t>Case 12</w:t>
            </w:r>
          </w:p>
        </w:tc>
        <w:tc>
          <w:tcPr>
            <w:tcW w:w="1926" w:type="dxa"/>
            <w:vAlign w:val="bottom"/>
          </w:tcPr>
          <w:p w14:paraId="78688A4F" w14:textId="77777777" w:rsidR="00AA744A" w:rsidRDefault="00944D31">
            <w:pPr>
              <w:pStyle w:val="TAC"/>
            </w:pPr>
            <w:r>
              <w:t>0.414</w:t>
            </w:r>
          </w:p>
        </w:tc>
        <w:tc>
          <w:tcPr>
            <w:tcW w:w="1926" w:type="dxa"/>
            <w:vAlign w:val="bottom"/>
          </w:tcPr>
          <w:p w14:paraId="5D8EE20C" w14:textId="77777777" w:rsidR="00AA744A" w:rsidRDefault="00944D31">
            <w:pPr>
              <w:pStyle w:val="TAC"/>
            </w:pPr>
            <w:r>
              <w:t>1.060</w:t>
            </w:r>
          </w:p>
        </w:tc>
        <w:tc>
          <w:tcPr>
            <w:tcW w:w="1926" w:type="dxa"/>
            <w:vAlign w:val="bottom"/>
          </w:tcPr>
          <w:p w14:paraId="4D82CF2F" w14:textId="77777777" w:rsidR="00AA744A" w:rsidRDefault="00944D31">
            <w:pPr>
              <w:pStyle w:val="TAC"/>
            </w:pPr>
            <w:r>
              <w:t>7.337</w:t>
            </w:r>
          </w:p>
        </w:tc>
        <w:tc>
          <w:tcPr>
            <w:tcW w:w="1930" w:type="dxa"/>
            <w:vAlign w:val="bottom"/>
          </w:tcPr>
          <w:p w14:paraId="2E531C56" w14:textId="77777777" w:rsidR="00AA744A" w:rsidRDefault="00944D31">
            <w:pPr>
              <w:pStyle w:val="TAC"/>
            </w:pPr>
            <w:r>
              <w:t>12.345</w:t>
            </w:r>
          </w:p>
        </w:tc>
      </w:tr>
      <w:tr w:rsidR="00AA744A" w14:paraId="06BF3411" w14:textId="77777777">
        <w:trPr>
          <w:trHeight w:val="634"/>
          <w:jc w:val="center"/>
        </w:trPr>
        <w:tc>
          <w:tcPr>
            <w:tcW w:w="1384" w:type="dxa"/>
            <w:vAlign w:val="center"/>
          </w:tcPr>
          <w:p w14:paraId="618A7D26" w14:textId="77777777" w:rsidR="00AA744A" w:rsidRDefault="00944D31">
            <w:pPr>
              <w:pStyle w:val="TAC"/>
            </w:pPr>
            <w:r>
              <w:t>Case 25</w:t>
            </w:r>
          </w:p>
        </w:tc>
        <w:tc>
          <w:tcPr>
            <w:tcW w:w="1926" w:type="dxa"/>
            <w:vAlign w:val="bottom"/>
          </w:tcPr>
          <w:p w14:paraId="18EFFF23" w14:textId="77777777" w:rsidR="00AA744A" w:rsidRDefault="00944D31">
            <w:pPr>
              <w:pStyle w:val="TAC"/>
            </w:pPr>
            <w:r>
              <w:t>0.261</w:t>
            </w:r>
          </w:p>
        </w:tc>
        <w:tc>
          <w:tcPr>
            <w:tcW w:w="1926" w:type="dxa"/>
            <w:vAlign w:val="bottom"/>
          </w:tcPr>
          <w:p w14:paraId="4A1B9D82" w14:textId="77777777" w:rsidR="00AA744A" w:rsidRDefault="00944D31">
            <w:pPr>
              <w:pStyle w:val="TAC"/>
            </w:pPr>
            <w:r>
              <w:t>0.371</w:t>
            </w:r>
          </w:p>
        </w:tc>
        <w:tc>
          <w:tcPr>
            <w:tcW w:w="1926" w:type="dxa"/>
            <w:vAlign w:val="bottom"/>
          </w:tcPr>
          <w:p w14:paraId="20765C1F" w14:textId="77777777" w:rsidR="00AA744A" w:rsidRDefault="00944D31">
            <w:pPr>
              <w:pStyle w:val="TAC"/>
            </w:pPr>
            <w:r>
              <w:t>0.493</w:t>
            </w:r>
          </w:p>
        </w:tc>
        <w:tc>
          <w:tcPr>
            <w:tcW w:w="1930" w:type="dxa"/>
            <w:vAlign w:val="bottom"/>
          </w:tcPr>
          <w:p w14:paraId="77B8C735" w14:textId="77777777" w:rsidR="00AA744A" w:rsidRDefault="00944D31">
            <w:pPr>
              <w:pStyle w:val="TAC"/>
            </w:pPr>
            <w:r>
              <w:t>0.648</w:t>
            </w:r>
          </w:p>
        </w:tc>
      </w:tr>
      <w:tr w:rsidR="00AA744A" w14:paraId="3E993BBA" w14:textId="77777777">
        <w:trPr>
          <w:trHeight w:val="642"/>
          <w:jc w:val="center"/>
        </w:trPr>
        <w:tc>
          <w:tcPr>
            <w:tcW w:w="1384" w:type="dxa"/>
            <w:vAlign w:val="center"/>
          </w:tcPr>
          <w:p w14:paraId="703D34BC" w14:textId="77777777" w:rsidR="00AA744A" w:rsidRDefault="00944D31">
            <w:pPr>
              <w:pStyle w:val="TAC"/>
            </w:pPr>
            <w:r>
              <w:t>Case 26</w:t>
            </w:r>
          </w:p>
        </w:tc>
        <w:tc>
          <w:tcPr>
            <w:tcW w:w="1926" w:type="dxa"/>
            <w:vAlign w:val="bottom"/>
          </w:tcPr>
          <w:p w14:paraId="771CF1DA" w14:textId="77777777" w:rsidR="00AA744A" w:rsidRDefault="00944D31">
            <w:pPr>
              <w:pStyle w:val="TAC"/>
            </w:pPr>
            <w:r>
              <w:t>0.294</w:t>
            </w:r>
          </w:p>
        </w:tc>
        <w:tc>
          <w:tcPr>
            <w:tcW w:w="1926" w:type="dxa"/>
            <w:vAlign w:val="bottom"/>
          </w:tcPr>
          <w:p w14:paraId="2C772538" w14:textId="77777777" w:rsidR="00AA744A" w:rsidRDefault="00944D31">
            <w:pPr>
              <w:pStyle w:val="TAC"/>
            </w:pPr>
            <w:r>
              <w:t>0.4207</w:t>
            </w:r>
          </w:p>
        </w:tc>
        <w:tc>
          <w:tcPr>
            <w:tcW w:w="1926" w:type="dxa"/>
            <w:vAlign w:val="bottom"/>
          </w:tcPr>
          <w:p w14:paraId="71DB93E8" w14:textId="77777777" w:rsidR="00AA744A" w:rsidRDefault="00944D31">
            <w:pPr>
              <w:pStyle w:val="TAC"/>
            </w:pPr>
            <w:r>
              <w:t>0.786</w:t>
            </w:r>
          </w:p>
        </w:tc>
        <w:tc>
          <w:tcPr>
            <w:tcW w:w="1930" w:type="dxa"/>
            <w:vAlign w:val="bottom"/>
          </w:tcPr>
          <w:p w14:paraId="0FC61ED3" w14:textId="77777777" w:rsidR="00AA744A" w:rsidRDefault="00944D31">
            <w:pPr>
              <w:pStyle w:val="TAC"/>
            </w:pPr>
            <w:r>
              <w:t>7.205</w:t>
            </w:r>
          </w:p>
        </w:tc>
      </w:tr>
      <w:tr w:rsidR="00AA744A" w14:paraId="4F6D5AE2" w14:textId="77777777">
        <w:trPr>
          <w:trHeight w:val="634"/>
          <w:jc w:val="center"/>
        </w:trPr>
        <w:tc>
          <w:tcPr>
            <w:tcW w:w="1384" w:type="dxa"/>
            <w:vAlign w:val="center"/>
          </w:tcPr>
          <w:p w14:paraId="17951575" w14:textId="77777777" w:rsidR="00AA744A" w:rsidRDefault="00944D31">
            <w:pPr>
              <w:pStyle w:val="TAC"/>
            </w:pPr>
            <w:r>
              <w:t>Case 27</w:t>
            </w:r>
          </w:p>
        </w:tc>
        <w:tc>
          <w:tcPr>
            <w:tcW w:w="1926" w:type="dxa"/>
            <w:vAlign w:val="bottom"/>
          </w:tcPr>
          <w:p w14:paraId="4D64D689" w14:textId="77777777" w:rsidR="00AA744A" w:rsidRDefault="00944D31">
            <w:pPr>
              <w:pStyle w:val="TAC"/>
            </w:pPr>
            <w:r>
              <w:t>0.300</w:t>
            </w:r>
          </w:p>
        </w:tc>
        <w:tc>
          <w:tcPr>
            <w:tcW w:w="1926" w:type="dxa"/>
            <w:vAlign w:val="bottom"/>
          </w:tcPr>
          <w:p w14:paraId="308725FB" w14:textId="77777777" w:rsidR="00AA744A" w:rsidRDefault="00944D31">
            <w:pPr>
              <w:pStyle w:val="TAC"/>
            </w:pPr>
            <w:r>
              <w:t>0.4232</w:t>
            </w:r>
          </w:p>
        </w:tc>
        <w:tc>
          <w:tcPr>
            <w:tcW w:w="1926" w:type="dxa"/>
            <w:vAlign w:val="bottom"/>
          </w:tcPr>
          <w:p w14:paraId="4BC8CA5A" w14:textId="77777777" w:rsidR="00AA744A" w:rsidRDefault="00944D31">
            <w:pPr>
              <w:pStyle w:val="TAC"/>
            </w:pPr>
            <w:r>
              <w:t>0.659</w:t>
            </w:r>
          </w:p>
        </w:tc>
        <w:tc>
          <w:tcPr>
            <w:tcW w:w="1930" w:type="dxa"/>
            <w:vAlign w:val="bottom"/>
          </w:tcPr>
          <w:p w14:paraId="7107B310" w14:textId="77777777" w:rsidR="00AA744A" w:rsidRDefault="00944D31">
            <w:pPr>
              <w:pStyle w:val="TAC"/>
            </w:pPr>
            <w:r>
              <w:t>2.003</w:t>
            </w:r>
          </w:p>
        </w:tc>
      </w:tr>
      <w:tr w:rsidR="00AA744A" w14:paraId="17F28B2B" w14:textId="77777777">
        <w:trPr>
          <w:trHeight w:val="642"/>
          <w:jc w:val="center"/>
        </w:trPr>
        <w:tc>
          <w:tcPr>
            <w:tcW w:w="1384" w:type="dxa"/>
            <w:vAlign w:val="center"/>
          </w:tcPr>
          <w:p w14:paraId="3144637F" w14:textId="77777777" w:rsidR="00AA744A" w:rsidRDefault="00944D31">
            <w:pPr>
              <w:pStyle w:val="TAC"/>
            </w:pPr>
            <w:r>
              <w:t>Case 17</w:t>
            </w:r>
          </w:p>
        </w:tc>
        <w:tc>
          <w:tcPr>
            <w:tcW w:w="1926" w:type="dxa"/>
            <w:vAlign w:val="bottom"/>
          </w:tcPr>
          <w:p w14:paraId="27A9DF59" w14:textId="77777777" w:rsidR="00AA744A" w:rsidRDefault="00944D31">
            <w:pPr>
              <w:pStyle w:val="TAC"/>
            </w:pPr>
            <w:r>
              <w:t>0.062</w:t>
            </w:r>
          </w:p>
        </w:tc>
        <w:tc>
          <w:tcPr>
            <w:tcW w:w="1926" w:type="dxa"/>
            <w:vAlign w:val="bottom"/>
          </w:tcPr>
          <w:p w14:paraId="3AEA1580" w14:textId="77777777" w:rsidR="00AA744A" w:rsidRDefault="00944D31">
            <w:pPr>
              <w:pStyle w:val="TAC"/>
            </w:pPr>
            <w:r>
              <w:t>0.097</w:t>
            </w:r>
          </w:p>
        </w:tc>
        <w:tc>
          <w:tcPr>
            <w:tcW w:w="1926" w:type="dxa"/>
            <w:vAlign w:val="bottom"/>
          </w:tcPr>
          <w:p w14:paraId="4147A3DF" w14:textId="77777777" w:rsidR="00AA744A" w:rsidRDefault="00944D31">
            <w:pPr>
              <w:pStyle w:val="TAC"/>
            </w:pPr>
            <w:r>
              <w:t>0.174</w:t>
            </w:r>
          </w:p>
        </w:tc>
        <w:tc>
          <w:tcPr>
            <w:tcW w:w="1930" w:type="dxa"/>
            <w:vAlign w:val="bottom"/>
          </w:tcPr>
          <w:p w14:paraId="746669B7" w14:textId="77777777" w:rsidR="00AA744A" w:rsidRDefault="00944D31">
            <w:pPr>
              <w:pStyle w:val="TAC"/>
            </w:pPr>
            <w:r>
              <w:t>12.174</w:t>
            </w:r>
          </w:p>
        </w:tc>
      </w:tr>
      <w:tr w:rsidR="00AA744A" w14:paraId="68BF24F8" w14:textId="77777777">
        <w:trPr>
          <w:trHeight w:val="634"/>
          <w:jc w:val="center"/>
        </w:trPr>
        <w:tc>
          <w:tcPr>
            <w:tcW w:w="1384" w:type="dxa"/>
            <w:vAlign w:val="center"/>
          </w:tcPr>
          <w:p w14:paraId="4ED1A37F" w14:textId="77777777" w:rsidR="00AA744A" w:rsidRDefault="00944D31">
            <w:pPr>
              <w:pStyle w:val="TAC"/>
            </w:pPr>
            <w:r>
              <w:t>Case 28</w:t>
            </w:r>
          </w:p>
        </w:tc>
        <w:tc>
          <w:tcPr>
            <w:tcW w:w="1926" w:type="dxa"/>
            <w:vAlign w:val="bottom"/>
          </w:tcPr>
          <w:p w14:paraId="5B7A25CA" w14:textId="77777777" w:rsidR="00AA744A" w:rsidRDefault="00944D31">
            <w:pPr>
              <w:pStyle w:val="TAC"/>
            </w:pPr>
            <w:r>
              <w:t>0.047</w:t>
            </w:r>
          </w:p>
        </w:tc>
        <w:tc>
          <w:tcPr>
            <w:tcW w:w="1926" w:type="dxa"/>
            <w:vAlign w:val="bottom"/>
          </w:tcPr>
          <w:p w14:paraId="78088A60" w14:textId="77777777" w:rsidR="00AA744A" w:rsidRDefault="00944D31">
            <w:pPr>
              <w:pStyle w:val="TAC"/>
            </w:pPr>
            <w:r>
              <w:t>0.062</w:t>
            </w:r>
          </w:p>
        </w:tc>
        <w:tc>
          <w:tcPr>
            <w:tcW w:w="1926" w:type="dxa"/>
            <w:vAlign w:val="bottom"/>
          </w:tcPr>
          <w:p w14:paraId="7AB17677" w14:textId="77777777" w:rsidR="00AA744A" w:rsidRDefault="00944D31">
            <w:pPr>
              <w:pStyle w:val="TAC"/>
            </w:pPr>
            <w:r>
              <w:t>0.080</w:t>
            </w:r>
          </w:p>
        </w:tc>
        <w:tc>
          <w:tcPr>
            <w:tcW w:w="1930" w:type="dxa"/>
            <w:vAlign w:val="bottom"/>
          </w:tcPr>
          <w:p w14:paraId="051A9B29" w14:textId="77777777" w:rsidR="00AA744A" w:rsidRDefault="00944D31">
            <w:pPr>
              <w:pStyle w:val="TAC"/>
            </w:pPr>
            <w:r>
              <w:t>0.107</w:t>
            </w:r>
          </w:p>
        </w:tc>
      </w:tr>
      <w:tr w:rsidR="00AA744A" w14:paraId="7C3E0B94" w14:textId="77777777">
        <w:trPr>
          <w:trHeight w:val="634"/>
          <w:jc w:val="center"/>
        </w:trPr>
        <w:tc>
          <w:tcPr>
            <w:tcW w:w="1384" w:type="dxa"/>
            <w:vAlign w:val="center"/>
          </w:tcPr>
          <w:p w14:paraId="07FA3D53" w14:textId="77777777" w:rsidR="00AA744A" w:rsidRDefault="00944D31">
            <w:pPr>
              <w:pStyle w:val="TAC"/>
            </w:pPr>
            <w:r>
              <w:t>Case 29</w:t>
            </w:r>
          </w:p>
        </w:tc>
        <w:tc>
          <w:tcPr>
            <w:tcW w:w="1926" w:type="dxa"/>
            <w:vAlign w:val="bottom"/>
          </w:tcPr>
          <w:p w14:paraId="260F5CF7" w14:textId="77777777" w:rsidR="00AA744A" w:rsidRDefault="00944D31">
            <w:pPr>
              <w:pStyle w:val="TAC"/>
            </w:pPr>
            <w:r>
              <w:t>0.053</w:t>
            </w:r>
          </w:p>
        </w:tc>
        <w:tc>
          <w:tcPr>
            <w:tcW w:w="1926" w:type="dxa"/>
            <w:vAlign w:val="bottom"/>
          </w:tcPr>
          <w:p w14:paraId="366E31F8" w14:textId="77777777" w:rsidR="00AA744A" w:rsidRDefault="00944D31">
            <w:pPr>
              <w:pStyle w:val="TAC"/>
            </w:pPr>
            <w:r>
              <w:t>0.074</w:t>
            </w:r>
          </w:p>
        </w:tc>
        <w:tc>
          <w:tcPr>
            <w:tcW w:w="1926" w:type="dxa"/>
            <w:vAlign w:val="bottom"/>
          </w:tcPr>
          <w:p w14:paraId="3C7FC073" w14:textId="77777777" w:rsidR="00AA744A" w:rsidRDefault="00944D31">
            <w:pPr>
              <w:pStyle w:val="TAC"/>
            </w:pPr>
            <w:r>
              <w:t>0.101</w:t>
            </w:r>
          </w:p>
        </w:tc>
        <w:tc>
          <w:tcPr>
            <w:tcW w:w="1930" w:type="dxa"/>
            <w:vAlign w:val="bottom"/>
          </w:tcPr>
          <w:p w14:paraId="0C06CEF4" w14:textId="77777777" w:rsidR="00AA744A" w:rsidRDefault="00944D31">
            <w:pPr>
              <w:pStyle w:val="TAC"/>
            </w:pPr>
            <w:r>
              <w:t>9.248</w:t>
            </w:r>
          </w:p>
        </w:tc>
      </w:tr>
      <w:tr w:rsidR="00AA744A" w14:paraId="7A44A769" w14:textId="77777777">
        <w:trPr>
          <w:trHeight w:val="634"/>
          <w:jc w:val="center"/>
        </w:trPr>
        <w:tc>
          <w:tcPr>
            <w:tcW w:w="1384" w:type="dxa"/>
            <w:vAlign w:val="center"/>
          </w:tcPr>
          <w:p w14:paraId="734F1BA8" w14:textId="77777777" w:rsidR="00AA744A" w:rsidRDefault="00944D31">
            <w:pPr>
              <w:pStyle w:val="TAC"/>
            </w:pPr>
            <w:r>
              <w:t>Case 30</w:t>
            </w:r>
          </w:p>
        </w:tc>
        <w:tc>
          <w:tcPr>
            <w:tcW w:w="1926" w:type="dxa"/>
            <w:vAlign w:val="bottom"/>
          </w:tcPr>
          <w:p w14:paraId="3CE4F5A4" w14:textId="77777777" w:rsidR="00AA744A" w:rsidRDefault="00944D31">
            <w:pPr>
              <w:pStyle w:val="TAC"/>
            </w:pPr>
            <w:r>
              <w:t>0.051</w:t>
            </w:r>
          </w:p>
        </w:tc>
        <w:tc>
          <w:tcPr>
            <w:tcW w:w="1926" w:type="dxa"/>
            <w:vAlign w:val="bottom"/>
          </w:tcPr>
          <w:p w14:paraId="36B066ED" w14:textId="77777777" w:rsidR="00AA744A" w:rsidRDefault="00944D31">
            <w:pPr>
              <w:pStyle w:val="TAC"/>
            </w:pPr>
            <w:r>
              <w:t>0.069</w:t>
            </w:r>
          </w:p>
        </w:tc>
        <w:tc>
          <w:tcPr>
            <w:tcW w:w="1926" w:type="dxa"/>
            <w:vAlign w:val="bottom"/>
          </w:tcPr>
          <w:p w14:paraId="28695D7A" w14:textId="77777777" w:rsidR="00AA744A" w:rsidRDefault="00944D31">
            <w:pPr>
              <w:pStyle w:val="TAC"/>
            </w:pPr>
            <w:r>
              <w:t>0.091</w:t>
            </w:r>
          </w:p>
        </w:tc>
        <w:tc>
          <w:tcPr>
            <w:tcW w:w="1930" w:type="dxa"/>
            <w:vAlign w:val="bottom"/>
          </w:tcPr>
          <w:p w14:paraId="6D33E0D1" w14:textId="77777777" w:rsidR="00AA744A" w:rsidRDefault="00944D31">
            <w:pPr>
              <w:pStyle w:val="TAC"/>
            </w:pPr>
            <w:r>
              <w:t>0.228</w:t>
            </w:r>
          </w:p>
        </w:tc>
      </w:tr>
    </w:tbl>
    <w:p w14:paraId="36D76028" w14:textId="77777777" w:rsidR="00AA744A" w:rsidRDefault="00944D31">
      <w:pPr>
        <w:pStyle w:val="TF"/>
      </w:pPr>
      <w:r>
        <w:rPr>
          <w:noProof/>
          <w:lang w:val="en-US" w:eastAsia="zh-CN"/>
        </w:rPr>
        <w:drawing>
          <wp:inline distT="0" distB="0" distL="114300" distR="114300" wp14:anchorId="71210907" wp14:editId="1B64368D">
            <wp:extent cx="2929255" cy="2195830"/>
            <wp:effectExtent l="0" t="0" r="4445" b="13970"/>
            <wp:docPr id="29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0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9255" cy="2195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114300" distR="114300" wp14:anchorId="6E8D6D00" wp14:editId="429B9887">
            <wp:extent cx="2929255" cy="2195830"/>
            <wp:effectExtent l="0" t="0" r="4445" b="13970"/>
            <wp:docPr id="30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5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9255" cy="2195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909F7E" w14:textId="77777777" w:rsidR="00AA744A" w:rsidRDefault="00944D31">
      <w:pPr>
        <w:pStyle w:val="TF"/>
      </w:pPr>
      <w:r>
        <w:t>Figure C.2.1.2.2-1-1 InF-DH, FR1                      Figure C.2.1.2.2-2 InF-DH, FR2</w:t>
      </w:r>
    </w:p>
    <w:p w14:paraId="6A43911E" w14:textId="77777777" w:rsidR="00AA744A" w:rsidRDefault="00944D31">
      <w:pPr>
        <w:pStyle w:val="TF"/>
      </w:pPr>
      <w:r>
        <w:t>Figure C.2.1.2.2-1 Rel-17 enhancements with LOS identification</w:t>
      </w:r>
    </w:p>
    <w:p w14:paraId="54A7EF12" w14:textId="77777777" w:rsidR="00AA744A" w:rsidRDefault="00AA744A">
      <w:pPr>
        <w:sectPr w:rsidR="00AA744A">
          <w:headerReference w:type="even" r:id="rId24"/>
          <w:footerReference w:type="even" r:id="rId25"/>
          <w:footerReference w:type="default" r:id="rId26"/>
          <w:pgSz w:w="12240" w:h="15840"/>
          <w:pgMar w:top="1440" w:right="1440" w:bottom="1440" w:left="1440" w:header="720" w:footer="720" w:gutter="0"/>
          <w:cols w:space="720"/>
          <w:docGrid w:type="lines" w:linePitch="360"/>
        </w:sectPr>
      </w:pPr>
    </w:p>
    <w:p w14:paraId="498B745C" w14:textId="77777777" w:rsidR="00AA744A" w:rsidRDefault="00AA744A"/>
    <w:p w14:paraId="05FBB9B4" w14:textId="77777777" w:rsidR="00AA744A" w:rsidRDefault="00944D31">
      <w:pPr>
        <w:pStyle w:val="Heading4"/>
      </w:pPr>
      <w:bookmarkStart w:id="10" w:name="_Toc55965424"/>
      <w:r>
        <w:t>C.2.1.3</w:t>
      </w:r>
      <w:r>
        <w:tab/>
        <w:t>Results from source [8]</w:t>
      </w:r>
      <w:bookmarkEnd w:id="10"/>
    </w:p>
    <w:p w14:paraId="250FDE6C" w14:textId="77777777" w:rsidR="00AA744A" w:rsidRDefault="00944D31">
      <w:pPr>
        <w:pStyle w:val="Heading5"/>
      </w:pPr>
      <w:bookmarkStart w:id="11" w:name="_Toc55965425"/>
      <w:r>
        <w:t>C.2.1.3.1</w:t>
      </w:r>
      <w:r>
        <w:tab/>
        <w:t>Description of evaluation scenarios</w:t>
      </w:r>
      <w:bookmarkEnd w:id="11"/>
    </w:p>
    <w:p w14:paraId="6CD49944" w14:textId="77777777" w:rsidR="00AA744A" w:rsidRDefault="00944D31">
      <w:r>
        <w:t>Evaluation assumptions for system level analysis of NR positioning accuracy enhancements are provided in Table C.2.1.3.1-1.</w:t>
      </w:r>
    </w:p>
    <w:p w14:paraId="3308C336" w14:textId="77777777" w:rsidR="00AA744A" w:rsidRDefault="00944D31">
      <w:pPr>
        <w:pStyle w:val="ListParagraph"/>
        <w:numPr>
          <w:ilvl w:val="0"/>
          <w:numId w:val="61"/>
        </w:numPr>
        <w:spacing w:line="240" w:lineRule="auto"/>
      </w:pPr>
      <w:r>
        <w:t>Case ID: 1 to 2.</w:t>
      </w:r>
    </w:p>
    <w:p w14:paraId="7235ABAE" w14:textId="77777777" w:rsidR="00AA744A" w:rsidRDefault="00944D31">
      <w:pPr>
        <w:pStyle w:val="ListParagraph"/>
        <w:numPr>
          <w:ilvl w:val="0"/>
          <w:numId w:val="61"/>
        </w:numPr>
        <w:spacing w:line="240" w:lineRule="auto"/>
      </w:pPr>
      <w:r>
        <w:t>Scenario: InF-HH-2D.</w:t>
      </w:r>
    </w:p>
    <w:p w14:paraId="100833D7" w14:textId="77777777" w:rsidR="00AA744A" w:rsidRDefault="00944D31">
      <w:pPr>
        <w:pStyle w:val="ListParagraph"/>
        <w:numPr>
          <w:ilvl w:val="0"/>
          <w:numId w:val="61"/>
        </w:numPr>
        <w:spacing w:line="240" w:lineRule="auto"/>
      </w:pPr>
      <w:r>
        <w:t>Frequency Band: FR1.</w:t>
      </w:r>
    </w:p>
    <w:p w14:paraId="25B97BE0" w14:textId="77777777" w:rsidR="00AA744A" w:rsidRDefault="00944D31">
      <w:pPr>
        <w:pStyle w:val="ListParagraph"/>
        <w:numPr>
          <w:ilvl w:val="0"/>
          <w:numId w:val="61"/>
        </w:numPr>
        <w:spacing w:line="240" w:lineRule="auto"/>
      </w:pPr>
      <w:r>
        <w:t>Positioning Technique: DL-TDOA +DL-CPP, UL-TDOA + UL-CPP [R1-2007860].</w:t>
      </w:r>
    </w:p>
    <w:p w14:paraId="57D1FFC3" w14:textId="77777777" w:rsidR="00AA744A" w:rsidRDefault="00AA744A"/>
    <w:p w14:paraId="2E4DCF4E" w14:textId="77777777" w:rsidR="00AA744A" w:rsidRDefault="00944D31">
      <w:pPr>
        <w:pStyle w:val="TH"/>
      </w:pPr>
      <w:r>
        <w:lastRenderedPageBreak/>
        <w:t>Table C.2.1.3.1-1: NR positioning enhancements - evaluation scenarios and parameters [8]</w:t>
      </w:r>
    </w:p>
    <w:tbl>
      <w:tblPr>
        <w:tblW w:w="68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2268"/>
        <w:gridCol w:w="2268"/>
      </w:tblGrid>
      <w:tr w:rsidR="00AA744A" w14:paraId="69813BD1" w14:textId="77777777">
        <w:trPr>
          <w:trHeight w:val="462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A16B9A6" w14:textId="77777777" w:rsidR="00AA744A" w:rsidRDefault="00944D31">
            <w:pPr>
              <w:pStyle w:val="TAH"/>
            </w:pPr>
            <w:r>
              <w:t>Parameter</w:t>
            </w:r>
          </w:p>
        </w:tc>
        <w:tc>
          <w:tcPr>
            <w:tcW w:w="2268" w:type="dxa"/>
          </w:tcPr>
          <w:p w14:paraId="54DD1F19" w14:textId="77777777" w:rsidR="00AA744A" w:rsidRDefault="00944D31">
            <w:pPr>
              <w:pStyle w:val="TAH"/>
            </w:pPr>
            <w:r>
              <w:t>[Case 1], [InF-HH-2D], [FR1], [DL-TDOA+ DL-CPP]</w:t>
            </w:r>
          </w:p>
        </w:tc>
        <w:tc>
          <w:tcPr>
            <w:tcW w:w="2268" w:type="dxa"/>
          </w:tcPr>
          <w:p w14:paraId="41FEDD6B" w14:textId="77777777" w:rsidR="00AA744A" w:rsidRDefault="00944D31">
            <w:pPr>
              <w:pStyle w:val="TAH"/>
            </w:pPr>
            <w:r>
              <w:t>[Case 2], [InF-HH-2D], [FR1], [UL-TDOA+ UL-CPP]</w:t>
            </w:r>
          </w:p>
        </w:tc>
      </w:tr>
      <w:tr w:rsidR="00AA744A" w14:paraId="2E34189F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DE0BAFD" w14:textId="77777777" w:rsidR="00AA744A" w:rsidRDefault="00944D31">
            <w:pPr>
              <w:pStyle w:val="TAC"/>
            </w:pPr>
            <w:r>
              <w:t>Channel model (baseline)</w:t>
            </w:r>
          </w:p>
        </w:tc>
        <w:tc>
          <w:tcPr>
            <w:tcW w:w="2268" w:type="dxa"/>
          </w:tcPr>
          <w:p w14:paraId="51722B44" w14:textId="77777777" w:rsidR="00AA744A" w:rsidRDefault="00944D31">
            <w:pPr>
              <w:pStyle w:val="TAC"/>
            </w:pPr>
            <w:r>
              <w:t>InF-HH-2D</w:t>
            </w:r>
          </w:p>
        </w:tc>
        <w:tc>
          <w:tcPr>
            <w:tcW w:w="2268" w:type="dxa"/>
          </w:tcPr>
          <w:p w14:paraId="23F2A1C0" w14:textId="77777777" w:rsidR="00AA744A" w:rsidRDefault="00944D31">
            <w:pPr>
              <w:pStyle w:val="TAC"/>
            </w:pPr>
            <w:r>
              <w:t>InF-HH-2D</w:t>
            </w:r>
          </w:p>
        </w:tc>
      </w:tr>
      <w:tr w:rsidR="00AA744A" w14:paraId="7773D06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FA14562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2268" w:type="dxa"/>
          </w:tcPr>
          <w:p w14:paraId="08EF8E3B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2268" w:type="dxa"/>
          </w:tcPr>
          <w:p w14:paraId="693027CD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1179FDFF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10F76C2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2268" w:type="dxa"/>
          </w:tcPr>
          <w:p w14:paraId="394BBAE2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2268" w:type="dxa"/>
          </w:tcPr>
          <w:p w14:paraId="294D31BE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75FDFA56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011ED6A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2268" w:type="dxa"/>
          </w:tcPr>
          <w:p w14:paraId="1ACDC3D1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2268" w:type="dxa"/>
          </w:tcPr>
          <w:p w14:paraId="62DDE744" w14:textId="77777777" w:rsidR="00AA744A" w:rsidRDefault="00944D31">
            <w:pPr>
              <w:pStyle w:val="TAC"/>
            </w:pPr>
            <w:r>
              <w:t>100MHz</w:t>
            </w:r>
          </w:p>
        </w:tc>
      </w:tr>
      <w:tr w:rsidR="00AA744A" w14:paraId="0D567F3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B799EE5" w14:textId="77777777" w:rsidR="00AA744A" w:rsidRDefault="00944D31">
            <w:pPr>
              <w:pStyle w:val="TAC"/>
            </w:pPr>
            <w:r>
              <w:t xml:space="preserve">Reference Signal Physical Structure and Resource Allocation (RE pattern) </w:t>
            </w:r>
          </w:p>
        </w:tc>
        <w:tc>
          <w:tcPr>
            <w:tcW w:w="2268" w:type="dxa"/>
          </w:tcPr>
          <w:p w14:paraId="73D16F29" w14:textId="77777777" w:rsidR="00AA744A" w:rsidRDefault="00944D31">
            <w:pPr>
              <w:pStyle w:val="TAC"/>
            </w:pPr>
            <w:r>
              <w:t>DL PRS,</w:t>
            </w:r>
          </w:p>
          <w:p w14:paraId="44A26C09" w14:textId="77777777" w:rsidR="00AA744A" w:rsidRDefault="00944D31">
            <w:pPr>
              <w:pStyle w:val="TAC"/>
            </w:pPr>
            <w:r>
              <w:t>Comb- 6</w:t>
            </w:r>
          </w:p>
        </w:tc>
        <w:tc>
          <w:tcPr>
            <w:tcW w:w="2268" w:type="dxa"/>
          </w:tcPr>
          <w:p w14:paraId="26175DBA" w14:textId="77777777" w:rsidR="00AA744A" w:rsidRDefault="00944D31">
            <w:pPr>
              <w:pStyle w:val="TAC"/>
            </w:pPr>
            <w:r>
              <w:t>UL SRS,</w:t>
            </w:r>
          </w:p>
          <w:p w14:paraId="697374D8" w14:textId="77777777" w:rsidR="00AA744A" w:rsidRDefault="00944D31">
            <w:pPr>
              <w:pStyle w:val="TAC"/>
            </w:pPr>
            <w:r>
              <w:t>Comb- 8</w:t>
            </w:r>
          </w:p>
        </w:tc>
      </w:tr>
      <w:tr w:rsidR="00AA744A" w14:paraId="098AE70E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A5B981B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36E71AF3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2268" w:type="dxa"/>
          </w:tcPr>
          <w:p w14:paraId="5B01BFA2" w14:textId="77777777" w:rsidR="00AA744A" w:rsidRDefault="00944D31">
            <w:pPr>
              <w:pStyle w:val="TAC"/>
            </w:pPr>
            <w:r>
              <w:t>Gold sequence,</w:t>
            </w:r>
          </w:p>
          <w:p w14:paraId="6D217E25" w14:textId="77777777" w:rsidR="00AA744A" w:rsidRDefault="00944D31">
            <w:pPr>
              <w:pStyle w:val="TAC"/>
            </w:pPr>
            <w:r>
              <w:t xml:space="preserve"> Port-1</w:t>
            </w:r>
          </w:p>
        </w:tc>
        <w:tc>
          <w:tcPr>
            <w:tcW w:w="2268" w:type="dxa"/>
          </w:tcPr>
          <w:p w14:paraId="38F1388B" w14:textId="77777777" w:rsidR="00AA744A" w:rsidRDefault="00944D31">
            <w:pPr>
              <w:pStyle w:val="TAC"/>
            </w:pPr>
            <w:r>
              <w:t xml:space="preserve">ZC sequence, </w:t>
            </w:r>
          </w:p>
          <w:p w14:paraId="191303F1" w14:textId="77777777" w:rsidR="00AA744A" w:rsidRDefault="00944D31">
            <w:pPr>
              <w:pStyle w:val="TAC"/>
            </w:pPr>
            <w:r>
              <w:t>Port-1</w:t>
            </w:r>
          </w:p>
        </w:tc>
      </w:tr>
      <w:tr w:rsidR="00AA744A" w14:paraId="244B9D9E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0CEC7E6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2268" w:type="dxa"/>
          </w:tcPr>
          <w:p w14:paraId="07D784CC" w14:textId="77777777" w:rsidR="00AA744A" w:rsidRDefault="00944D31">
            <w:pPr>
              <w:pStyle w:val="TAC"/>
            </w:pPr>
            <w:r>
              <w:t>6</w:t>
            </w:r>
          </w:p>
        </w:tc>
        <w:tc>
          <w:tcPr>
            <w:tcW w:w="2268" w:type="dxa"/>
          </w:tcPr>
          <w:p w14:paraId="720E2919" w14:textId="77777777" w:rsidR="00AA744A" w:rsidRDefault="00944D31">
            <w:pPr>
              <w:pStyle w:val="TAC"/>
            </w:pPr>
            <w:r>
              <w:t>6</w:t>
            </w:r>
          </w:p>
        </w:tc>
      </w:tr>
      <w:tr w:rsidR="00AA744A" w14:paraId="6F7C8DDC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3EA81DB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2268" w:type="dxa"/>
          </w:tcPr>
          <w:p w14:paraId="56845EA9" w14:textId="77777777" w:rsidR="00AA744A" w:rsidRDefault="00944D31">
            <w:pPr>
              <w:pStyle w:val="TAC"/>
            </w:pPr>
            <w:r>
              <w:t>12</w:t>
            </w:r>
          </w:p>
        </w:tc>
        <w:tc>
          <w:tcPr>
            <w:tcW w:w="2268" w:type="dxa"/>
          </w:tcPr>
          <w:p w14:paraId="2F306AC3" w14:textId="77777777" w:rsidR="00AA744A" w:rsidRDefault="00944D31">
            <w:pPr>
              <w:pStyle w:val="TAC"/>
            </w:pPr>
            <w:r>
              <w:t>12</w:t>
            </w:r>
          </w:p>
        </w:tc>
      </w:tr>
      <w:tr w:rsidR="00AA744A" w14:paraId="14B58E3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85B14A7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2268" w:type="dxa"/>
          </w:tcPr>
          <w:p w14:paraId="79341B83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2268" w:type="dxa"/>
          </w:tcPr>
          <w:p w14:paraId="5F10706A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4AA5D52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41DA98D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2268" w:type="dxa"/>
          </w:tcPr>
          <w:p w14:paraId="50FE4A55" w14:textId="77777777" w:rsidR="00AA744A" w:rsidRDefault="00944D31">
            <w:pPr>
              <w:pStyle w:val="TAC"/>
            </w:pPr>
            <w:r>
              <w:t>7.78dB</w:t>
            </w:r>
          </w:p>
        </w:tc>
        <w:tc>
          <w:tcPr>
            <w:tcW w:w="2268" w:type="dxa"/>
          </w:tcPr>
          <w:p w14:paraId="46767CFD" w14:textId="77777777" w:rsidR="00AA744A" w:rsidRDefault="00944D31">
            <w:pPr>
              <w:pStyle w:val="TAC"/>
            </w:pPr>
            <w:r>
              <w:t xml:space="preserve">9dB </w:t>
            </w:r>
          </w:p>
        </w:tc>
      </w:tr>
      <w:tr w:rsidR="00AA744A" w14:paraId="7D85BD03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6EEC11C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2268" w:type="dxa"/>
          </w:tcPr>
          <w:p w14:paraId="207332C1" w14:textId="77777777" w:rsidR="00AA744A" w:rsidRDefault="00944D31">
            <w:pPr>
              <w:pStyle w:val="TAC"/>
            </w:pPr>
            <w:r>
              <w:t>——</w:t>
            </w:r>
          </w:p>
        </w:tc>
        <w:tc>
          <w:tcPr>
            <w:tcW w:w="2268" w:type="dxa"/>
          </w:tcPr>
          <w:p w14:paraId="7E6ED8F2" w14:textId="77777777" w:rsidR="00AA744A" w:rsidRDefault="00944D31">
            <w:pPr>
              <w:pStyle w:val="TAC"/>
            </w:pPr>
            <w:r>
              <w:t>——</w:t>
            </w:r>
          </w:p>
        </w:tc>
      </w:tr>
      <w:tr w:rsidR="00AA744A" w14:paraId="0D0FC7B7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EB11B19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2268" w:type="dxa"/>
          </w:tcPr>
          <w:p w14:paraId="3B693D10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2268" w:type="dxa"/>
          </w:tcPr>
          <w:p w14:paraId="4F586461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28CC95F2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16D6F3A" w14:textId="77777777" w:rsidR="00AA744A" w:rsidRDefault="00944D31">
            <w:pPr>
              <w:pStyle w:val="TAC"/>
            </w:pPr>
            <w:r>
              <w:t xml:space="preserve">Description of Measurement Algorithm </w:t>
            </w:r>
          </w:p>
        </w:tc>
        <w:tc>
          <w:tcPr>
            <w:tcW w:w="2268" w:type="dxa"/>
          </w:tcPr>
          <w:p w14:paraId="4E50E34E" w14:textId="77777777" w:rsidR="00AA744A" w:rsidRDefault="00944D31">
            <w:pPr>
              <w:pStyle w:val="TAC"/>
            </w:pPr>
            <w:r>
              <w:t>MUSIC + PLL</w:t>
            </w:r>
          </w:p>
        </w:tc>
        <w:tc>
          <w:tcPr>
            <w:tcW w:w="2268" w:type="dxa"/>
          </w:tcPr>
          <w:p w14:paraId="102CFC02" w14:textId="77777777" w:rsidR="00AA744A" w:rsidRDefault="00944D31">
            <w:pPr>
              <w:pStyle w:val="TAC"/>
            </w:pPr>
            <w:r>
              <w:t>MUSIC + PLL</w:t>
            </w:r>
          </w:p>
        </w:tc>
      </w:tr>
      <w:tr w:rsidR="00AA744A" w14:paraId="19E90F20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BA127C0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2268" w:type="dxa"/>
          </w:tcPr>
          <w:p w14:paraId="007ECB7E" w14:textId="77777777" w:rsidR="00AA744A" w:rsidRDefault="00944D31">
            <w:pPr>
              <w:pStyle w:val="TAC"/>
            </w:pPr>
            <w:r>
              <w:t>EKF + Chan</w:t>
            </w:r>
          </w:p>
        </w:tc>
        <w:tc>
          <w:tcPr>
            <w:tcW w:w="2268" w:type="dxa"/>
          </w:tcPr>
          <w:p w14:paraId="1B5152FA" w14:textId="77777777" w:rsidR="00AA744A" w:rsidRDefault="00944D31">
            <w:pPr>
              <w:pStyle w:val="TAC"/>
            </w:pPr>
            <w:r>
              <w:t>EKF + Chan</w:t>
            </w:r>
          </w:p>
        </w:tc>
      </w:tr>
      <w:tr w:rsidR="00AA744A" w14:paraId="507D99F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CF5F67D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2268" w:type="dxa"/>
          </w:tcPr>
          <w:p w14:paraId="22FDC98E" w14:textId="77777777" w:rsidR="00AA744A" w:rsidRDefault="00944D31">
            <w:pPr>
              <w:pStyle w:val="TAC"/>
            </w:pPr>
            <w:r>
              <w:t>Perfect</w:t>
            </w:r>
          </w:p>
        </w:tc>
        <w:tc>
          <w:tcPr>
            <w:tcW w:w="2268" w:type="dxa"/>
          </w:tcPr>
          <w:p w14:paraId="7D2A07E3" w14:textId="77777777" w:rsidR="00AA744A" w:rsidRDefault="00944D31">
            <w:pPr>
              <w:pStyle w:val="TAC"/>
            </w:pPr>
            <w:r>
              <w:t>Perfect</w:t>
            </w:r>
          </w:p>
        </w:tc>
      </w:tr>
      <w:tr w:rsidR="00AA744A" w14:paraId="02E04BA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D88A31F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2268" w:type="dxa"/>
          </w:tcPr>
          <w:p w14:paraId="7DE6C8E8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2268" w:type="dxa"/>
          </w:tcPr>
          <w:p w14:paraId="19B654CF" w14:textId="77777777" w:rsidR="00AA744A" w:rsidRDefault="00944D31">
            <w:pPr>
              <w:pStyle w:val="TAC"/>
            </w:pPr>
            <w:r>
              <w:t>0</w:t>
            </w:r>
          </w:p>
        </w:tc>
      </w:tr>
      <w:tr w:rsidR="00AA744A" w14:paraId="070A2D1C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1C370A7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2268" w:type="dxa"/>
          </w:tcPr>
          <w:p w14:paraId="71C5A3D7" w14:textId="77777777" w:rsidR="00AA744A" w:rsidRDefault="00944D31">
            <w:pPr>
              <w:pStyle w:val="TAC"/>
            </w:pPr>
            <w:r>
              <w:t>No</w:t>
            </w:r>
          </w:p>
        </w:tc>
        <w:tc>
          <w:tcPr>
            <w:tcW w:w="2268" w:type="dxa"/>
          </w:tcPr>
          <w:p w14:paraId="462B5289" w14:textId="77777777" w:rsidR="00AA744A" w:rsidRDefault="00944D31">
            <w:pPr>
              <w:pStyle w:val="TAC"/>
            </w:pPr>
            <w:r>
              <w:t>No</w:t>
            </w:r>
          </w:p>
        </w:tc>
      </w:tr>
      <w:tr w:rsidR="00AA744A" w14:paraId="5D3E8070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C714EC2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2268" w:type="dxa"/>
          </w:tcPr>
          <w:p w14:paraId="11E73C2D" w14:textId="77777777" w:rsidR="00AA744A" w:rsidRDefault="00944D31">
            <w:pPr>
              <w:pStyle w:val="TAC"/>
            </w:pPr>
            <w:r>
              <w:t>No</w:t>
            </w:r>
          </w:p>
        </w:tc>
        <w:tc>
          <w:tcPr>
            <w:tcW w:w="2268" w:type="dxa"/>
          </w:tcPr>
          <w:p w14:paraId="6EFC39B3" w14:textId="77777777" w:rsidR="00AA744A" w:rsidRDefault="00944D31">
            <w:pPr>
              <w:pStyle w:val="TAC"/>
            </w:pPr>
            <w:r>
              <w:t>No</w:t>
            </w:r>
          </w:p>
        </w:tc>
      </w:tr>
      <w:tr w:rsidR="00AA744A" w14:paraId="680615B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1D21EA1" w14:textId="77777777" w:rsidR="00AA744A" w:rsidRDefault="00944D31">
            <w:pPr>
              <w:pStyle w:val="TAC"/>
            </w:pPr>
            <w:r>
              <w:t xml:space="preserve">Evaluated Enhancement </w:t>
            </w:r>
            <w:r>
              <w:br/>
              <w:t>for Rel.17</w:t>
            </w:r>
          </w:p>
        </w:tc>
        <w:tc>
          <w:tcPr>
            <w:tcW w:w="2268" w:type="dxa"/>
          </w:tcPr>
          <w:p w14:paraId="34EDED71" w14:textId="77777777" w:rsidR="00AA744A" w:rsidRDefault="00944D31">
            <w:pPr>
              <w:pStyle w:val="TAC"/>
            </w:pPr>
            <w:r>
              <w:t>DL-TDOA+ DL-CPP</w:t>
            </w:r>
          </w:p>
        </w:tc>
        <w:tc>
          <w:tcPr>
            <w:tcW w:w="2268" w:type="dxa"/>
          </w:tcPr>
          <w:p w14:paraId="26BAD18F" w14:textId="77777777" w:rsidR="00AA744A" w:rsidRDefault="00944D31">
            <w:pPr>
              <w:pStyle w:val="TAC"/>
            </w:pPr>
            <w:r>
              <w:t>UL-TDOA+ UL-CPP</w:t>
            </w:r>
          </w:p>
        </w:tc>
      </w:tr>
      <w:tr w:rsidR="00AA744A" w14:paraId="0764B5D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C7B10B9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2268" w:type="dxa"/>
          </w:tcPr>
          <w:p w14:paraId="283D78DA" w14:textId="77777777" w:rsidR="00AA744A" w:rsidRDefault="00944D31">
            <w:pPr>
              <w:pStyle w:val="TAC"/>
            </w:pPr>
            <w:r>
              <w:t>Double differential with reference UE to overcome network synchronization error [R1-2007860]</w:t>
            </w:r>
          </w:p>
        </w:tc>
        <w:tc>
          <w:tcPr>
            <w:tcW w:w="2268" w:type="dxa"/>
          </w:tcPr>
          <w:p w14:paraId="59520F65" w14:textId="77777777" w:rsidR="00AA744A" w:rsidRDefault="00944D31">
            <w:pPr>
              <w:pStyle w:val="TAC"/>
            </w:pPr>
            <w:r>
              <w:t>Double differential with reference UE to overcome network synchronization error</w:t>
            </w:r>
          </w:p>
          <w:p w14:paraId="3C258B7B" w14:textId="77777777" w:rsidR="00AA744A" w:rsidRDefault="00944D31">
            <w:pPr>
              <w:pStyle w:val="TAC"/>
            </w:pPr>
            <w:r>
              <w:t>[R1-2007860]</w:t>
            </w:r>
          </w:p>
        </w:tc>
      </w:tr>
    </w:tbl>
    <w:p w14:paraId="3DA0CFDF" w14:textId="77777777" w:rsidR="00AA744A" w:rsidRDefault="00AA744A"/>
    <w:p w14:paraId="5D5384E3" w14:textId="77777777" w:rsidR="00AA744A" w:rsidRDefault="00944D31">
      <w:pPr>
        <w:pStyle w:val="Heading5"/>
      </w:pPr>
      <w:bookmarkStart w:id="12" w:name="_Toc55965426"/>
      <w:r>
        <w:t>C.2.1.3.2</w:t>
      </w:r>
      <w:r>
        <w:tab/>
        <w:t>Positioning accuracy evaluation results for NR positioning enhancements</w:t>
      </w:r>
      <w:bookmarkEnd w:id="12"/>
    </w:p>
    <w:p w14:paraId="681DE15D" w14:textId="77777777" w:rsidR="00AA744A" w:rsidRDefault="00944D31">
      <w:r>
        <w:t>Evaluation results of horizontal location error for NR positioning enhancements are provided in Table C.2.1.3.2-1:</w:t>
      </w:r>
    </w:p>
    <w:p w14:paraId="5D5B9203" w14:textId="77777777" w:rsidR="00AA744A" w:rsidRDefault="00944D31">
      <w:pPr>
        <w:pStyle w:val="TH"/>
      </w:pPr>
      <w:r>
        <w:t xml:space="preserve">Table C.2.1.3.2-1: NR positioning enhancements - horizontal location error results from [8]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2"/>
        <w:gridCol w:w="1217"/>
        <w:gridCol w:w="767"/>
        <w:gridCol w:w="767"/>
        <w:gridCol w:w="767"/>
        <w:gridCol w:w="667"/>
      </w:tblGrid>
      <w:tr w:rsidR="00AA744A" w14:paraId="424C44D8" w14:textId="77777777">
        <w:trPr>
          <w:jc w:val="center"/>
        </w:trPr>
        <w:tc>
          <w:tcPr>
            <w:tcW w:w="0" w:type="auto"/>
          </w:tcPr>
          <w:p w14:paraId="1CFD6624" w14:textId="77777777" w:rsidR="00AA744A" w:rsidRDefault="00AA744A">
            <w:pPr>
              <w:pStyle w:val="TAH"/>
            </w:pPr>
          </w:p>
        </w:tc>
        <w:tc>
          <w:tcPr>
            <w:tcW w:w="0" w:type="auto"/>
          </w:tcPr>
          <w:p w14:paraId="40443FE1" w14:textId="77777777" w:rsidR="00AA744A" w:rsidRDefault="00AA744A">
            <w:pPr>
              <w:pStyle w:val="TAH"/>
            </w:pPr>
          </w:p>
        </w:tc>
        <w:tc>
          <w:tcPr>
            <w:tcW w:w="0" w:type="auto"/>
            <w:vAlign w:val="center"/>
          </w:tcPr>
          <w:p w14:paraId="15537B8C" w14:textId="77777777" w:rsidR="00AA744A" w:rsidRDefault="00944D31">
            <w:pPr>
              <w:pStyle w:val="TAH"/>
            </w:pPr>
            <w:r>
              <w:t>50%</w:t>
            </w:r>
          </w:p>
        </w:tc>
        <w:tc>
          <w:tcPr>
            <w:tcW w:w="0" w:type="auto"/>
            <w:vAlign w:val="center"/>
          </w:tcPr>
          <w:p w14:paraId="3EB77769" w14:textId="77777777" w:rsidR="00AA744A" w:rsidRDefault="00944D31">
            <w:pPr>
              <w:pStyle w:val="TAH"/>
            </w:pPr>
            <w:r>
              <w:t>67%</w:t>
            </w:r>
          </w:p>
        </w:tc>
        <w:tc>
          <w:tcPr>
            <w:tcW w:w="0" w:type="auto"/>
            <w:vAlign w:val="center"/>
          </w:tcPr>
          <w:p w14:paraId="1F6CD0E9" w14:textId="77777777" w:rsidR="00AA744A" w:rsidRDefault="00944D31">
            <w:pPr>
              <w:pStyle w:val="TAH"/>
            </w:pPr>
            <w:r>
              <w:t>80%</w:t>
            </w:r>
          </w:p>
        </w:tc>
        <w:tc>
          <w:tcPr>
            <w:tcW w:w="0" w:type="auto"/>
            <w:vAlign w:val="center"/>
          </w:tcPr>
          <w:p w14:paraId="2C974559" w14:textId="77777777" w:rsidR="00AA744A" w:rsidRDefault="00944D31">
            <w:pPr>
              <w:pStyle w:val="TAH"/>
            </w:pPr>
            <w:r>
              <w:t>90%</w:t>
            </w:r>
          </w:p>
        </w:tc>
      </w:tr>
      <w:tr w:rsidR="00AA744A" w14:paraId="46D2617F" w14:textId="77777777">
        <w:trPr>
          <w:jc w:val="center"/>
        </w:trPr>
        <w:tc>
          <w:tcPr>
            <w:tcW w:w="0" w:type="auto"/>
          </w:tcPr>
          <w:p w14:paraId="02F9E053" w14:textId="77777777" w:rsidR="00AA744A" w:rsidRDefault="00944D31">
            <w:pPr>
              <w:pStyle w:val="TAC"/>
            </w:pPr>
            <w:r>
              <w:t>[Case 1], [InF-HH-2D], [FR1], [DL- TDOA+ DL-CPP]</w:t>
            </w:r>
          </w:p>
        </w:tc>
        <w:tc>
          <w:tcPr>
            <w:tcW w:w="0" w:type="auto"/>
          </w:tcPr>
          <w:p w14:paraId="471F7910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0" w:type="auto"/>
          </w:tcPr>
          <w:p w14:paraId="1D743B66" w14:textId="77777777" w:rsidR="00AA744A" w:rsidRDefault="00944D31">
            <w:pPr>
              <w:pStyle w:val="TAC"/>
            </w:pPr>
            <w:r>
              <w:t>0.0218</w:t>
            </w:r>
          </w:p>
        </w:tc>
        <w:tc>
          <w:tcPr>
            <w:tcW w:w="0" w:type="auto"/>
          </w:tcPr>
          <w:p w14:paraId="0F1787B5" w14:textId="77777777" w:rsidR="00AA744A" w:rsidRDefault="00944D31">
            <w:pPr>
              <w:pStyle w:val="TAC"/>
            </w:pPr>
            <w:r>
              <w:t>0.0321</w:t>
            </w:r>
          </w:p>
        </w:tc>
        <w:tc>
          <w:tcPr>
            <w:tcW w:w="0" w:type="auto"/>
          </w:tcPr>
          <w:p w14:paraId="14BDE174" w14:textId="77777777" w:rsidR="00AA744A" w:rsidRDefault="00944D31">
            <w:pPr>
              <w:pStyle w:val="TAC"/>
            </w:pPr>
            <w:r>
              <w:t>0.0387</w:t>
            </w:r>
          </w:p>
        </w:tc>
        <w:tc>
          <w:tcPr>
            <w:tcW w:w="0" w:type="auto"/>
          </w:tcPr>
          <w:p w14:paraId="537EE98B" w14:textId="77777777" w:rsidR="00AA744A" w:rsidRDefault="00944D31">
            <w:pPr>
              <w:pStyle w:val="TAC"/>
            </w:pPr>
            <w:r>
              <w:t>0.051</w:t>
            </w:r>
          </w:p>
        </w:tc>
      </w:tr>
      <w:tr w:rsidR="00AA744A" w14:paraId="6FC78821" w14:textId="77777777">
        <w:trPr>
          <w:trHeight w:val="424"/>
          <w:jc w:val="center"/>
        </w:trPr>
        <w:tc>
          <w:tcPr>
            <w:tcW w:w="0" w:type="auto"/>
          </w:tcPr>
          <w:p w14:paraId="0FF3237A" w14:textId="77777777" w:rsidR="00AA744A" w:rsidRDefault="00944D31">
            <w:pPr>
              <w:pStyle w:val="TAC"/>
            </w:pPr>
            <w:r>
              <w:t>[Case 2], [InF-HH-2D], [FR1], [UL- TDOA+ UL-CPP]</w:t>
            </w:r>
          </w:p>
        </w:tc>
        <w:tc>
          <w:tcPr>
            <w:tcW w:w="0" w:type="auto"/>
          </w:tcPr>
          <w:p w14:paraId="7DA4A6B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0" w:type="auto"/>
          </w:tcPr>
          <w:p w14:paraId="309D429B" w14:textId="77777777" w:rsidR="00AA744A" w:rsidRDefault="00944D31">
            <w:pPr>
              <w:pStyle w:val="TAC"/>
            </w:pPr>
            <w:r>
              <w:t>0.0196</w:t>
            </w:r>
          </w:p>
        </w:tc>
        <w:tc>
          <w:tcPr>
            <w:tcW w:w="0" w:type="auto"/>
          </w:tcPr>
          <w:p w14:paraId="1C10F2BA" w14:textId="77777777" w:rsidR="00AA744A" w:rsidRDefault="00944D31">
            <w:pPr>
              <w:pStyle w:val="TAC"/>
            </w:pPr>
            <w:r>
              <w:t>0.0306</w:t>
            </w:r>
          </w:p>
        </w:tc>
        <w:tc>
          <w:tcPr>
            <w:tcW w:w="0" w:type="auto"/>
          </w:tcPr>
          <w:p w14:paraId="513C88CF" w14:textId="77777777" w:rsidR="00AA744A" w:rsidRDefault="00944D31">
            <w:pPr>
              <w:pStyle w:val="TAC"/>
            </w:pPr>
            <w:r>
              <w:t>0.0368</w:t>
            </w:r>
          </w:p>
        </w:tc>
        <w:tc>
          <w:tcPr>
            <w:tcW w:w="0" w:type="auto"/>
          </w:tcPr>
          <w:p w14:paraId="1A5952BB" w14:textId="77777777" w:rsidR="00AA744A" w:rsidRDefault="00944D31">
            <w:pPr>
              <w:pStyle w:val="TAC"/>
            </w:pPr>
            <w:r>
              <w:t>0.049</w:t>
            </w:r>
          </w:p>
        </w:tc>
      </w:tr>
    </w:tbl>
    <w:p w14:paraId="54BE3CAB" w14:textId="77777777" w:rsidR="00AA744A" w:rsidRDefault="00AA744A"/>
    <w:p w14:paraId="212A4E81" w14:textId="77777777" w:rsidR="00AA744A" w:rsidRDefault="00944D31">
      <w:pPr>
        <w:pStyle w:val="Heading4"/>
      </w:pPr>
      <w:bookmarkStart w:id="13" w:name="_Toc55965427"/>
      <w:r>
        <w:lastRenderedPageBreak/>
        <w:t>C.2.1.4</w:t>
      </w:r>
      <w:r>
        <w:tab/>
        <w:t>Results from source [13]</w:t>
      </w:r>
      <w:bookmarkEnd w:id="13"/>
    </w:p>
    <w:p w14:paraId="6F12714B" w14:textId="77777777" w:rsidR="00AA744A" w:rsidRDefault="00944D31">
      <w:pPr>
        <w:pStyle w:val="Heading5"/>
      </w:pPr>
      <w:bookmarkStart w:id="14" w:name="_Toc55965428"/>
      <w:r>
        <w:t>C.2.1.4.1</w:t>
      </w:r>
      <w:r>
        <w:tab/>
        <w:t>Description of evaluation scenarios</w:t>
      </w:r>
      <w:bookmarkEnd w:id="14"/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9"/>
        <w:gridCol w:w="2066"/>
        <w:gridCol w:w="1866"/>
      </w:tblGrid>
      <w:tr w:rsidR="00AA744A" w14:paraId="4BE396F9" w14:textId="77777777">
        <w:trPr>
          <w:trHeight w:val="336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3191408F" w14:textId="77777777" w:rsidR="00AA744A" w:rsidRDefault="00944D31">
            <w:pPr>
              <w:pStyle w:val="TAH"/>
            </w:pPr>
            <w:r>
              <w:t>Parameter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bottom"/>
          </w:tcPr>
          <w:p w14:paraId="2C668099" w14:textId="77777777" w:rsidR="00AA744A" w:rsidRDefault="00944D31">
            <w:pPr>
              <w:pStyle w:val="TAH"/>
            </w:pPr>
            <w:r>
              <w:t>Case 1 [InF-SH, UL-TDOA, FR1, 100 MHz]</w:t>
            </w:r>
          </w:p>
        </w:tc>
        <w:tc>
          <w:tcPr>
            <w:tcW w:w="1866" w:type="dxa"/>
            <w:shd w:val="clear" w:color="auto" w:fill="auto"/>
            <w:vAlign w:val="bottom"/>
          </w:tcPr>
          <w:p w14:paraId="73602E78" w14:textId="77777777" w:rsidR="00AA744A" w:rsidRDefault="00944D31">
            <w:pPr>
              <w:pStyle w:val="TAH"/>
            </w:pPr>
            <w:r>
              <w:t>Case 1 [InF-DH, UL-TDOA, FR1, 100 MHz]</w:t>
            </w:r>
          </w:p>
        </w:tc>
      </w:tr>
      <w:tr w:rsidR="00AA744A" w14:paraId="2FA0AC6C" w14:textId="77777777">
        <w:trPr>
          <w:trHeight w:val="336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75239F27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729D8D0E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213955E3" w14:textId="77777777" w:rsidR="00AA744A" w:rsidRDefault="00944D31">
            <w:pPr>
              <w:pStyle w:val="TAC"/>
            </w:pPr>
            <w:r>
              <w:t>Baseline</w:t>
            </w:r>
          </w:p>
        </w:tc>
      </w:tr>
      <w:tr w:rsidR="00AA744A" w14:paraId="09F4DE65" w14:textId="77777777">
        <w:trPr>
          <w:trHeight w:val="336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42038599" w14:textId="77777777" w:rsidR="00AA744A" w:rsidRDefault="00944D31">
            <w:pPr>
              <w:pStyle w:val="TAC"/>
            </w:pPr>
            <w:r>
              <w:t>Reference Signal Physical Structure and Resource Allocation (RE pattern)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1C291AAC" w14:textId="77777777" w:rsidR="00AA744A" w:rsidRDefault="00944D31">
            <w:pPr>
              <w:pStyle w:val="TAC"/>
            </w:pPr>
            <w:r>
              <w:t>Comb-2, 2 symbol SRS-Pos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6FF0F506" w14:textId="77777777" w:rsidR="00AA744A" w:rsidRDefault="00944D31">
            <w:pPr>
              <w:pStyle w:val="TAC"/>
            </w:pPr>
            <w:r>
              <w:t>Comb-2, 2 symbol SRS-Pos</w:t>
            </w:r>
          </w:p>
        </w:tc>
      </w:tr>
      <w:tr w:rsidR="00AA744A" w14:paraId="7F84FFA0" w14:textId="77777777">
        <w:trPr>
          <w:trHeight w:val="234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12047BDF" w14:textId="77777777" w:rsidR="00AA744A" w:rsidRDefault="00944D31">
            <w:pPr>
              <w:pStyle w:val="TAC"/>
            </w:pPr>
            <w:r>
              <w:t xml:space="preserve">Reference signal (type of sequence, number of ports, …) 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5110CFCF" w14:textId="77777777" w:rsidR="00AA744A" w:rsidRDefault="00944D31">
            <w:pPr>
              <w:pStyle w:val="TAC"/>
            </w:pPr>
            <w:r>
              <w:t>NR SRS-Pos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0D012214" w14:textId="77777777" w:rsidR="00AA744A" w:rsidRDefault="00944D31">
            <w:pPr>
              <w:pStyle w:val="TAC"/>
            </w:pPr>
            <w:r>
              <w:t>NR SRS-Pos</w:t>
            </w:r>
          </w:p>
        </w:tc>
      </w:tr>
      <w:tr w:rsidR="00AA744A" w14:paraId="71275821" w14:textId="77777777">
        <w:trPr>
          <w:trHeight w:val="234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2C4F9D54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05537144" w14:textId="77777777" w:rsidR="00AA744A" w:rsidRDefault="00944D31">
            <w:pPr>
              <w:pStyle w:val="TAC"/>
            </w:pPr>
            <w:r>
              <w:t> 18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6D2CF7B2" w14:textId="77777777" w:rsidR="00AA744A" w:rsidRDefault="00944D31">
            <w:pPr>
              <w:pStyle w:val="TAC"/>
            </w:pPr>
            <w:r>
              <w:t> 18</w:t>
            </w:r>
          </w:p>
        </w:tc>
      </w:tr>
      <w:tr w:rsidR="00AA744A" w14:paraId="18AC7B8C" w14:textId="77777777">
        <w:trPr>
          <w:trHeight w:val="349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0D6CDC8F" w14:textId="77777777" w:rsidR="00AA744A" w:rsidRDefault="00944D31">
            <w:pPr>
              <w:pStyle w:val="TAC"/>
            </w:pPr>
            <w:r>
              <w:t>Number of symbols used per slot  per positioning estimate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24560316" w14:textId="77777777" w:rsidR="00AA744A" w:rsidRDefault="00944D31">
            <w:pPr>
              <w:pStyle w:val="TAC"/>
            </w:pPr>
            <w:r>
              <w:t> 2 symbols per slot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12C1321F" w14:textId="77777777" w:rsidR="00AA744A" w:rsidRDefault="00944D31">
            <w:pPr>
              <w:pStyle w:val="TAC"/>
            </w:pPr>
            <w:r>
              <w:t> 2 symbols per slot</w:t>
            </w:r>
          </w:p>
        </w:tc>
      </w:tr>
      <w:tr w:rsidR="00AA744A" w14:paraId="1F945294" w14:textId="77777777">
        <w:trPr>
          <w:trHeight w:val="168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2C0C6AC0" w14:textId="77777777" w:rsidR="00AA744A" w:rsidRDefault="00944D31">
            <w:pPr>
              <w:pStyle w:val="TAC"/>
            </w:pPr>
            <w:r>
              <w:t>Number of slots per positioning estimate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736806C3" w14:textId="77777777" w:rsidR="00AA744A" w:rsidRDefault="00944D31">
            <w:pPr>
              <w:pStyle w:val="TAC"/>
            </w:pPr>
            <w:r>
              <w:t> 1 slot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78D85DD3" w14:textId="77777777" w:rsidR="00AA744A" w:rsidRDefault="00944D31">
            <w:pPr>
              <w:pStyle w:val="TAC"/>
            </w:pPr>
            <w:r>
              <w:t> 1 slot</w:t>
            </w:r>
          </w:p>
        </w:tc>
      </w:tr>
      <w:tr w:rsidR="00AA744A" w14:paraId="380398E6" w14:textId="77777777">
        <w:trPr>
          <w:trHeight w:val="349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1830B309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1F512DBF" w14:textId="77777777" w:rsidR="00AA744A" w:rsidRDefault="00944D31">
            <w:pPr>
              <w:pStyle w:val="TAC"/>
            </w:pPr>
            <w:r>
              <w:t>fixed power (max)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0854CB30" w14:textId="77777777" w:rsidR="00AA744A" w:rsidRDefault="00944D31">
            <w:pPr>
              <w:pStyle w:val="TAC"/>
            </w:pPr>
            <w:r>
              <w:t>fixed power (max)</w:t>
            </w:r>
          </w:p>
        </w:tc>
      </w:tr>
      <w:tr w:rsidR="00AA744A" w14:paraId="662A5B3C" w14:textId="77777777">
        <w:trPr>
          <w:trHeight w:val="349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7D0D8CB0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0BDB33AD" w14:textId="77777777" w:rsidR="00AA744A" w:rsidRDefault="00944D31">
            <w:pPr>
              <w:pStyle w:val="TAC"/>
            </w:pPr>
            <w:r>
              <w:t xml:space="preserve"> Not applicable 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735A3183" w14:textId="77777777" w:rsidR="00AA744A" w:rsidRDefault="00944D31">
            <w:pPr>
              <w:pStyle w:val="TAC"/>
            </w:pPr>
            <w:r>
              <w:t xml:space="preserve"> Not applicable </w:t>
            </w:r>
          </w:p>
        </w:tc>
      </w:tr>
      <w:tr w:rsidR="00AA744A" w14:paraId="27099388" w14:textId="77777777">
        <w:trPr>
          <w:trHeight w:val="349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01FAF553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13A2338B" w14:textId="77777777" w:rsidR="00AA744A" w:rsidRDefault="00944D31">
            <w:pPr>
              <w:pStyle w:val="TAC"/>
            </w:pPr>
            <w:r>
              <w:t> Ideal muting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50A00C6D" w14:textId="77777777" w:rsidR="00AA744A" w:rsidRDefault="00944D31">
            <w:pPr>
              <w:pStyle w:val="TAC"/>
            </w:pPr>
            <w:r>
              <w:t> Ideal muting</w:t>
            </w:r>
          </w:p>
        </w:tc>
      </w:tr>
      <w:tr w:rsidR="00AA744A" w14:paraId="481410FD" w14:textId="77777777">
        <w:trPr>
          <w:trHeight w:val="349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356D8B65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46896401" w14:textId="77777777" w:rsidR="00AA744A" w:rsidRDefault="00944D31">
            <w:pPr>
              <w:pStyle w:val="TAC"/>
            </w:pPr>
            <w:r>
              <w:t>Thresholding, 0.5, (Oversampling x4)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1FCE4AB0" w14:textId="77777777" w:rsidR="00AA744A" w:rsidRDefault="00944D31">
            <w:pPr>
              <w:pStyle w:val="TAC"/>
            </w:pPr>
            <w:r>
              <w:t>Thresholding, 0.5, (Oversampling x4)</w:t>
            </w:r>
          </w:p>
        </w:tc>
      </w:tr>
      <w:tr w:rsidR="00AA744A" w14:paraId="59D2E807" w14:textId="77777777">
        <w:trPr>
          <w:trHeight w:val="349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44DC8596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5AFDB6DD" w14:textId="77777777" w:rsidR="00AA744A" w:rsidRDefault="00944D31">
            <w:pPr>
              <w:pStyle w:val="TAC"/>
            </w:pPr>
            <w:r>
              <w:t>Taylor Series, Least Squares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525D214A" w14:textId="77777777" w:rsidR="00AA744A" w:rsidRDefault="00944D31">
            <w:pPr>
              <w:pStyle w:val="TAC"/>
            </w:pPr>
            <w:r>
              <w:t>Taylor Series, Least Squares</w:t>
            </w:r>
          </w:p>
        </w:tc>
      </w:tr>
      <w:tr w:rsidR="00AA744A" w14:paraId="470DE1B0" w14:textId="77777777">
        <w:trPr>
          <w:trHeight w:val="349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0B1C2DB6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53125870" w14:textId="77777777" w:rsidR="00AA744A" w:rsidRDefault="00944D31">
            <w:pPr>
              <w:pStyle w:val="TAC"/>
            </w:pPr>
            <w:r>
              <w:t xml:space="preserve"> Perfect Synchronization 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01D798CF" w14:textId="77777777" w:rsidR="00AA744A" w:rsidRDefault="00944D31">
            <w:pPr>
              <w:pStyle w:val="TAC"/>
            </w:pPr>
            <w:r>
              <w:t xml:space="preserve"> Perfect Synchronization </w:t>
            </w:r>
          </w:p>
        </w:tc>
      </w:tr>
      <w:tr w:rsidR="00AA744A" w14:paraId="73742191" w14:textId="77777777">
        <w:trPr>
          <w:trHeight w:val="349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7A980862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35869A94" w14:textId="77777777" w:rsidR="00AA744A" w:rsidRDefault="00944D31">
            <w:pPr>
              <w:pStyle w:val="TAC"/>
            </w:pPr>
            <w:r>
              <w:t> N/A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07E4E6BA" w14:textId="77777777" w:rsidR="00AA744A" w:rsidRDefault="00944D31">
            <w:pPr>
              <w:pStyle w:val="TAC"/>
            </w:pPr>
            <w:r>
              <w:t> N/A</w:t>
            </w:r>
          </w:p>
        </w:tc>
      </w:tr>
      <w:tr w:rsidR="00AA744A" w14:paraId="7F9B6AF7" w14:textId="77777777">
        <w:trPr>
          <w:trHeight w:val="349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4938BA20" w14:textId="77777777" w:rsidR="00AA744A" w:rsidRDefault="00944D31">
            <w:pPr>
              <w:pStyle w:val="TAC"/>
            </w:pPr>
            <w:r>
              <w:t>Precoding assumptions (codebook, nr of antenna elements used, etc)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2049409C" w14:textId="77777777" w:rsidR="00AA744A" w:rsidRDefault="00944D31">
            <w:pPr>
              <w:pStyle w:val="TAC"/>
            </w:pPr>
            <w:r>
              <w:t> N/A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35405220" w14:textId="77777777" w:rsidR="00AA744A" w:rsidRDefault="00944D31">
            <w:pPr>
              <w:pStyle w:val="TAC"/>
            </w:pPr>
            <w:r>
              <w:t> N/A</w:t>
            </w:r>
          </w:p>
        </w:tc>
      </w:tr>
      <w:tr w:rsidR="00AA744A" w14:paraId="794D89A3" w14:textId="77777777">
        <w:trPr>
          <w:trHeight w:val="349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086381AA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6C721B04" w14:textId="77777777" w:rsidR="00AA744A" w:rsidRDefault="00944D31">
            <w:pPr>
              <w:pStyle w:val="TAC"/>
            </w:pPr>
            <w:r>
              <w:t xml:space="preserve"> LoS detector and Outlier rejection algorithm based on relative path powers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7083547F" w14:textId="77777777" w:rsidR="00AA744A" w:rsidRDefault="00944D31">
            <w:pPr>
              <w:pStyle w:val="TAC"/>
            </w:pPr>
            <w:r>
              <w:t xml:space="preserve"> LoS detector and Outlier rejection algorithm based on relative path powers</w:t>
            </w:r>
          </w:p>
        </w:tc>
      </w:tr>
    </w:tbl>
    <w:p w14:paraId="2EA63C02" w14:textId="77777777" w:rsidR="00AA744A" w:rsidRDefault="00AA744A"/>
    <w:p w14:paraId="3A58F411" w14:textId="77777777" w:rsidR="00AA744A" w:rsidRDefault="00944D31">
      <w:pPr>
        <w:pStyle w:val="Heading5"/>
      </w:pPr>
      <w:bookmarkStart w:id="15" w:name="_Toc55965429"/>
      <w:r>
        <w:t>C.2.1.4.2</w:t>
      </w:r>
      <w:r>
        <w:tab/>
        <w:t>Positioning accuracy evaluation results for NR positioning enhancements</w:t>
      </w:r>
      <w:bookmarkEnd w:id="15"/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8"/>
        <w:gridCol w:w="1332"/>
        <w:gridCol w:w="1332"/>
        <w:gridCol w:w="1333"/>
        <w:gridCol w:w="1332"/>
        <w:gridCol w:w="1333"/>
      </w:tblGrid>
      <w:tr w:rsidR="00AA744A" w14:paraId="6D6C43C9" w14:textId="77777777">
        <w:trPr>
          <w:trHeight w:val="378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97F3C4" w14:textId="77777777" w:rsidR="00AA744A" w:rsidRDefault="00944D31">
            <w:pPr>
              <w:pStyle w:val="TAH"/>
            </w:pPr>
            <w:r>
              <w:t>Case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6F5389" w14:textId="77777777" w:rsidR="00AA744A" w:rsidRDefault="00944D31">
            <w:pPr>
              <w:pStyle w:val="TAH"/>
            </w:pPr>
            <w:r>
              <w:t>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E4847C" w14:textId="77777777" w:rsidR="00AA744A" w:rsidRDefault="00944D31">
            <w:pPr>
              <w:pStyle w:val="TAH"/>
            </w:pPr>
            <w:r>
              <w:t>50%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B8CEC" w14:textId="77777777" w:rsidR="00AA744A" w:rsidRDefault="00944D31">
            <w:pPr>
              <w:pStyle w:val="TAH"/>
            </w:pPr>
            <w:r>
              <w:t>67%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1A0797" w14:textId="77777777" w:rsidR="00AA744A" w:rsidRDefault="00944D31">
            <w:pPr>
              <w:pStyle w:val="TAH"/>
            </w:pPr>
            <w:r>
              <w:t>80%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1D4C4" w14:textId="77777777" w:rsidR="00AA744A" w:rsidRDefault="00944D31">
            <w:pPr>
              <w:pStyle w:val="TAH"/>
            </w:pPr>
            <w:r>
              <w:t>90%</w:t>
            </w:r>
          </w:p>
        </w:tc>
      </w:tr>
      <w:tr w:rsidR="00AA744A" w14:paraId="6D4B36C1" w14:textId="77777777">
        <w:trPr>
          <w:trHeight w:val="378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715507" w14:textId="77777777" w:rsidR="00AA744A" w:rsidRDefault="00944D31">
            <w:pPr>
              <w:pStyle w:val="TAC"/>
            </w:pPr>
            <w:r>
              <w:t>Case 1, [InF-SH, UL-TDOA, FR1,100 MHz]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D7D3AC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E03725" w14:textId="77777777" w:rsidR="00AA744A" w:rsidRDefault="00944D31">
            <w:pPr>
              <w:pStyle w:val="TAC"/>
            </w:pPr>
            <w:r>
              <w:t>0.38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B028C3" w14:textId="77777777" w:rsidR="00AA744A" w:rsidRDefault="00944D31">
            <w:pPr>
              <w:pStyle w:val="TAC"/>
            </w:pPr>
            <w:r>
              <w:t>0.55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187BA8" w14:textId="77777777" w:rsidR="00AA744A" w:rsidRDefault="00944D31">
            <w:pPr>
              <w:pStyle w:val="TAC"/>
            </w:pPr>
            <w:r>
              <w:t>1.06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4CCC6D" w14:textId="77777777" w:rsidR="00AA744A" w:rsidRDefault="00944D31">
            <w:pPr>
              <w:pStyle w:val="TAC"/>
            </w:pPr>
            <w:r>
              <w:t>1.94</w:t>
            </w:r>
          </w:p>
        </w:tc>
      </w:tr>
      <w:tr w:rsidR="00AA744A" w14:paraId="5FEBF313" w14:textId="77777777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7D0D" w14:textId="77777777" w:rsidR="00AA744A" w:rsidRDefault="00944D31">
            <w:pPr>
              <w:pStyle w:val="TAC"/>
            </w:pPr>
            <w:r>
              <w:t>Case 2, [InF-DH, UL-TDOA, FR1, 100 MHz]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4E2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7CA4" w14:textId="77777777" w:rsidR="00AA744A" w:rsidRDefault="00944D31">
            <w:pPr>
              <w:pStyle w:val="TAC"/>
            </w:pPr>
            <w:r>
              <w:t>1.60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76F3" w14:textId="77777777" w:rsidR="00AA744A" w:rsidRDefault="00944D31">
            <w:pPr>
              <w:pStyle w:val="TAC"/>
            </w:pPr>
            <w:r>
              <w:t>2.35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F3CF" w14:textId="77777777" w:rsidR="00AA744A" w:rsidRDefault="00944D31">
            <w:pPr>
              <w:pStyle w:val="TAC"/>
            </w:pPr>
            <w:r>
              <w:t>3.08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3A7F" w14:textId="77777777" w:rsidR="00AA744A" w:rsidRDefault="00944D31">
            <w:pPr>
              <w:pStyle w:val="TAC"/>
            </w:pPr>
            <w:r>
              <w:t>4.2</w:t>
            </w:r>
          </w:p>
        </w:tc>
      </w:tr>
    </w:tbl>
    <w:p w14:paraId="79D9110A" w14:textId="77777777" w:rsidR="00AA744A" w:rsidRDefault="00AA744A"/>
    <w:p w14:paraId="176FB77A" w14:textId="77777777" w:rsidR="00AA744A" w:rsidRDefault="00944D31">
      <w:pPr>
        <w:pStyle w:val="Heading4"/>
      </w:pPr>
      <w:bookmarkStart w:id="16" w:name="_Toc55965430"/>
      <w:r>
        <w:t>C.2.1.5</w:t>
      </w:r>
      <w:r>
        <w:tab/>
        <w:t>Results from source [5]</w:t>
      </w:r>
      <w:bookmarkEnd w:id="16"/>
    </w:p>
    <w:p w14:paraId="33DE8D20" w14:textId="77777777" w:rsidR="00AA744A" w:rsidRDefault="00944D31">
      <w:pPr>
        <w:pStyle w:val="Heading5"/>
      </w:pPr>
      <w:bookmarkStart w:id="17" w:name="_Toc55965431"/>
      <w:r>
        <w:t>C.2.1.5.1</w:t>
      </w:r>
      <w:r>
        <w:tab/>
        <w:t>Description of evaluation scenarios</w:t>
      </w:r>
      <w:bookmarkEnd w:id="17"/>
    </w:p>
    <w:p w14:paraId="7BD8DB3D" w14:textId="75F45E84" w:rsidR="00AA744A" w:rsidRDefault="00944D31">
      <w:r>
        <w:t>Evaluation assumptions for system level analysis of NR positioning accuracy enhancements are provided in Table C.2.1.5.1-1- Table C.2.1.5.1-1</w:t>
      </w:r>
      <w:r w:rsidR="00FA6FDB">
        <w:t>9</w:t>
      </w:r>
      <w:r>
        <w:t>.</w:t>
      </w:r>
    </w:p>
    <w:p w14:paraId="495FB277" w14:textId="77777777" w:rsidR="00AA744A" w:rsidRDefault="00944D31">
      <w:pPr>
        <w:pStyle w:val="TH"/>
      </w:pPr>
      <w:r>
        <w:lastRenderedPageBreak/>
        <w:t>Table C.2.1.5.1-1: NR positioning enhancements - evaluation scenarios and parameters</w:t>
      </w:r>
    </w:p>
    <w:tbl>
      <w:tblPr>
        <w:tblW w:w="863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AA744A" w14:paraId="48CDBF14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74E4A15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851" w:type="dxa"/>
            <w:vAlign w:val="center"/>
          </w:tcPr>
          <w:p w14:paraId="117CF314" w14:textId="77777777" w:rsidR="00AA744A" w:rsidRDefault="00944D31">
            <w:pPr>
              <w:pStyle w:val="TAH"/>
            </w:pPr>
            <w:r>
              <w:t>[Case E1] (InF-SH, FR1)</w:t>
            </w:r>
          </w:p>
        </w:tc>
        <w:tc>
          <w:tcPr>
            <w:tcW w:w="850" w:type="dxa"/>
            <w:vAlign w:val="center"/>
          </w:tcPr>
          <w:p w14:paraId="01860C07" w14:textId="77777777" w:rsidR="00AA744A" w:rsidRDefault="00944D31">
            <w:pPr>
              <w:pStyle w:val="TAH"/>
            </w:pPr>
            <w:r>
              <w:t>[Case E2] (InF-SH, FR1)</w:t>
            </w:r>
          </w:p>
        </w:tc>
        <w:tc>
          <w:tcPr>
            <w:tcW w:w="851" w:type="dxa"/>
            <w:vAlign w:val="center"/>
          </w:tcPr>
          <w:p w14:paraId="0E882025" w14:textId="77777777" w:rsidR="00AA744A" w:rsidRDefault="00944D31">
            <w:pPr>
              <w:pStyle w:val="TAH"/>
            </w:pPr>
            <w:r>
              <w:t>[Case E3] (InF-SH, FR2)</w:t>
            </w:r>
          </w:p>
        </w:tc>
        <w:tc>
          <w:tcPr>
            <w:tcW w:w="850" w:type="dxa"/>
            <w:vAlign w:val="center"/>
          </w:tcPr>
          <w:p w14:paraId="1745D661" w14:textId="77777777" w:rsidR="00AA744A" w:rsidRDefault="00944D31">
            <w:pPr>
              <w:pStyle w:val="TAH"/>
            </w:pPr>
            <w:r>
              <w:t>[Case E4] (InF-SH, FR2)</w:t>
            </w:r>
          </w:p>
        </w:tc>
        <w:tc>
          <w:tcPr>
            <w:tcW w:w="851" w:type="dxa"/>
          </w:tcPr>
          <w:p w14:paraId="6D3E0949" w14:textId="77777777" w:rsidR="00AA744A" w:rsidRDefault="00944D31">
            <w:pPr>
              <w:pStyle w:val="TAH"/>
            </w:pPr>
            <w:r>
              <w:t>[Case E5] (InF-DH, FR1)</w:t>
            </w:r>
          </w:p>
        </w:tc>
        <w:tc>
          <w:tcPr>
            <w:tcW w:w="850" w:type="dxa"/>
          </w:tcPr>
          <w:p w14:paraId="7FF726FF" w14:textId="77777777" w:rsidR="00AA744A" w:rsidRDefault="00944D31">
            <w:pPr>
              <w:pStyle w:val="TAH"/>
            </w:pPr>
            <w:r>
              <w:t>[Case E6] (InF-DH, FR1)</w:t>
            </w:r>
          </w:p>
        </w:tc>
        <w:tc>
          <w:tcPr>
            <w:tcW w:w="851" w:type="dxa"/>
          </w:tcPr>
          <w:p w14:paraId="479FF567" w14:textId="77777777" w:rsidR="00AA744A" w:rsidRDefault="00944D31">
            <w:pPr>
              <w:pStyle w:val="TAH"/>
            </w:pPr>
            <w:r>
              <w:t>[Case E7] (InF-DH, FR2)</w:t>
            </w:r>
          </w:p>
        </w:tc>
        <w:tc>
          <w:tcPr>
            <w:tcW w:w="850" w:type="dxa"/>
          </w:tcPr>
          <w:p w14:paraId="5E96587E" w14:textId="77777777" w:rsidR="00AA744A" w:rsidRDefault="00944D31">
            <w:pPr>
              <w:pStyle w:val="TAH"/>
            </w:pPr>
            <w:r>
              <w:t>[Case E8] (InF-DH, FR2)</w:t>
            </w:r>
          </w:p>
        </w:tc>
      </w:tr>
      <w:tr w:rsidR="00AA744A" w14:paraId="3CA4AD4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8282BEC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851" w:type="dxa"/>
            <w:vAlign w:val="center"/>
          </w:tcPr>
          <w:p w14:paraId="5829C56A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558754B0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  <w:vAlign w:val="center"/>
          </w:tcPr>
          <w:p w14:paraId="43C8D454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0A86860B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</w:tcPr>
          <w:p w14:paraId="65D0FA35" w14:textId="77777777" w:rsidR="00AA744A" w:rsidRDefault="00944D31">
            <w:pPr>
              <w:pStyle w:val="TAC"/>
            </w:pPr>
            <w:r>
              <w:t>InF-DH</w:t>
            </w:r>
          </w:p>
          <w:p w14:paraId="1D1BB586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</w:tcPr>
          <w:p w14:paraId="4B0F893B" w14:textId="77777777" w:rsidR="00AA744A" w:rsidRDefault="00944D31">
            <w:pPr>
              <w:pStyle w:val="TAC"/>
            </w:pPr>
            <w:r>
              <w:t>InF-DH</w:t>
            </w:r>
          </w:p>
          <w:p w14:paraId="2E107513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1" w:type="dxa"/>
          </w:tcPr>
          <w:p w14:paraId="48682F2C" w14:textId="77777777" w:rsidR="00AA744A" w:rsidRDefault="00944D31">
            <w:pPr>
              <w:pStyle w:val="TAC"/>
            </w:pPr>
            <w:r>
              <w:t>InF-DH</w:t>
            </w:r>
          </w:p>
          <w:p w14:paraId="5FE67995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</w:tcPr>
          <w:p w14:paraId="27D337BA" w14:textId="77777777" w:rsidR="00AA744A" w:rsidRDefault="00944D31">
            <w:pPr>
              <w:pStyle w:val="TAC"/>
            </w:pPr>
            <w:r>
              <w:t>InF-DH</w:t>
            </w:r>
          </w:p>
          <w:p w14:paraId="6D0D91F1" w14:textId="77777777" w:rsidR="00AA744A" w:rsidRDefault="00944D31">
            <w:pPr>
              <w:pStyle w:val="TAC"/>
            </w:pPr>
            <w:r>
              <w:t>(40%, 2, 2)</w:t>
            </w:r>
          </w:p>
        </w:tc>
      </w:tr>
      <w:tr w:rsidR="00AA744A" w14:paraId="1C2B9C8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49972C3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851" w:type="dxa"/>
            <w:vAlign w:val="center"/>
          </w:tcPr>
          <w:p w14:paraId="5DD46C1E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3944AD77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1ABF7DA8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0" w:type="dxa"/>
            <w:vAlign w:val="center"/>
          </w:tcPr>
          <w:p w14:paraId="3F445E30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1" w:type="dxa"/>
            <w:vAlign w:val="center"/>
          </w:tcPr>
          <w:p w14:paraId="3CDE2E34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329F67C5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285CB31B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0" w:type="dxa"/>
            <w:vAlign w:val="center"/>
          </w:tcPr>
          <w:p w14:paraId="074FD1AD" w14:textId="77777777" w:rsidR="00AA744A" w:rsidRDefault="00944D31">
            <w:pPr>
              <w:pStyle w:val="TAC"/>
            </w:pPr>
            <w:r>
              <w:t>28GHz</w:t>
            </w:r>
          </w:p>
        </w:tc>
      </w:tr>
      <w:tr w:rsidR="00AA744A" w14:paraId="7BBC877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0210092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851" w:type="dxa"/>
            <w:vAlign w:val="center"/>
          </w:tcPr>
          <w:p w14:paraId="1D1FC1D9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665C6F61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0329DC5F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0" w:type="dxa"/>
            <w:vAlign w:val="center"/>
          </w:tcPr>
          <w:p w14:paraId="77F7CCD9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1" w:type="dxa"/>
            <w:vAlign w:val="center"/>
          </w:tcPr>
          <w:p w14:paraId="787AA4B4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140D98AF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68A73ED3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0" w:type="dxa"/>
            <w:vAlign w:val="center"/>
          </w:tcPr>
          <w:p w14:paraId="732208E7" w14:textId="77777777" w:rsidR="00AA744A" w:rsidRDefault="00944D31">
            <w:pPr>
              <w:pStyle w:val="TAC"/>
            </w:pPr>
            <w:r>
              <w:t>120kHz</w:t>
            </w:r>
          </w:p>
        </w:tc>
      </w:tr>
      <w:tr w:rsidR="00AA744A" w14:paraId="5982AEE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AA5E2AF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851" w:type="dxa"/>
            <w:vAlign w:val="center"/>
          </w:tcPr>
          <w:p w14:paraId="18F61032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32D7FF9E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237625BE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0" w:type="dxa"/>
            <w:vAlign w:val="center"/>
          </w:tcPr>
          <w:p w14:paraId="0692BF98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1" w:type="dxa"/>
            <w:vAlign w:val="center"/>
          </w:tcPr>
          <w:p w14:paraId="46CCEE54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3EDFEAA0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2F38DB5C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0" w:type="dxa"/>
            <w:vAlign w:val="center"/>
          </w:tcPr>
          <w:p w14:paraId="33442D18" w14:textId="77777777" w:rsidR="00AA744A" w:rsidRDefault="00944D31">
            <w:pPr>
              <w:pStyle w:val="TAC"/>
            </w:pPr>
            <w:r>
              <w:t>400kHz</w:t>
            </w:r>
          </w:p>
        </w:tc>
      </w:tr>
      <w:tr w:rsidR="00AA744A" w14:paraId="03EF767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57DF007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851" w:type="dxa"/>
            <w:vAlign w:val="center"/>
          </w:tcPr>
          <w:p w14:paraId="4B6DF0EB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53C03FEF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1161A87E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A899621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3B515E35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3B97F883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50258A96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4B4283E5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51CAB524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89414D2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13EFA7F7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C0B62E1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0BDD3BC4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414A8294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62804054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D30CB2D" w14:textId="77777777" w:rsidR="00AA744A" w:rsidRDefault="00944D31">
            <w:pPr>
              <w:pStyle w:val="TAC"/>
            </w:pPr>
            <w:r>
              <w:t>(comb-6 6 symbols)</w:t>
            </w:r>
          </w:p>
        </w:tc>
      </w:tr>
      <w:tr w:rsidR="00AA744A" w14:paraId="6CCD9DC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49F482F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3DA0EDF8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6804" w:type="dxa"/>
            <w:gridSpan w:val="8"/>
            <w:vAlign w:val="center"/>
          </w:tcPr>
          <w:p w14:paraId="61D61417" w14:textId="77777777" w:rsidR="00AA744A" w:rsidRDefault="00944D31">
            <w:pPr>
              <w:pStyle w:val="TAC"/>
            </w:pPr>
            <w:r>
              <w:t>1 port, QPSK-PN sequence</w:t>
            </w:r>
          </w:p>
        </w:tc>
      </w:tr>
      <w:tr w:rsidR="00AA744A" w14:paraId="1669D53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729E86E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6804" w:type="dxa"/>
            <w:gridSpan w:val="8"/>
            <w:vAlign w:val="center"/>
          </w:tcPr>
          <w:p w14:paraId="0DC68C6C" w14:textId="77777777" w:rsidR="00AA744A" w:rsidRDefault="00944D31">
            <w:pPr>
              <w:pStyle w:val="TAC"/>
            </w:pPr>
            <w:r>
              <w:t>18</w:t>
            </w:r>
          </w:p>
          <w:p w14:paraId="1505B127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2BC7F59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524C98F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6804" w:type="dxa"/>
            <w:gridSpan w:val="8"/>
            <w:vAlign w:val="center"/>
          </w:tcPr>
          <w:p w14:paraId="1F557075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4B7A097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124BD4E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6804" w:type="dxa"/>
            <w:gridSpan w:val="8"/>
            <w:vAlign w:val="center"/>
          </w:tcPr>
          <w:p w14:paraId="697F15F3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09DC178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3C9A2D9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6804" w:type="dxa"/>
            <w:gridSpan w:val="8"/>
            <w:vAlign w:val="center"/>
          </w:tcPr>
          <w:p w14:paraId="09793467" w14:textId="77777777" w:rsidR="00AA744A" w:rsidRDefault="00944D31">
            <w:pPr>
              <w:pStyle w:val="TAC"/>
            </w:pPr>
            <w:r>
              <w:t>7.78dB</w:t>
            </w:r>
          </w:p>
        </w:tc>
      </w:tr>
      <w:tr w:rsidR="00AA744A" w14:paraId="33C8D31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B7F7427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6804" w:type="dxa"/>
            <w:gridSpan w:val="8"/>
            <w:vAlign w:val="center"/>
          </w:tcPr>
          <w:p w14:paraId="4397DB67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34E166E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A56D693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6804" w:type="dxa"/>
            <w:gridSpan w:val="8"/>
            <w:vAlign w:val="center"/>
          </w:tcPr>
          <w:p w14:paraId="3072883D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2FD7FC0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6355E1F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6804" w:type="dxa"/>
            <w:gridSpan w:val="8"/>
            <w:vAlign w:val="center"/>
          </w:tcPr>
          <w:p w14:paraId="08689991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41ED33A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BECAD21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851" w:type="dxa"/>
            <w:vAlign w:val="center"/>
          </w:tcPr>
          <w:p w14:paraId="11BA85E3" w14:textId="77777777" w:rsidR="00AA744A" w:rsidRDefault="00944D31">
            <w:pPr>
              <w:pStyle w:val="TAC"/>
            </w:pPr>
            <w:r>
              <w:t>DL-TDOA taylor series RSRP</w:t>
            </w:r>
          </w:p>
        </w:tc>
        <w:tc>
          <w:tcPr>
            <w:tcW w:w="850" w:type="dxa"/>
            <w:vAlign w:val="center"/>
          </w:tcPr>
          <w:p w14:paraId="3BAF001A" w14:textId="77777777" w:rsidR="00AA744A" w:rsidRDefault="00944D31">
            <w:pPr>
              <w:pStyle w:val="TAC"/>
            </w:pPr>
            <w:r>
              <w:t>DL-TDOA taylor series RSRP</w:t>
            </w:r>
          </w:p>
        </w:tc>
        <w:tc>
          <w:tcPr>
            <w:tcW w:w="851" w:type="dxa"/>
            <w:vAlign w:val="center"/>
          </w:tcPr>
          <w:p w14:paraId="43A3A67C" w14:textId="77777777" w:rsidR="00AA744A" w:rsidRDefault="00944D31">
            <w:pPr>
              <w:pStyle w:val="TAC"/>
            </w:pPr>
            <w:r>
              <w:t>DL-TDOA taylor series RSRP</w:t>
            </w:r>
          </w:p>
        </w:tc>
        <w:tc>
          <w:tcPr>
            <w:tcW w:w="850" w:type="dxa"/>
            <w:vAlign w:val="center"/>
          </w:tcPr>
          <w:p w14:paraId="7836AFFF" w14:textId="77777777" w:rsidR="00AA744A" w:rsidRDefault="00944D31">
            <w:pPr>
              <w:pStyle w:val="TAC"/>
            </w:pPr>
            <w:r>
              <w:t>DL-TDOA taylor series RSRP</w:t>
            </w:r>
          </w:p>
        </w:tc>
        <w:tc>
          <w:tcPr>
            <w:tcW w:w="851" w:type="dxa"/>
            <w:vAlign w:val="center"/>
          </w:tcPr>
          <w:p w14:paraId="650AB861" w14:textId="77777777" w:rsidR="00AA744A" w:rsidRDefault="00944D31">
            <w:pPr>
              <w:pStyle w:val="TAC"/>
            </w:pPr>
            <w:r>
              <w:t>DL-TDOA taylor series RSRP</w:t>
            </w:r>
          </w:p>
        </w:tc>
        <w:tc>
          <w:tcPr>
            <w:tcW w:w="850" w:type="dxa"/>
            <w:vAlign w:val="center"/>
          </w:tcPr>
          <w:p w14:paraId="67504D0F" w14:textId="77777777" w:rsidR="00AA744A" w:rsidRDefault="00944D31">
            <w:pPr>
              <w:pStyle w:val="TAC"/>
            </w:pPr>
            <w:r>
              <w:t>DL-TDOA taylor series RSRP</w:t>
            </w:r>
          </w:p>
        </w:tc>
        <w:tc>
          <w:tcPr>
            <w:tcW w:w="851" w:type="dxa"/>
            <w:vAlign w:val="center"/>
          </w:tcPr>
          <w:p w14:paraId="0EA920E7" w14:textId="77777777" w:rsidR="00AA744A" w:rsidRDefault="00944D31">
            <w:pPr>
              <w:pStyle w:val="TAC"/>
            </w:pPr>
            <w:r>
              <w:t>DL-TDOA taylor series RSRP</w:t>
            </w:r>
          </w:p>
        </w:tc>
        <w:tc>
          <w:tcPr>
            <w:tcW w:w="850" w:type="dxa"/>
            <w:vAlign w:val="center"/>
          </w:tcPr>
          <w:p w14:paraId="095FF957" w14:textId="77777777" w:rsidR="00AA744A" w:rsidRDefault="00944D31">
            <w:pPr>
              <w:pStyle w:val="TAC"/>
            </w:pPr>
            <w:r>
              <w:t>DL-TDOA taylor series RSRP</w:t>
            </w:r>
          </w:p>
        </w:tc>
      </w:tr>
      <w:tr w:rsidR="00AA744A" w14:paraId="042511A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3E37E96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851" w:type="dxa"/>
            <w:vAlign w:val="center"/>
          </w:tcPr>
          <w:p w14:paraId="097C1012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77813244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32724F98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66643B7B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2E4ABF8B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04A2F385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7A64D562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095B06EB" w14:textId="77777777" w:rsidR="00AA744A" w:rsidRDefault="00944D31">
            <w:pPr>
              <w:pStyle w:val="TAC"/>
            </w:pPr>
            <w:r>
              <w:t>sync error 50ns</w:t>
            </w:r>
          </w:p>
        </w:tc>
      </w:tr>
      <w:tr w:rsidR="00AA744A" w14:paraId="508D2C5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D231AEC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6804" w:type="dxa"/>
            <w:gridSpan w:val="8"/>
            <w:vAlign w:val="center"/>
          </w:tcPr>
          <w:p w14:paraId="66CC8EBF" w14:textId="77777777" w:rsidR="00AA744A" w:rsidRDefault="00944D31">
            <w:pPr>
              <w:pStyle w:val="TAC"/>
            </w:pPr>
            <w:r>
              <w:t>0</w:t>
            </w:r>
          </w:p>
        </w:tc>
      </w:tr>
      <w:tr w:rsidR="00AA744A" w14:paraId="6497B69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2EC236F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6804" w:type="dxa"/>
            <w:gridSpan w:val="8"/>
            <w:vAlign w:val="center"/>
          </w:tcPr>
          <w:p w14:paraId="48183AE1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4DA2A0F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B455597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6804" w:type="dxa"/>
            <w:gridSpan w:val="8"/>
            <w:vAlign w:val="center"/>
          </w:tcPr>
          <w:p w14:paraId="1DF1504F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302D1A4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3071640" w14:textId="77777777" w:rsidR="00AA744A" w:rsidRDefault="00944D31">
            <w:pPr>
              <w:pStyle w:val="TAC"/>
            </w:pPr>
            <w:r>
              <w:t>Evaluated Enhancement for Rel.17</w:t>
            </w:r>
          </w:p>
        </w:tc>
        <w:tc>
          <w:tcPr>
            <w:tcW w:w="851" w:type="dxa"/>
            <w:vAlign w:val="center"/>
          </w:tcPr>
          <w:p w14:paraId="71ED7741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3E04E8EE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5D68D717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1A106506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02005E97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63397E4D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2FAF39B3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70455DD1" w14:textId="77777777" w:rsidR="00AA744A" w:rsidRDefault="00944D31">
            <w:pPr>
              <w:pStyle w:val="TAC"/>
            </w:pPr>
            <w:r>
              <w:t>RAIM</w:t>
            </w:r>
          </w:p>
        </w:tc>
      </w:tr>
      <w:tr w:rsidR="00AA744A" w14:paraId="7346EB4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D56F415" w14:textId="77777777" w:rsidR="00AA744A" w:rsidRDefault="00944D31">
            <w:pPr>
              <w:pStyle w:val="TAC"/>
            </w:pPr>
            <w:r>
              <w:lastRenderedPageBreak/>
              <w:t>Additional notes, if any</w:t>
            </w:r>
          </w:p>
        </w:tc>
        <w:tc>
          <w:tcPr>
            <w:tcW w:w="851" w:type="dxa"/>
            <w:vAlign w:val="center"/>
          </w:tcPr>
          <w:p w14:paraId="1BDEA9FD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82C1904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5EC87A94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C136E96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20863CC5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58D627F5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2AC7CC67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4DF9628F" w14:textId="77777777" w:rsidR="00AA744A" w:rsidRDefault="00AA744A">
            <w:pPr>
              <w:pStyle w:val="TAC"/>
            </w:pPr>
          </w:p>
        </w:tc>
      </w:tr>
    </w:tbl>
    <w:p w14:paraId="02BDE3A2" w14:textId="77777777" w:rsidR="00AA744A" w:rsidRDefault="00AA744A"/>
    <w:p w14:paraId="49D27EAA" w14:textId="77777777" w:rsidR="00AA744A" w:rsidRDefault="00944D31">
      <w:pPr>
        <w:pStyle w:val="TH"/>
      </w:pPr>
      <w:r>
        <w:lastRenderedPageBreak/>
        <w:t>Table C.2.1.5.1-2: NR positioning enhancements - evaluation scenarios and parameters</w:t>
      </w:r>
    </w:p>
    <w:tbl>
      <w:tblPr>
        <w:tblW w:w="863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AA744A" w14:paraId="3481F951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B521E2C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851" w:type="dxa"/>
            <w:vAlign w:val="center"/>
          </w:tcPr>
          <w:p w14:paraId="085C435F" w14:textId="77777777" w:rsidR="00AA744A" w:rsidRDefault="00944D31">
            <w:pPr>
              <w:pStyle w:val="TAH"/>
            </w:pPr>
            <w:r>
              <w:t>[Case E9] (InF-SH, FR1)</w:t>
            </w:r>
          </w:p>
        </w:tc>
        <w:tc>
          <w:tcPr>
            <w:tcW w:w="850" w:type="dxa"/>
            <w:vAlign w:val="center"/>
          </w:tcPr>
          <w:p w14:paraId="56914EA1" w14:textId="77777777" w:rsidR="00AA744A" w:rsidRDefault="00944D31">
            <w:pPr>
              <w:pStyle w:val="TAH"/>
            </w:pPr>
            <w:r>
              <w:t>[Case E10] (InF-SH, FR1)</w:t>
            </w:r>
          </w:p>
        </w:tc>
        <w:tc>
          <w:tcPr>
            <w:tcW w:w="851" w:type="dxa"/>
            <w:vAlign w:val="center"/>
          </w:tcPr>
          <w:p w14:paraId="1F825C65" w14:textId="77777777" w:rsidR="00AA744A" w:rsidRDefault="00944D31">
            <w:pPr>
              <w:pStyle w:val="TAH"/>
            </w:pPr>
            <w:r>
              <w:t>[Case E11] (InF-SH, FR2)</w:t>
            </w:r>
          </w:p>
        </w:tc>
        <w:tc>
          <w:tcPr>
            <w:tcW w:w="850" w:type="dxa"/>
            <w:vAlign w:val="center"/>
          </w:tcPr>
          <w:p w14:paraId="671F435D" w14:textId="77777777" w:rsidR="00AA744A" w:rsidRDefault="00944D31">
            <w:pPr>
              <w:pStyle w:val="TAH"/>
            </w:pPr>
            <w:r>
              <w:t>[Case E12] (InF-SH, FR2)</w:t>
            </w:r>
          </w:p>
        </w:tc>
        <w:tc>
          <w:tcPr>
            <w:tcW w:w="851" w:type="dxa"/>
          </w:tcPr>
          <w:p w14:paraId="35683B3A" w14:textId="77777777" w:rsidR="00AA744A" w:rsidRDefault="00944D31">
            <w:pPr>
              <w:pStyle w:val="TAH"/>
            </w:pPr>
            <w:r>
              <w:t>[Case E13] (InF-DH, FR1)</w:t>
            </w:r>
          </w:p>
        </w:tc>
        <w:tc>
          <w:tcPr>
            <w:tcW w:w="850" w:type="dxa"/>
          </w:tcPr>
          <w:p w14:paraId="7AB4DDE2" w14:textId="77777777" w:rsidR="00AA744A" w:rsidRDefault="00944D31">
            <w:pPr>
              <w:pStyle w:val="TAH"/>
            </w:pPr>
            <w:r>
              <w:t>[Case E14] (InF-DH, FR1)</w:t>
            </w:r>
          </w:p>
        </w:tc>
        <w:tc>
          <w:tcPr>
            <w:tcW w:w="851" w:type="dxa"/>
          </w:tcPr>
          <w:p w14:paraId="07B121B0" w14:textId="77777777" w:rsidR="00AA744A" w:rsidRDefault="00944D31">
            <w:pPr>
              <w:pStyle w:val="TAH"/>
            </w:pPr>
            <w:r>
              <w:t>[Case E15] (InF-DH, FR2)</w:t>
            </w:r>
          </w:p>
        </w:tc>
        <w:tc>
          <w:tcPr>
            <w:tcW w:w="850" w:type="dxa"/>
          </w:tcPr>
          <w:p w14:paraId="316616B5" w14:textId="77777777" w:rsidR="00AA744A" w:rsidRDefault="00944D31">
            <w:pPr>
              <w:pStyle w:val="TAH"/>
            </w:pPr>
            <w:r>
              <w:t>[Case E16] (InF-DH, FR2)</w:t>
            </w:r>
          </w:p>
        </w:tc>
      </w:tr>
      <w:tr w:rsidR="00AA744A" w14:paraId="31D28F1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94670EA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851" w:type="dxa"/>
            <w:vAlign w:val="center"/>
          </w:tcPr>
          <w:p w14:paraId="1E66AEB5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6449063B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  <w:vAlign w:val="center"/>
          </w:tcPr>
          <w:p w14:paraId="6080F347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4E01CF92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</w:tcPr>
          <w:p w14:paraId="3684F9A5" w14:textId="77777777" w:rsidR="00AA744A" w:rsidRDefault="00944D31">
            <w:pPr>
              <w:pStyle w:val="TAC"/>
            </w:pPr>
            <w:r>
              <w:t>InF-DH</w:t>
            </w:r>
          </w:p>
          <w:p w14:paraId="2669EE1C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</w:tcPr>
          <w:p w14:paraId="48E0605E" w14:textId="77777777" w:rsidR="00AA744A" w:rsidRDefault="00944D31">
            <w:pPr>
              <w:pStyle w:val="TAC"/>
            </w:pPr>
            <w:r>
              <w:t>InF-DH</w:t>
            </w:r>
          </w:p>
          <w:p w14:paraId="62DDD8D4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1" w:type="dxa"/>
          </w:tcPr>
          <w:p w14:paraId="73D41F52" w14:textId="77777777" w:rsidR="00AA744A" w:rsidRDefault="00944D31">
            <w:pPr>
              <w:pStyle w:val="TAC"/>
            </w:pPr>
            <w:r>
              <w:t>InF-DH</w:t>
            </w:r>
          </w:p>
          <w:p w14:paraId="2BC2729E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</w:tcPr>
          <w:p w14:paraId="5DB3EB8B" w14:textId="77777777" w:rsidR="00AA744A" w:rsidRDefault="00944D31">
            <w:pPr>
              <w:pStyle w:val="TAC"/>
            </w:pPr>
            <w:r>
              <w:t>InF-DH</w:t>
            </w:r>
          </w:p>
          <w:p w14:paraId="5A600CA9" w14:textId="77777777" w:rsidR="00AA744A" w:rsidRDefault="00944D31">
            <w:pPr>
              <w:pStyle w:val="TAC"/>
            </w:pPr>
            <w:r>
              <w:t>(40%, 2, 2)</w:t>
            </w:r>
          </w:p>
        </w:tc>
      </w:tr>
      <w:tr w:rsidR="00AA744A" w14:paraId="47372B3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5C7CA61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851" w:type="dxa"/>
            <w:vAlign w:val="center"/>
          </w:tcPr>
          <w:p w14:paraId="0CABDC75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383539AA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6CF1FB55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0" w:type="dxa"/>
            <w:vAlign w:val="center"/>
          </w:tcPr>
          <w:p w14:paraId="1A43DE26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1" w:type="dxa"/>
            <w:vAlign w:val="center"/>
          </w:tcPr>
          <w:p w14:paraId="38AE0B6E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07F95A93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04146431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0" w:type="dxa"/>
            <w:vAlign w:val="center"/>
          </w:tcPr>
          <w:p w14:paraId="1D54546A" w14:textId="77777777" w:rsidR="00AA744A" w:rsidRDefault="00944D31">
            <w:pPr>
              <w:pStyle w:val="TAC"/>
            </w:pPr>
            <w:r>
              <w:t>28GHz</w:t>
            </w:r>
          </w:p>
        </w:tc>
      </w:tr>
      <w:tr w:rsidR="00AA744A" w14:paraId="7215214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A81CC7A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851" w:type="dxa"/>
            <w:vAlign w:val="center"/>
          </w:tcPr>
          <w:p w14:paraId="508E2296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77D1AC28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41C6684D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0" w:type="dxa"/>
            <w:vAlign w:val="center"/>
          </w:tcPr>
          <w:p w14:paraId="739C2FDB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1" w:type="dxa"/>
            <w:vAlign w:val="center"/>
          </w:tcPr>
          <w:p w14:paraId="49E4D540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6AD5D948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28FD819D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0" w:type="dxa"/>
            <w:vAlign w:val="center"/>
          </w:tcPr>
          <w:p w14:paraId="20623197" w14:textId="77777777" w:rsidR="00AA744A" w:rsidRDefault="00944D31">
            <w:pPr>
              <w:pStyle w:val="TAC"/>
            </w:pPr>
            <w:r>
              <w:t>120kHz</w:t>
            </w:r>
          </w:p>
        </w:tc>
      </w:tr>
      <w:tr w:rsidR="00AA744A" w14:paraId="4526F12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FA9ABAE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851" w:type="dxa"/>
            <w:vAlign w:val="center"/>
          </w:tcPr>
          <w:p w14:paraId="1B2C0FCD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0466D9EF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78C34A9C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0" w:type="dxa"/>
            <w:vAlign w:val="center"/>
          </w:tcPr>
          <w:p w14:paraId="771249FD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1" w:type="dxa"/>
            <w:vAlign w:val="center"/>
          </w:tcPr>
          <w:p w14:paraId="13AD70EA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7FD17A2D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224900E4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0" w:type="dxa"/>
            <w:vAlign w:val="center"/>
          </w:tcPr>
          <w:p w14:paraId="65B3FE12" w14:textId="77777777" w:rsidR="00AA744A" w:rsidRDefault="00944D31">
            <w:pPr>
              <w:pStyle w:val="TAC"/>
            </w:pPr>
            <w:r>
              <w:t>400kHz</w:t>
            </w:r>
          </w:p>
        </w:tc>
      </w:tr>
      <w:tr w:rsidR="00AA744A" w14:paraId="2ED7540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1FF0FC3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851" w:type="dxa"/>
            <w:vAlign w:val="center"/>
          </w:tcPr>
          <w:p w14:paraId="310C5919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41C2E2D6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6C84F28C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4359D7A6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68B2DFA2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313A2C02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1FB7209F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4F6B29B6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5D2BFC90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7B850B28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3A09FE7C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2C74A5C0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12079443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47CF9C31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02A7D314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7B59607B" w14:textId="77777777" w:rsidR="00AA744A" w:rsidRDefault="00944D31">
            <w:pPr>
              <w:pStyle w:val="TAC"/>
            </w:pPr>
            <w:r>
              <w:t>(comb-6 6 symbols)</w:t>
            </w:r>
          </w:p>
        </w:tc>
      </w:tr>
      <w:tr w:rsidR="00AA744A" w14:paraId="55E395E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5C09A4B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18EBF6BB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6804" w:type="dxa"/>
            <w:gridSpan w:val="8"/>
            <w:vAlign w:val="center"/>
          </w:tcPr>
          <w:p w14:paraId="2F65225A" w14:textId="77777777" w:rsidR="00AA744A" w:rsidRDefault="00944D31">
            <w:pPr>
              <w:pStyle w:val="TAC"/>
            </w:pPr>
            <w:r>
              <w:t>1 port, QPSK-PN sequence</w:t>
            </w:r>
          </w:p>
        </w:tc>
      </w:tr>
      <w:tr w:rsidR="00AA744A" w14:paraId="57D3E58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6FBD75B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6804" w:type="dxa"/>
            <w:gridSpan w:val="8"/>
            <w:vAlign w:val="center"/>
          </w:tcPr>
          <w:p w14:paraId="56817641" w14:textId="77777777" w:rsidR="00AA744A" w:rsidRDefault="00944D31">
            <w:pPr>
              <w:pStyle w:val="TAC"/>
            </w:pPr>
            <w:r>
              <w:t>18</w:t>
            </w:r>
          </w:p>
          <w:p w14:paraId="3FA27E4B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47DB241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71A380C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6804" w:type="dxa"/>
            <w:gridSpan w:val="8"/>
            <w:vAlign w:val="center"/>
          </w:tcPr>
          <w:p w14:paraId="43E51ECB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2254F14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D047819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6804" w:type="dxa"/>
            <w:gridSpan w:val="8"/>
            <w:vAlign w:val="center"/>
          </w:tcPr>
          <w:p w14:paraId="6F802694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5C771A7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FB81D43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6804" w:type="dxa"/>
            <w:gridSpan w:val="8"/>
            <w:vAlign w:val="center"/>
          </w:tcPr>
          <w:p w14:paraId="4547543A" w14:textId="77777777" w:rsidR="00AA744A" w:rsidRDefault="00944D31">
            <w:pPr>
              <w:pStyle w:val="TAC"/>
            </w:pPr>
            <w:r>
              <w:t>7.78dB</w:t>
            </w:r>
          </w:p>
        </w:tc>
      </w:tr>
      <w:tr w:rsidR="00AA744A" w14:paraId="5A19CD6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03E7E66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6804" w:type="dxa"/>
            <w:gridSpan w:val="8"/>
            <w:vAlign w:val="center"/>
          </w:tcPr>
          <w:p w14:paraId="5883F9FA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651964C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AE8C8BF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6804" w:type="dxa"/>
            <w:gridSpan w:val="8"/>
            <w:vAlign w:val="center"/>
          </w:tcPr>
          <w:p w14:paraId="3F6A1E4E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4B16F5A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A3C53AE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6804" w:type="dxa"/>
            <w:gridSpan w:val="8"/>
            <w:vAlign w:val="center"/>
          </w:tcPr>
          <w:p w14:paraId="1762F9D4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38C4935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ADB1E59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851" w:type="dxa"/>
            <w:vAlign w:val="center"/>
          </w:tcPr>
          <w:p w14:paraId="532820E3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4582752A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1" w:type="dxa"/>
            <w:vAlign w:val="center"/>
          </w:tcPr>
          <w:p w14:paraId="38D597C9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752CD774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1" w:type="dxa"/>
            <w:vAlign w:val="center"/>
          </w:tcPr>
          <w:p w14:paraId="54526A63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78C82B82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1" w:type="dxa"/>
            <w:vAlign w:val="center"/>
          </w:tcPr>
          <w:p w14:paraId="323A085F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775FFEF2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</w:tr>
      <w:tr w:rsidR="00AA744A" w14:paraId="458DC7D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85502D0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851" w:type="dxa"/>
            <w:vAlign w:val="center"/>
          </w:tcPr>
          <w:p w14:paraId="2059C4B9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2EDCBAE9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64FB3DFB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1585AF03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4497BDFD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0C6059B9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675EB445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37369F65" w14:textId="77777777" w:rsidR="00AA744A" w:rsidRDefault="00944D31">
            <w:pPr>
              <w:pStyle w:val="TAC"/>
            </w:pPr>
            <w:r>
              <w:t>sync error 50ns</w:t>
            </w:r>
          </w:p>
        </w:tc>
      </w:tr>
      <w:tr w:rsidR="00AA744A" w14:paraId="1AC2FFC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B38A7B8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6804" w:type="dxa"/>
            <w:gridSpan w:val="8"/>
            <w:vAlign w:val="center"/>
          </w:tcPr>
          <w:p w14:paraId="77874084" w14:textId="77777777" w:rsidR="00AA744A" w:rsidRDefault="00944D31">
            <w:pPr>
              <w:pStyle w:val="TAC"/>
            </w:pPr>
            <w:r>
              <w:t>0</w:t>
            </w:r>
          </w:p>
        </w:tc>
      </w:tr>
      <w:tr w:rsidR="00AA744A" w14:paraId="5036F79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5DAC6C3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6804" w:type="dxa"/>
            <w:gridSpan w:val="8"/>
            <w:vAlign w:val="center"/>
          </w:tcPr>
          <w:p w14:paraId="75080865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39DFEFA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7C4264D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6804" w:type="dxa"/>
            <w:gridSpan w:val="8"/>
            <w:vAlign w:val="center"/>
          </w:tcPr>
          <w:p w14:paraId="6AFE53C0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6B5B679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EF999BB" w14:textId="77777777" w:rsidR="00AA744A" w:rsidRDefault="00944D31">
            <w:pPr>
              <w:pStyle w:val="TAC"/>
            </w:pPr>
            <w:r>
              <w:t>Evaluated Enhancement for Rel.17</w:t>
            </w:r>
          </w:p>
        </w:tc>
        <w:tc>
          <w:tcPr>
            <w:tcW w:w="851" w:type="dxa"/>
            <w:vAlign w:val="center"/>
          </w:tcPr>
          <w:p w14:paraId="288B8063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0AC92D8F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62E58763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1A87C2E6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654CB48A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4AB6FACF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68C0A785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41E78EBB" w14:textId="77777777" w:rsidR="00AA744A" w:rsidRDefault="00944D31">
            <w:pPr>
              <w:pStyle w:val="TAC"/>
            </w:pPr>
            <w:r>
              <w:t>RAIM</w:t>
            </w:r>
          </w:p>
        </w:tc>
      </w:tr>
      <w:tr w:rsidR="00AA744A" w14:paraId="54F5BAA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CA2B70C" w14:textId="77777777" w:rsidR="00AA744A" w:rsidRDefault="00944D31">
            <w:pPr>
              <w:pStyle w:val="TAC"/>
            </w:pPr>
            <w:r>
              <w:lastRenderedPageBreak/>
              <w:t>Additional notes, if any</w:t>
            </w:r>
          </w:p>
        </w:tc>
        <w:tc>
          <w:tcPr>
            <w:tcW w:w="851" w:type="dxa"/>
            <w:vAlign w:val="center"/>
          </w:tcPr>
          <w:p w14:paraId="79550612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DD6E204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47A9887F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DE65032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179F62C3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589C8916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0843FE51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33801D6D" w14:textId="77777777" w:rsidR="00AA744A" w:rsidRDefault="00AA744A">
            <w:pPr>
              <w:pStyle w:val="TAC"/>
            </w:pPr>
          </w:p>
        </w:tc>
      </w:tr>
    </w:tbl>
    <w:p w14:paraId="7207AE7A" w14:textId="77777777" w:rsidR="00AA744A" w:rsidRDefault="00AA744A"/>
    <w:p w14:paraId="2BBD7588" w14:textId="77777777" w:rsidR="00AA744A" w:rsidRDefault="00944D31">
      <w:pPr>
        <w:pStyle w:val="TH"/>
      </w:pPr>
      <w:r>
        <w:lastRenderedPageBreak/>
        <w:t>Table C.2.1.5.1-3: NR positioning enhancements - evaluation scenarios and parameters</w:t>
      </w:r>
    </w:p>
    <w:tbl>
      <w:tblPr>
        <w:tblW w:w="863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AA744A" w14:paraId="5D44CDB4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E52BBF3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851" w:type="dxa"/>
            <w:vAlign w:val="center"/>
          </w:tcPr>
          <w:p w14:paraId="67010F13" w14:textId="77777777" w:rsidR="00AA744A" w:rsidRDefault="00944D31">
            <w:pPr>
              <w:pStyle w:val="TAH"/>
            </w:pPr>
            <w:r>
              <w:t>[Case E17] (InF-SH, FR1)</w:t>
            </w:r>
          </w:p>
        </w:tc>
        <w:tc>
          <w:tcPr>
            <w:tcW w:w="850" w:type="dxa"/>
            <w:vAlign w:val="center"/>
          </w:tcPr>
          <w:p w14:paraId="2EAC35C7" w14:textId="77777777" w:rsidR="00AA744A" w:rsidRDefault="00944D31">
            <w:pPr>
              <w:pStyle w:val="TAH"/>
            </w:pPr>
            <w:r>
              <w:t>[Case E18] (InF-SH, FR1)</w:t>
            </w:r>
          </w:p>
        </w:tc>
        <w:tc>
          <w:tcPr>
            <w:tcW w:w="851" w:type="dxa"/>
            <w:vAlign w:val="center"/>
          </w:tcPr>
          <w:p w14:paraId="1F97E006" w14:textId="77777777" w:rsidR="00AA744A" w:rsidRDefault="00944D31">
            <w:pPr>
              <w:pStyle w:val="TAH"/>
            </w:pPr>
            <w:r>
              <w:t>[Case E19] (InF-SH, FR2)</w:t>
            </w:r>
          </w:p>
        </w:tc>
        <w:tc>
          <w:tcPr>
            <w:tcW w:w="850" w:type="dxa"/>
            <w:vAlign w:val="center"/>
          </w:tcPr>
          <w:p w14:paraId="2079F9A8" w14:textId="77777777" w:rsidR="00AA744A" w:rsidRDefault="00944D31">
            <w:pPr>
              <w:pStyle w:val="TAH"/>
            </w:pPr>
            <w:r>
              <w:t>[Case E20] (InF-SH, FR2)</w:t>
            </w:r>
          </w:p>
        </w:tc>
        <w:tc>
          <w:tcPr>
            <w:tcW w:w="851" w:type="dxa"/>
          </w:tcPr>
          <w:p w14:paraId="026B73B5" w14:textId="77777777" w:rsidR="00AA744A" w:rsidRDefault="00944D31">
            <w:pPr>
              <w:pStyle w:val="TAH"/>
            </w:pPr>
            <w:r>
              <w:t>[Case E21] (InF-DH, FR1)</w:t>
            </w:r>
          </w:p>
        </w:tc>
        <w:tc>
          <w:tcPr>
            <w:tcW w:w="850" w:type="dxa"/>
          </w:tcPr>
          <w:p w14:paraId="6F4299C7" w14:textId="77777777" w:rsidR="00AA744A" w:rsidRDefault="00944D31">
            <w:pPr>
              <w:pStyle w:val="TAH"/>
            </w:pPr>
            <w:r>
              <w:t>[Case E22] (InF-DH, FR1)</w:t>
            </w:r>
          </w:p>
        </w:tc>
        <w:tc>
          <w:tcPr>
            <w:tcW w:w="851" w:type="dxa"/>
          </w:tcPr>
          <w:p w14:paraId="69125BE2" w14:textId="77777777" w:rsidR="00AA744A" w:rsidRDefault="00944D31">
            <w:pPr>
              <w:pStyle w:val="TAH"/>
            </w:pPr>
            <w:r>
              <w:t>[Case E23] (InF-DH, FR2)</w:t>
            </w:r>
          </w:p>
        </w:tc>
        <w:tc>
          <w:tcPr>
            <w:tcW w:w="850" w:type="dxa"/>
          </w:tcPr>
          <w:p w14:paraId="005BCFF0" w14:textId="77777777" w:rsidR="00AA744A" w:rsidRDefault="00944D31">
            <w:pPr>
              <w:pStyle w:val="TAH"/>
            </w:pPr>
            <w:r>
              <w:t>[Case E24] (InF-DH, FR2)</w:t>
            </w:r>
          </w:p>
        </w:tc>
      </w:tr>
      <w:tr w:rsidR="00AA744A" w14:paraId="7A1E2C2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3944FFB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851" w:type="dxa"/>
            <w:vAlign w:val="center"/>
          </w:tcPr>
          <w:p w14:paraId="5BCD0D06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64798BE6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  <w:vAlign w:val="center"/>
          </w:tcPr>
          <w:p w14:paraId="25F8E5E6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58987F3F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</w:tcPr>
          <w:p w14:paraId="6D5673CB" w14:textId="77777777" w:rsidR="00AA744A" w:rsidRDefault="00944D31">
            <w:pPr>
              <w:pStyle w:val="TAC"/>
            </w:pPr>
            <w:r>
              <w:t>InF-DH</w:t>
            </w:r>
          </w:p>
          <w:p w14:paraId="28A51FC5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</w:tcPr>
          <w:p w14:paraId="61C08721" w14:textId="77777777" w:rsidR="00AA744A" w:rsidRDefault="00944D31">
            <w:pPr>
              <w:pStyle w:val="TAC"/>
            </w:pPr>
            <w:r>
              <w:t>InF-DH</w:t>
            </w:r>
          </w:p>
          <w:p w14:paraId="320CF087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1" w:type="dxa"/>
          </w:tcPr>
          <w:p w14:paraId="35744854" w14:textId="77777777" w:rsidR="00AA744A" w:rsidRDefault="00944D31">
            <w:pPr>
              <w:pStyle w:val="TAC"/>
            </w:pPr>
            <w:r>
              <w:t>InF-DH</w:t>
            </w:r>
          </w:p>
          <w:p w14:paraId="49079DD3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</w:tcPr>
          <w:p w14:paraId="443E834A" w14:textId="77777777" w:rsidR="00AA744A" w:rsidRDefault="00944D31">
            <w:pPr>
              <w:pStyle w:val="TAC"/>
            </w:pPr>
            <w:r>
              <w:t>InF-DH</w:t>
            </w:r>
          </w:p>
          <w:p w14:paraId="2D3F8D58" w14:textId="77777777" w:rsidR="00AA744A" w:rsidRDefault="00944D31">
            <w:pPr>
              <w:pStyle w:val="TAC"/>
            </w:pPr>
            <w:r>
              <w:t>(40%, 2, 2)</w:t>
            </w:r>
          </w:p>
        </w:tc>
      </w:tr>
      <w:tr w:rsidR="00AA744A" w14:paraId="5CDBDBC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291B7ED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851" w:type="dxa"/>
            <w:vAlign w:val="center"/>
          </w:tcPr>
          <w:p w14:paraId="5B49E96B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3D8CA47C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578EF120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0" w:type="dxa"/>
            <w:vAlign w:val="center"/>
          </w:tcPr>
          <w:p w14:paraId="21C54ECA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1" w:type="dxa"/>
            <w:vAlign w:val="center"/>
          </w:tcPr>
          <w:p w14:paraId="296C6005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3DAC61FB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19379C93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0" w:type="dxa"/>
            <w:vAlign w:val="center"/>
          </w:tcPr>
          <w:p w14:paraId="057E6456" w14:textId="77777777" w:rsidR="00AA744A" w:rsidRDefault="00944D31">
            <w:pPr>
              <w:pStyle w:val="TAC"/>
            </w:pPr>
            <w:r>
              <w:t>28GHz</w:t>
            </w:r>
          </w:p>
        </w:tc>
      </w:tr>
      <w:tr w:rsidR="00AA744A" w14:paraId="45E4E7D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98C6040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851" w:type="dxa"/>
            <w:vAlign w:val="center"/>
          </w:tcPr>
          <w:p w14:paraId="19555F1A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7B2E38FD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374D4C3B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0" w:type="dxa"/>
            <w:vAlign w:val="center"/>
          </w:tcPr>
          <w:p w14:paraId="2B7232E6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1" w:type="dxa"/>
            <w:vAlign w:val="center"/>
          </w:tcPr>
          <w:p w14:paraId="571775A0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3A084D52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6B8B2697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0" w:type="dxa"/>
            <w:vAlign w:val="center"/>
          </w:tcPr>
          <w:p w14:paraId="54546CF5" w14:textId="77777777" w:rsidR="00AA744A" w:rsidRDefault="00944D31">
            <w:pPr>
              <w:pStyle w:val="TAC"/>
            </w:pPr>
            <w:r>
              <w:t>120kHz</w:t>
            </w:r>
          </w:p>
        </w:tc>
      </w:tr>
      <w:tr w:rsidR="00AA744A" w14:paraId="29712E9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99E1D95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851" w:type="dxa"/>
            <w:vAlign w:val="center"/>
          </w:tcPr>
          <w:p w14:paraId="41E1C31B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0D06C4E5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57BC2FC0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0" w:type="dxa"/>
            <w:vAlign w:val="center"/>
          </w:tcPr>
          <w:p w14:paraId="6980B92E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1" w:type="dxa"/>
            <w:vAlign w:val="center"/>
          </w:tcPr>
          <w:p w14:paraId="0A4D1126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4997A6CF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59E74264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0" w:type="dxa"/>
            <w:vAlign w:val="center"/>
          </w:tcPr>
          <w:p w14:paraId="17EAE573" w14:textId="77777777" w:rsidR="00AA744A" w:rsidRDefault="00944D31">
            <w:pPr>
              <w:pStyle w:val="TAC"/>
            </w:pPr>
            <w:r>
              <w:t>400kHz</w:t>
            </w:r>
          </w:p>
        </w:tc>
      </w:tr>
      <w:tr w:rsidR="00AA744A" w14:paraId="6D47100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6143695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851" w:type="dxa"/>
            <w:vAlign w:val="center"/>
          </w:tcPr>
          <w:p w14:paraId="007EDE08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1E187B9A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2C4A7A3F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404083D0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060D983F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5296643B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6E8FFFE0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2558296A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423996DB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365D371C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31180810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01FA0DF5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70F60FB2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2AC51980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66701B64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75D7A7A3" w14:textId="77777777" w:rsidR="00AA744A" w:rsidRDefault="00944D31">
            <w:pPr>
              <w:pStyle w:val="TAC"/>
            </w:pPr>
            <w:r>
              <w:t>(comb-4 4 symbols)</w:t>
            </w:r>
          </w:p>
        </w:tc>
      </w:tr>
      <w:tr w:rsidR="00AA744A" w14:paraId="4846CBD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A3EA11A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2FB74414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6804" w:type="dxa"/>
            <w:gridSpan w:val="8"/>
            <w:vAlign w:val="center"/>
          </w:tcPr>
          <w:p w14:paraId="24BB80BE" w14:textId="77777777" w:rsidR="00AA744A" w:rsidRDefault="00944D31">
            <w:pPr>
              <w:pStyle w:val="TAC"/>
            </w:pPr>
            <w:bookmarkStart w:id="18" w:name="_Hlk56160192"/>
            <w:r>
              <w:t>1 port, ZC sequence</w:t>
            </w:r>
            <w:bookmarkEnd w:id="18"/>
          </w:p>
        </w:tc>
      </w:tr>
      <w:tr w:rsidR="00AA744A" w14:paraId="340E4B7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F06061D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6804" w:type="dxa"/>
            <w:gridSpan w:val="8"/>
            <w:vAlign w:val="center"/>
          </w:tcPr>
          <w:p w14:paraId="052563AD" w14:textId="77777777" w:rsidR="00AA744A" w:rsidRDefault="00944D31">
            <w:pPr>
              <w:pStyle w:val="TAC"/>
            </w:pPr>
            <w:r>
              <w:t>18</w:t>
            </w:r>
          </w:p>
          <w:p w14:paraId="066D8EDC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66902DC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370E666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6804" w:type="dxa"/>
            <w:gridSpan w:val="8"/>
            <w:vAlign w:val="center"/>
          </w:tcPr>
          <w:p w14:paraId="3D43A14F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0534DFE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438786B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6804" w:type="dxa"/>
            <w:gridSpan w:val="8"/>
            <w:vAlign w:val="center"/>
          </w:tcPr>
          <w:p w14:paraId="45706DE6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66D7DB2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87E8878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6804" w:type="dxa"/>
            <w:gridSpan w:val="8"/>
            <w:vAlign w:val="center"/>
          </w:tcPr>
          <w:p w14:paraId="09463E7C" w14:textId="77777777" w:rsidR="00AA744A" w:rsidRDefault="00944D31">
            <w:pPr>
              <w:pStyle w:val="TAC"/>
            </w:pPr>
            <w:r>
              <w:t>6dB</w:t>
            </w:r>
          </w:p>
        </w:tc>
      </w:tr>
      <w:tr w:rsidR="00AA744A" w14:paraId="1F8FE67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2008680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6804" w:type="dxa"/>
            <w:gridSpan w:val="8"/>
            <w:vAlign w:val="center"/>
          </w:tcPr>
          <w:p w14:paraId="6934899B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2174EA0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E8A1875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6804" w:type="dxa"/>
            <w:gridSpan w:val="8"/>
            <w:vAlign w:val="center"/>
          </w:tcPr>
          <w:p w14:paraId="42D9328C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27B4952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D428E65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6804" w:type="dxa"/>
            <w:gridSpan w:val="8"/>
            <w:vAlign w:val="center"/>
          </w:tcPr>
          <w:p w14:paraId="1D5D8499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704D041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5CA11FE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851" w:type="dxa"/>
            <w:vAlign w:val="center"/>
          </w:tcPr>
          <w:p w14:paraId="4421128B" w14:textId="77777777" w:rsidR="00AA744A" w:rsidRDefault="00944D31">
            <w:pPr>
              <w:pStyle w:val="TAC"/>
            </w:pPr>
            <w:r>
              <w:t>UL-TDOA taylor series RSRP</w:t>
            </w:r>
          </w:p>
        </w:tc>
        <w:tc>
          <w:tcPr>
            <w:tcW w:w="850" w:type="dxa"/>
            <w:vAlign w:val="center"/>
          </w:tcPr>
          <w:p w14:paraId="43D12D19" w14:textId="77777777" w:rsidR="00AA744A" w:rsidRDefault="00944D31">
            <w:pPr>
              <w:pStyle w:val="TAC"/>
            </w:pPr>
            <w:r>
              <w:t>UL-TDOA taylor series RSRP</w:t>
            </w:r>
          </w:p>
        </w:tc>
        <w:tc>
          <w:tcPr>
            <w:tcW w:w="851" w:type="dxa"/>
            <w:vAlign w:val="center"/>
          </w:tcPr>
          <w:p w14:paraId="4ABBE050" w14:textId="77777777" w:rsidR="00AA744A" w:rsidRDefault="00944D31">
            <w:pPr>
              <w:pStyle w:val="TAC"/>
            </w:pPr>
            <w:r>
              <w:t>UL-TDOA taylor series RSRP</w:t>
            </w:r>
          </w:p>
        </w:tc>
        <w:tc>
          <w:tcPr>
            <w:tcW w:w="850" w:type="dxa"/>
            <w:vAlign w:val="center"/>
          </w:tcPr>
          <w:p w14:paraId="24993ACD" w14:textId="77777777" w:rsidR="00AA744A" w:rsidRDefault="00944D31">
            <w:pPr>
              <w:pStyle w:val="TAC"/>
            </w:pPr>
            <w:r>
              <w:t>UL-TDOA taylor series RSRP</w:t>
            </w:r>
          </w:p>
        </w:tc>
        <w:tc>
          <w:tcPr>
            <w:tcW w:w="851" w:type="dxa"/>
            <w:vAlign w:val="center"/>
          </w:tcPr>
          <w:p w14:paraId="257186DE" w14:textId="77777777" w:rsidR="00AA744A" w:rsidRDefault="00944D31">
            <w:pPr>
              <w:pStyle w:val="TAC"/>
            </w:pPr>
            <w:r>
              <w:t>UL-TDOA taylor series RSRP</w:t>
            </w:r>
          </w:p>
        </w:tc>
        <w:tc>
          <w:tcPr>
            <w:tcW w:w="850" w:type="dxa"/>
            <w:vAlign w:val="center"/>
          </w:tcPr>
          <w:p w14:paraId="0F4FB590" w14:textId="77777777" w:rsidR="00AA744A" w:rsidRDefault="00944D31">
            <w:pPr>
              <w:pStyle w:val="TAC"/>
            </w:pPr>
            <w:r>
              <w:t>UL-TDOA taylor series RSRP</w:t>
            </w:r>
          </w:p>
        </w:tc>
        <w:tc>
          <w:tcPr>
            <w:tcW w:w="851" w:type="dxa"/>
            <w:vAlign w:val="center"/>
          </w:tcPr>
          <w:p w14:paraId="7FF510A7" w14:textId="77777777" w:rsidR="00AA744A" w:rsidRDefault="00944D31">
            <w:pPr>
              <w:pStyle w:val="TAC"/>
            </w:pPr>
            <w:r>
              <w:t>UL-TDOA taylor series RSRP</w:t>
            </w:r>
          </w:p>
        </w:tc>
        <w:tc>
          <w:tcPr>
            <w:tcW w:w="850" w:type="dxa"/>
            <w:vAlign w:val="center"/>
          </w:tcPr>
          <w:p w14:paraId="778CD179" w14:textId="77777777" w:rsidR="00AA744A" w:rsidRDefault="00944D31">
            <w:pPr>
              <w:pStyle w:val="TAC"/>
            </w:pPr>
            <w:r>
              <w:t>UL-TDOA taylor series RSRP</w:t>
            </w:r>
          </w:p>
        </w:tc>
      </w:tr>
      <w:tr w:rsidR="00AA744A" w14:paraId="50107EF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5A1FCC8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851" w:type="dxa"/>
            <w:vAlign w:val="center"/>
          </w:tcPr>
          <w:p w14:paraId="426B6131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2C7C7B28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3E8D65A7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51819361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72FFD6AA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5BDB1D36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7FFC785B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13A22FCD" w14:textId="77777777" w:rsidR="00AA744A" w:rsidRDefault="00944D31">
            <w:pPr>
              <w:pStyle w:val="TAC"/>
            </w:pPr>
            <w:r>
              <w:t>sync error 50ns</w:t>
            </w:r>
          </w:p>
        </w:tc>
      </w:tr>
      <w:tr w:rsidR="00AA744A" w14:paraId="4FF68E5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3E301F4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6804" w:type="dxa"/>
            <w:gridSpan w:val="8"/>
            <w:vAlign w:val="center"/>
          </w:tcPr>
          <w:p w14:paraId="56CEA0AA" w14:textId="77777777" w:rsidR="00AA744A" w:rsidRDefault="00944D31">
            <w:pPr>
              <w:pStyle w:val="TAC"/>
            </w:pPr>
            <w:r>
              <w:t>0</w:t>
            </w:r>
          </w:p>
        </w:tc>
      </w:tr>
      <w:tr w:rsidR="00AA744A" w14:paraId="7CD3DDF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0BFB816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6804" w:type="dxa"/>
            <w:gridSpan w:val="8"/>
            <w:vAlign w:val="center"/>
          </w:tcPr>
          <w:p w14:paraId="1605EFF9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573D995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6F79456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6804" w:type="dxa"/>
            <w:gridSpan w:val="8"/>
            <w:vAlign w:val="center"/>
          </w:tcPr>
          <w:p w14:paraId="4302A340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3F9FA17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1300580" w14:textId="77777777" w:rsidR="00AA744A" w:rsidRDefault="00944D31">
            <w:pPr>
              <w:pStyle w:val="TAC"/>
            </w:pPr>
            <w:r>
              <w:t>Evaluated Enhancement for Rel.17</w:t>
            </w:r>
          </w:p>
        </w:tc>
        <w:tc>
          <w:tcPr>
            <w:tcW w:w="851" w:type="dxa"/>
            <w:vAlign w:val="center"/>
          </w:tcPr>
          <w:p w14:paraId="5A500578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4AEEC41B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44E60EC8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48D1F9BB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3A664410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004DFE72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4B270CB7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341FB641" w14:textId="77777777" w:rsidR="00AA744A" w:rsidRDefault="00944D31">
            <w:pPr>
              <w:pStyle w:val="TAC"/>
            </w:pPr>
            <w:r>
              <w:t>RAIM</w:t>
            </w:r>
          </w:p>
        </w:tc>
      </w:tr>
      <w:tr w:rsidR="00AA744A" w14:paraId="42FA68AA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A017757" w14:textId="77777777" w:rsidR="00AA744A" w:rsidRDefault="00944D31">
            <w:pPr>
              <w:pStyle w:val="TAC"/>
            </w:pPr>
            <w:r>
              <w:lastRenderedPageBreak/>
              <w:t>Additional notes, if any</w:t>
            </w:r>
          </w:p>
        </w:tc>
        <w:tc>
          <w:tcPr>
            <w:tcW w:w="851" w:type="dxa"/>
            <w:vAlign w:val="center"/>
          </w:tcPr>
          <w:p w14:paraId="554C3825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6812C0BA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32787EE1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53A85960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7C799755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5FAF8174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6B06166E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63976B40" w14:textId="77777777" w:rsidR="00AA744A" w:rsidRDefault="00AA744A">
            <w:pPr>
              <w:pStyle w:val="TAC"/>
            </w:pPr>
          </w:p>
        </w:tc>
      </w:tr>
    </w:tbl>
    <w:p w14:paraId="1B8E299C" w14:textId="77777777" w:rsidR="00AA744A" w:rsidRDefault="00AA744A"/>
    <w:p w14:paraId="37DF1612" w14:textId="77777777" w:rsidR="00AA744A" w:rsidRDefault="00944D31">
      <w:pPr>
        <w:pStyle w:val="TH"/>
      </w:pPr>
      <w:r>
        <w:lastRenderedPageBreak/>
        <w:t>Table C.2.1.5.1-4: NR positioning enhancements - evaluation scenarios and parameters</w:t>
      </w:r>
    </w:p>
    <w:tbl>
      <w:tblPr>
        <w:tblW w:w="863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AA744A" w14:paraId="24DF11FF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45E8690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851" w:type="dxa"/>
            <w:vAlign w:val="center"/>
          </w:tcPr>
          <w:p w14:paraId="395CE382" w14:textId="77777777" w:rsidR="00AA744A" w:rsidRDefault="00944D31">
            <w:pPr>
              <w:pStyle w:val="TAH"/>
            </w:pPr>
            <w:r>
              <w:t>[Case E25] (InF-SH, FR1)</w:t>
            </w:r>
          </w:p>
        </w:tc>
        <w:tc>
          <w:tcPr>
            <w:tcW w:w="850" w:type="dxa"/>
            <w:vAlign w:val="center"/>
          </w:tcPr>
          <w:p w14:paraId="3B90B79C" w14:textId="77777777" w:rsidR="00AA744A" w:rsidRDefault="00944D31">
            <w:pPr>
              <w:pStyle w:val="TAH"/>
            </w:pPr>
            <w:r>
              <w:t>[Case E26] (InF-SH, FR1)</w:t>
            </w:r>
          </w:p>
        </w:tc>
        <w:tc>
          <w:tcPr>
            <w:tcW w:w="851" w:type="dxa"/>
            <w:vAlign w:val="center"/>
          </w:tcPr>
          <w:p w14:paraId="39E0BD27" w14:textId="77777777" w:rsidR="00AA744A" w:rsidRDefault="00944D31">
            <w:pPr>
              <w:pStyle w:val="TAH"/>
            </w:pPr>
            <w:r>
              <w:t>[Case E27] (InF-SH, FR2)</w:t>
            </w:r>
          </w:p>
        </w:tc>
        <w:tc>
          <w:tcPr>
            <w:tcW w:w="850" w:type="dxa"/>
            <w:vAlign w:val="center"/>
          </w:tcPr>
          <w:p w14:paraId="7DC56711" w14:textId="77777777" w:rsidR="00AA744A" w:rsidRDefault="00944D31">
            <w:pPr>
              <w:pStyle w:val="TAH"/>
            </w:pPr>
            <w:r>
              <w:t>[Case E28] (InF-SH, FR2)</w:t>
            </w:r>
          </w:p>
        </w:tc>
        <w:tc>
          <w:tcPr>
            <w:tcW w:w="851" w:type="dxa"/>
          </w:tcPr>
          <w:p w14:paraId="190FF894" w14:textId="77777777" w:rsidR="00AA744A" w:rsidRDefault="00944D31">
            <w:pPr>
              <w:pStyle w:val="TAH"/>
            </w:pPr>
            <w:r>
              <w:t>[Case E29] (InF-DH, FR1)</w:t>
            </w:r>
          </w:p>
        </w:tc>
        <w:tc>
          <w:tcPr>
            <w:tcW w:w="850" w:type="dxa"/>
          </w:tcPr>
          <w:p w14:paraId="14C013EB" w14:textId="77777777" w:rsidR="00AA744A" w:rsidRDefault="00944D31">
            <w:pPr>
              <w:pStyle w:val="TAH"/>
            </w:pPr>
            <w:r>
              <w:t>[Case E30] (InF-DH, FR1)</w:t>
            </w:r>
          </w:p>
        </w:tc>
        <w:tc>
          <w:tcPr>
            <w:tcW w:w="851" w:type="dxa"/>
          </w:tcPr>
          <w:p w14:paraId="27C8E328" w14:textId="77777777" w:rsidR="00AA744A" w:rsidRDefault="00944D31">
            <w:pPr>
              <w:pStyle w:val="TAH"/>
            </w:pPr>
            <w:r>
              <w:t>[Case E31] (InF-DH, FR2)</w:t>
            </w:r>
          </w:p>
        </w:tc>
        <w:tc>
          <w:tcPr>
            <w:tcW w:w="850" w:type="dxa"/>
          </w:tcPr>
          <w:p w14:paraId="60BF45A1" w14:textId="77777777" w:rsidR="00AA744A" w:rsidRDefault="00944D31">
            <w:pPr>
              <w:pStyle w:val="TAH"/>
            </w:pPr>
            <w:r>
              <w:t>[Case E32] (InF-DH, FR2)</w:t>
            </w:r>
          </w:p>
        </w:tc>
      </w:tr>
      <w:tr w:rsidR="00AA744A" w14:paraId="74EE72A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CC23BAE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851" w:type="dxa"/>
            <w:vAlign w:val="center"/>
          </w:tcPr>
          <w:p w14:paraId="62784618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3B25F64A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  <w:vAlign w:val="center"/>
          </w:tcPr>
          <w:p w14:paraId="3A663A1E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7ED06471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</w:tcPr>
          <w:p w14:paraId="1BAA3133" w14:textId="77777777" w:rsidR="00AA744A" w:rsidRDefault="00944D31">
            <w:pPr>
              <w:pStyle w:val="TAC"/>
            </w:pPr>
            <w:r>
              <w:t>InF-DH</w:t>
            </w:r>
          </w:p>
          <w:p w14:paraId="6B2E259A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</w:tcPr>
          <w:p w14:paraId="64656800" w14:textId="77777777" w:rsidR="00AA744A" w:rsidRDefault="00944D31">
            <w:pPr>
              <w:pStyle w:val="TAC"/>
            </w:pPr>
            <w:r>
              <w:t>InF-DH</w:t>
            </w:r>
          </w:p>
          <w:p w14:paraId="2153A6F0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1" w:type="dxa"/>
          </w:tcPr>
          <w:p w14:paraId="2137FDFC" w14:textId="77777777" w:rsidR="00AA744A" w:rsidRDefault="00944D31">
            <w:pPr>
              <w:pStyle w:val="TAC"/>
            </w:pPr>
            <w:r>
              <w:t>InF-DH</w:t>
            </w:r>
          </w:p>
          <w:p w14:paraId="7C177A3F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</w:tcPr>
          <w:p w14:paraId="2BB9AA97" w14:textId="77777777" w:rsidR="00AA744A" w:rsidRDefault="00944D31">
            <w:pPr>
              <w:pStyle w:val="TAC"/>
            </w:pPr>
            <w:r>
              <w:t>InF-DH</w:t>
            </w:r>
          </w:p>
          <w:p w14:paraId="0CD22552" w14:textId="77777777" w:rsidR="00AA744A" w:rsidRDefault="00944D31">
            <w:pPr>
              <w:pStyle w:val="TAC"/>
            </w:pPr>
            <w:r>
              <w:t>(40%, 2, 2)</w:t>
            </w:r>
          </w:p>
        </w:tc>
      </w:tr>
      <w:tr w:rsidR="00AA744A" w14:paraId="25BB26D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AB290BE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851" w:type="dxa"/>
            <w:vAlign w:val="center"/>
          </w:tcPr>
          <w:p w14:paraId="2F67BBE4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399FDED6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45349CBF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0" w:type="dxa"/>
            <w:vAlign w:val="center"/>
          </w:tcPr>
          <w:p w14:paraId="0E6E1F89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1" w:type="dxa"/>
            <w:vAlign w:val="center"/>
          </w:tcPr>
          <w:p w14:paraId="31BC7D92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272A29B9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178F7653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0" w:type="dxa"/>
            <w:vAlign w:val="center"/>
          </w:tcPr>
          <w:p w14:paraId="75BB1901" w14:textId="77777777" w:rsidR="00AA744A" w:rsidRDefault="00944D31">
            <w:pPr>
              <w:pStyle w:val="TAC"/>
            </w:pPr>
            <w:r>
              <w:t>28GHz</w:t>
            </w:r>
          </w:p>
        </w:tc>
      </w:tr>
      <w:tr w:rsidR="00AA744A" w14:paraId="78DD5DC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7CCBF53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851" w:type="dxa"/>
            <w:vAlign w:val="center"/>
          </w:tcPr>
          <w:p w14:paraId="24D48AC0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08DBB90D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7056DE45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0" w:type="dxa"/>
            <w:vAlign w:val="center"/>
          </w:tcPr>
          <w:p w14:paraId="4F99DFE5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1" w:type="dxa"/>
            <w:vAlign w:val="center"/>
          </w:tcPr>
          <w:p w14:paraId="5D2F4482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796413C7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0F57B05B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0" w:type="dxa"/>
            <w:vAlign w:val="center"/>
          </w:tcPr>
          <w:p w14:paraId="32155EAA" w14:textId="77777777" w:rsidR="00AA744A" w:rsidRDefault="00944D31">
            <w:pPr>
              <w:pStyle w:val="TAC"/>
            </w:pPr>
            <w:r>
              <w:t>120kHz</w:t>
            </w:r>
          </w:p>
        </w:tc>
      </w:tr>
      <w:tr w:rsidR="00AA744A" w14:paraId="08035E0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F64443B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851" w:type="dxa"/>
            <w:vAlign w:val="center"/>
          </w:tcPr>
          <w:p w14:paraId="249A85A5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5705C83B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13DF6F9B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0" w:type="dxa"/>
            <w:vAlign w:val="center"/>
          </w:tcPr>
          <w:p w14:paraId="7DC93D8F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1" w:type="dxa"/>
            <w:vAlign w:val="center"/>
          </w:tcPr>
          <w:p w14:paraId="2C4B9641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6AD00677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4994EEAD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0" w:type="dxa"/>
            <w:vAlign w:val="center"/>
          </w:tcPr>
          <w:p w14:paraId="71954EF7" w14:textId="77777777" w:rsidR="00AA744A" w:rsidRDefault="00944D31">
            <w:pPr>
              <w:pStyle w:val="TAC"/>
            </w:pPr>
            <w:r>
              <w:t>400kHz</w:t>
            </w:r>
          </w:p>
        </w:tc>
      </w:tr>
      <w:tr w:rsidR="00AA744A" w14:paraId="0B9CF82A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43C1089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851" w:type="dxa"/>
            <w:vAlign w:val="center"/>
          </w:tcPr>
          <w:p w14:paraId="0F531C42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026FC435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14C6C986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292DC9DD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5CA5E5E5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63716E63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11A4B0E5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76230E5D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39EB096F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08D5C6B6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0C34F05D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65F5D4C2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22F0006D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6C4D294A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6735F7F6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1C7690C8" w14:textId="77777777" w:rsidR="00AA744A" w:rsidRDefault="00944D31">
            <w:pPr>
              <w:pStyle w:val="TAC"/>
            </w:pPr>
            <w:r>
              <w:t>(comb-4 4 symbols)</w:t>
            </w:r>
          </w:p>
        </w:tc>
      </w:tr>
      <w:tr w:rsidR="00AA744A" w14:paraId="2AE33DE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FE91CE1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4D05B15D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6804" w:type="dxa"/>
            <w:gridSpan w:val="8"/>
            <w:vAlign w:val="center"/>
          </w:tcPr>
          <w:p w14:paraId="6E721D84" w14:textId="77777777" w:rsidR="00AA744A" w:rsidRDefault="00944D31">
            <w:pPr>
              <w:pStyle w:val="TAC"/>
            </w:pPr>
            <w:r>
              <w:t>1 port, ZC sequence</w:t>
            </w:r>
          </w:p>
        </w:tc>
      </w:tr>
      <w:tr w:rsidR="00AA744A" w14:paraId="71B6D2B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ACA7E96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6804" w:type="dxa"/>
            <w:gridSpan w:val="8"/>
            <w:vAlign w:val="center"/>
          </w:tcPr>
          <w:p w14:paraId="75673F1E" w14:textId="77777777" w:rsidR="00AA744A" w:rsidRDefault="00944D31">
            <w:pPr>
              <w:pStyle w:val="TAC"/>
            </w:pPr>
            <w:r>
              <w:t>18</w:t>
            </w:r>
          </w:p>
          <w:p w14:paraId="14ED6134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2CA1D37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DBFAE79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6804" w:type="dxa"/>
            <w:gridSpan w:val="8"/>
            <w:vAlign w:val="center"/>
          </w:tcPr>
          <w:p w14:paraId="0D951DB8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0D49935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7396759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6804" w:type="dxa"/>
            <w:gridSpan w:val="8"/>
            <w:vAlign w:val="center"/>
          </w:tcPr>
          <w:p w14:paraId="503E9E3E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7F222FB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AA6D3F0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6804" w:type="dxa"/>
            <w:gridSpan w:val="8"/>
            <w:vAlign w:val="center"/>
          </w:tcPr>
          <w:p w14:paraId="4D1D7BC6" w14:textId="77777777" w:rsidR="00AA744A" w:rsidRDefault="00944D31">
            <w:pPr>
              <w:pStyle w:val="TAC"/>
            </w:pPr>
            <w:r>
              <w:t>6dB</w:t>
            </w:r>
          </w:p>
        </w:tc>
      </w:tr>
      <w:tr w:rsidR="00AA744A" w14:paraId="687B0DB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D8EA3E7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6804" w:type="dxa"/>
            <w:gridSpan w:val="8"/>
            <w:vAlign w:val="center"/>
          </w:tcPr>
          <w:p w14:paraId="4432B5F3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1795CC8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3CAB2B2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6804" w:type="dxa"/>
            <w:gridSpan w:val="8"/>
            <w:vAlign w:val="center"/>
          </w:tcPr>
          <w:p w14:paraId="223648DB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2EE739F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8D34D9F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6804" w:type="dxa"/>
            <w:gridSpan w:val="8"/>
            <w:vAlign w:val="center"/>
          </w:tcPr>
          <w:p w14:paraId="0D55C806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01063B0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7A68905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851" w:type="dxa"/>
            <w:vAlign w:val="center"/>
          </w:tcPr>
          <w:p w14:paraId="4AE3870B" w14:textId="77777777" w:rsidR="00AA744A" w:rsidRDefault="00944D31">
            <w:pPr>
              <w:pStyle w:val="TAC"/>
            </w:pPr>
            <w:r>
              <w:t>UL-TDOA taylor series first/median peak</w:t>
            </w:r>
          </w:p>
        </w:tc>
        <w:tc>
          <w:tcPr>
            <w:tcW w:w="850" w:type="dxa"/>
            <w:vAlign w:val="center"/>
          </w:tcPr>
          <w:p w14:paraId="15C07F26" w14:textId="77777777" w:rsidR="00AA744A" w:rsidRDefault="00944D31">
            <w:pPr>
              <w:pStyle w:val="TAC"/>
            </w:pPr>
            <w:r>
              <w:t>UL-TDOA taylor series first/median peak</w:t>
            </w:r>
          </w:p>
        </w:tc>
        <w:tc>
          <w:tcPr>
            <w:tcW w:w="851" w:type="dxa"/>
            <w:vAlign w:val="center"/>
          </w:tcPr>
          <w:p w14:paraId="14DA9998" w14:textId="77777777" w:rsidR="00AA744A" w:rsidRDefault="00944D31">
            <w:pPr>
              <w:pStyle w:val="TAC"/>
            </w:pPr>
            <w:r>
              <w:t>UL-TDOA taylor series first/median peak</w:t>
            </w:r>
          </w:p>
        </w:tc>
        <w:tc>
          <w:tcPr>
            <w:tcW w:w="850" w:type="dxa"/>
            <w:vAlign w:val="center"/>
          </w:tcPr>
          <w:p w14:paraId="214305F5" w14:textId="77777777" w:rsidR="00AA744A" w:rsidRDefault="00944D31">
            <w:pPr>
              <w:pStyle w:val="TAC"/>
            </w:pPr>
            <w:r>
              <w:t>UL-TDOA taylor series first/median peak</w:t>
            </w:r>
          </w:p>
        </w:tc>
        <w:tc>
          <w:tcPr>
            <w:tcW w:w="851" w:type="dxa"/>
            <w:vAlign w:val="center"/>
          </w:tcPr>
          <w:p w14:paraId="23484226" w14:textId="77777777" w:rsidR="00AA744A" w:rsidRDefault="00944D31">
            <w:pPr>
              <w:pStyle w:val="TAC"/>
            </w:pPr>
            <w:r>
              <w:t>UL-TDOA taylor series first/median peak</w:t>
            </w:r>
          </w:p>
        </w:tc>
        <w:tc>
          <w:tcPr>
            <w:tcW w:w="850" w:type="dxa"/>
            <w:vAlign w:val="center"/>
          </w:tcPr>
          <w:p w14:paraId="261E83D9" w14:textId="77777777" w:rsidR="00AA744A" w:rsidRDefault="00944D31">
            <w:pPr>
              <w:pStyle w:val="TAC"/>
            </w:pPr>
            <w:r>
              <w:t>UL-TDOA taylor series first/median peak</w:t>
            </w:r>
          </w:p>
        </w:tc>
        <w:tc>
          <w:tcPr>
            <w:tcW w:w="851" w:type="dxa"/>
            <w:vAlign w:val="center"/>
          </w:tcPr>
          <w:p w14:paraId="7BB4DFB7" w14:textId="77777777" w:rsidR="00AA744A" w:rsidRDefault="00944D31">
            <w:pPr>
              <w:pStyle w:val="TAC"/>
            </w:pPr>
            <w:r>
              <w:t>UL-TDOA taylor series first/median peak</w:t>
            </w:r>
          </w:p>
        </w:tc>
        <w:tc>
          <w:tcPr>
            <w:tcW w:w="850" w:type="dxa"/>
            <w:vAlign w:val="center"/>
          </w:tcPr>
          <w:p w14:paraId="64F75F0C" w14:textId="77777777" w:rsidR="00AA744A" w:rsidRDefault="00944D31">
            <w:pPr>
              <w:pStyle w:val="TAC"/>
            </w:pPr>
            <w:r>
              <w:t>UL-TDOA taylor series first/median peak</w:t>
            </w:r>
          </w:p>
        </w:tc>
      </w:tr>
      <w:tr w:rsidR="00AA744A" w14:paraId="74F760C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7137C6B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851" w:type="dxa"/>
            <w:vAlign w:val="center"/>
          </w:tcPr>
          <w:p w14:paraId="7198FEE5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15777D52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240F7C72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0125EA19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26927BE7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5CA816F2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378538F0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0CE62A74" w14:textId="77777777" w:rsidR="00AA744A" w:rsidRDefault="00944D31">
            <w:pPr>
              <w:pStyle w:val="TAC"/>
            </w:pPr>
            <w:r>
              <w:t>sync error 50ns</w:t>
            </w:r>
          </w:p>
        </w:tc>
      </w:tr>
      <w:tr w:rsidR="00AA744A" w14:paraId="0D0D9A6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147CA4B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6804" w:type="dxa"/>
            <w:gridSpan w:val="8"/>
            <w:vAlign w:val="center"/>
          </w:tcPr>
          <w:p w14:paraId="4A287497" w14:textId="77777777" w:rsidR="00AA744A" w:rsidRDefault="00944D31">
            <w:pPr>
              <w:pStyle w:val="TAC"/>
            </w:pPr>
            <w:r>
              <w:t>0</w:t>
            </w:r>
          </w:p>
        </w:tc>
      </w:tr>
      <w:tr w:rsidR="00AA744A" w14:paraId="2424898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DEA0BB5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6804" w:type="dxa"/>
            <w:gridSpan w:val="8"/>
            <w:vAlign w:val="center"/>
          </w:tcPr>
          <w:p w14:paraId="76CFFCDC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5439C8B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8BC8810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6804" w:type="dxa"/>
            <w:gridSpan w:val="8"/>
            <w:vAlign w:val="center"/>
          </w:tcPr>
          <w:p w14:paraId="63BC91FF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4D6F313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7D5EF98" w14:textId="77777777" w:rsidR="00AA744A" w:rsidRDefault="00944D31">
            <w:pPr>
              <w:pStyle w:val="TAC"/>
            </w:pPr>
            <w:r>
              <w:t>Evaluated Enhancement for Rel.17</w:t>
            </w:r>
          </w:p>
        </w:tc>
        <w:tc>
          <w:tcPr>
            <w:tcW w:w="851" w:type="dxa"/>
            <w:vAlign w:val="center"/>
          </w:tcPr>
          <w:p w14:paraId="75556F42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699A3D65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5D3246CC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6CD2EAA8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7281141B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5CED515C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17571283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026DE823" w14:textId="77777777" w:rsidR="00AA744A" w:rsidRDefault="00944D31">
            <w:pPr>
              <w:pStyle w:val="TAC"/>
            </w:pPr>
            <w:r>
              <w:t>RAIM</w:t>
            </w:r>
          </w:p>
        </w:tc>
      </w:tr>
      <w:tr w:rsidR="00AA744A" w14:paraId="62678A3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DBF4AFF" w14:textId="77777777" w:rsidR="00AA744A" w:rsidRDefault="00944D31">
            <w:pPr>
              <w:pStyle w:val="TAC"/>
            </w:pPr>
            <w:r>
              <w:lastRenderedPageBreak/>
              <w:t>Additional notes, if any</w:t>
            </w:r>
          </w:p>
        </w:tc>
        <w:tc>
          <w:tcPr>
            <w:tcW w:w="851" w:type="dxa"/>
            <w:vAlign w:val="center"/>
          </w:tcPr>
          <w:p w14:paraId="6EACDE78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78DF8685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32388FEF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3EF681CA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11DE048B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0D60FA07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5C64947D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19A17739" w14:textId="77777777" w:rsidR="00AA744A" w:rsidRDefault="00AA744A">
            <w:pPr>
              <w:pStyle w:val="TAC"/>
            </w:pPr>
          </w:p>
        </w:tc>
      </w:tr>
    </w:tbl>
    <w:p w14:paraId="392D5464" w14:textId="77777777" w:rsidR="00AA744A" w:rsidRDefault="00AA744A"/>
    <w:p w14:paraId="1B0B4AF6" w14:textId="77777777" w:rsidR="00AA744A" w:rsidRDefault="00944D31">
      <w:pPr>
        <w:pStyle w:val="TH"/>
      </w:pPr>
      <w:r>
        <w:lastRenderedPageBreak/>
        <w:t>Table C.2.1.5.1-5: NR positioning enhancements - evaluation scenarios and parameters</w:t>
      </w:r>
    </w:p>
    <w:tbl>
      <w:tblPr>
        <w:tblW w:w="863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AA744A" w14:paraId="6BB28339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B476F8C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851" w:type="dxa"/>
            <w:vAlign w:val="center"/>
          </w:tcPr>
          <w:p w14:paraId="1E8F1FD5" w14:textId="77777777" w:rsidR="00AA744A" w:rsidRDefault="00944D31">
            <w:pPr>
              <w:pStyle w:val="TAH"/>
            </w:pPr>
            <w:r>
              <w:t>[Case E33] (InF-SH, FR1)</w:t>
            </w:r>
          </w:p>
        </w:tc>
        <w:tc>
          <w:tcPr>
            <w:tcW w:w="850" w:type="dxa"/>
            <w:vAlign w:val="center"/>
          </w:tcPr>
          <w:p w14:paraId="73C4FD47" w14:textId="77777777" w:rsidR="00AA744A" w:rsidRDefault="00944D31">
            <w:pPr>
              <w:pStyle w:val="TAH"/>
            </w:pPr>
            <w:r>
              <w:t>[Case E34] (InF-SH, FR1)</w:t>
            </w:r>
          </w:p>
        </w:tc>
        <w:tc>
          <w:tcPr>
            <w:tcW w:w="851" w:type="dxa"/>
            <w:vAlign w:val="center"/>
          </w:tcPr>
          <w:p w14:paraId="673570E5" w14:textId="77777777" w:rsidR="00AA744A" w:rsidRDefault="00944D31">
            <w:pPr>
              <w:pStyle w:val="TAH"/>
            </w:pPr>
            <w:r>
              <w:t>[Case E35] (InF-SH, FR2)</w:t>
            </w:r>
          </w:p>
        </w:tc>
        <w:tc>
          <w:tcPr>
            <w:tcW w:w="850" w:type="dxa"/>
            <w:vAlign w:val="center"/>
          </w:tcPr>
          <w:p w14:paraId="0838F4CF" w14:textId="77777777" w:rsidR="00AA744A" w:rsidRDefault="00944D31">
            <w:pPr>
              <w:pStyle w:val="TAH"/>
            </w:pPr>
            <w:r>
              <w:t>[Case E36] (InF-SH, FR2)</w:t>
            </w:r>
          </w:p>
        </w:tc>
        <w:tc>
          <w:tcPr>
            <w:tcW w:w="851" w:type="dxa"/>
          </w:tcPr>
          <w:p w14:paraId="0C146718" w14:textId="77777777" w:rsidR="00AA744A" w:rsidRDefault="00944D31">
            <w:pPr>
              <w:pStyle w:val="TAH"/>
            </w:pPr>
            <w:r>
              <w:t>[Case E37] (InF-DH, FR1)</w:t>
            </w:r>
          </w:p>
        </w:tc>
        <w:tc>
          <w:tcPr>
            <w:tcW w:w="850" w:type="dxa"/>
          </w:tcPr>
          <w:p w14:paraId="05C3B88C" w14:textId="77777777" w:rsidR="00AA744A" w:rsidRDefault="00944D31">
            <w:pPr>
              <w:pStyle w:val="TAH"/>
            </w:pPr>
            <w:r>
              <w:t>[Case E38] (InF-DH, FR1)</w:t>
            </w:r>
          </w:p>
        </w:tc>
        <w:tc>
          <w:tcPr>
            <w:tcW w:w="851" w:type="dxa"/>
          </w:tcPr>
          <w:p w14:paraId="408B8882" w14:textId="77777777" w:rsidR="00AA744A" w:rsidRDefault="00944D31">
            <w:pPr>
              <w:pStyle w:val="TAH"/>
            </w:pPr>
            <w:r>
              <w:t>[Case E39] (InF-DH, FR2)</w:t>
            </w:r>
          </w:p>
        </w:tc>
        <w:tc>
          <w:tcPr>
            <w:tcW w:w="850" w:type="dxa"/>
          </w:tcPr>
          <w:p w14:paraId="4400BF2A" w14:textId="77777777" w:rsidR="00AA744A" w:rsidRDefault="00944D31">
            <w:pPr>
              <w:pStyle w:val="TAH"/>
            </w:pPr>
            <w:r>
              <w:t>[Case E40] (InF-DH, FR2)</w:t>
            </w:r>
          </w:p>
        </w:tc>
      </w:tr>
      <w:tr w:rsidR="00AA744A" w14:paraId="3F5B226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A612129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851" w:type="dxa"/>
            <w:vAlign w:val="center"/>
          </w:tcPr>
          <w:p w14:paraId="3B41FAAF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6D3AEEC7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  <w:vAlign w:val="center"/>
          </w:tcPr>
          <w:p w14:paraId="08E73505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28E9A383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</w:tcPr>
          <w:p w14:paraId="26328FE4" w14:textId="77777777" w:rsidR="00AA744A" w:rsidRDefault="00944D31">
            <w:pPr>
              <w:pStyle w:val="TAC"/>
            </w:pPr>
            <w:r>
              <w:t>InF-DH</w:t>
            </w:r>
          </w:p>
          <w:p w14:paraId="7CC6D340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</w:tcPr>
          <w:p w14:paraId="72A32BA4" w14:textId="77777777" w:rsidR="00AA744A" w:rsidRDefault="00944D31">
            <w:pPr>
              <w:pStyle w:val="TAC"/>
            </w:pPr>
            <w:r>
              <w:t>InF-DH</w:t>
            </w:r>
          </w:p>
          <w:p w14:paraId="78CE3A45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1" w:type="dxa"/>
          </w:tcPr>
          <w:p w14:paraId="1A9E6779" w14:textId="77777777" w:rsidR="00AA744A" w:rsidRDefault="00944D31">
            <w:pPr>
              <w:pStyle w:val="TAC"/>
            </w:pPr>
            <w:r>
              <w:t>InF-DH</w:t>
            </w:r>
          </w:p>
          <w:p w14:paraId="49F450EB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</w:tcPr>
          <w:p w14:paraId="3CD1178B" w14:textId="77777777" w:rsidR="00AA744A" w:rsidRDefault="00944D31">
            <w:pPr>
              <w:pStyle w:val="TAC"/>
            </w:pPr>
            <w:r>
              <w:t>InF-DH</w:t>
            </w:r>
          </w:p>
          <w:p w14:paraId="3C8116F9" w14:textId="77777777" w:rsidR="00AA744A" w:rsidRDefault="00944D31">
            <w:pPr>
              <w:pStyle w:val="TAC"/>
            </w:pPr>
            <w:r>
              <w:t>(40%, 2, 2)</w:t>
            </w:r>
          </w:p>
        </w:tc>
      </w:tr>
      <w:tr w:rsidR="00AA744A" w14:paraId="76D4E86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642A780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851" w:type="dxa"/>
            <w:vAlign w:val="center"/>
          </w:tcPr>
          <w:p w14:paraId="66209F2E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0C87A512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4AD45298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0" w:type="dxa"/>
            <w:vAlign w:val="center"/>
          </w:tcPr>
          <w:p w14:paraId="4E716DC1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1" w:type="dxa"/>
            <w:vAlign w:val="center"/>
          </w:tcPr>
          <w:p w14:paraId="708C6B76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560392B7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62205244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0" w:type="dxa"/>
            <w:vAlign w:val="center"/>
          </w:tcPr>
          <w:p w14:paraId="0D00E81A" w14:textId="77777777" w:rsidR="00AA744A" w:rsidRDefault="00944D31">
            <w:pPr>
              <w:pStyle w:val="TAC"/>
            </w:pPr>
            <w:r>
              <w:t>28GHz</w:t>
            </w:r>
          </w:p>
        </w:tc>
      </w:tr>
      <w:tr w:rsidR="00AA744A" w14:paraId="6C5EFFB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0E50279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851" w:type="dxa"/>
            <w:vAlign w:val="center"/>
          </w:tcPr>
          <w:p w14:paraId="4C9CBF63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3467143B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717FD80C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0" w:type="dxa"/>
            <w:vAlign w:val="center"/>
          </w:tcPr>
          <w:p w14:paraId="5090428A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1" w:type="dxa"/>
            <w:vAlign w:val="center"/>
          </w:tcPr>
          <w:p w14:paraId="49557D7A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6FBB86E3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08329CF1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0" w:type="dxa"/>
            <w:vAlign w:val="center"/>
          </w:tcPr>
          <w:p w14:paraId="18BB8160" w14:textId="77777777" w:rsidR="00AA744A" w:rsidRDefault="00944D31">
            <w:pPr>
              <w:pStyle w:val="TAC"/>
            </w:pPr>
            <w:r>
              <w:t>120kHz</w:t>
            </w:r>
          </w:p>
        </w:tc>
      </w:tr>
      <w:tr w:rsidR="00AA744A" w14:paraId="16A24D0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384E008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851" w:type="dxa"/>
            <w:vAlign w:val="center"/>
          </w:tcPr>
          <w:p w14:paraId="6B935092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0D86DDB0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09F36B1A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0" w:type="dxa"/>
            <w:vAlign w:val="center"/>
          </w:tcPr>
          <w:p w14:paraId="5A6086D5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1" w:type="dxa"/>
            <w:vAlign w:val="center"/>
          </w:tcPr>
          <w:p w14:paraId="442170AC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51EC4169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6F964B8F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0" w:type="dxa"/>
            <w:vAlign w:val="center"/>
          </w:tcPr>
          <w:p w14:paraId="73DD94CC" w14:textId="77777777" w:rsidR="00AA744A" w:rsidRDefault="00944D31">
            <w:pPr>
              <w:pStyle w:val="TAC"/>
            </w:pPr>
            <w:r>
              <w:t>400kHz</w:t>
            </w:r>
          </w:p>
        </w:tc>
      </w:tr>
      <w:tr w:rsidR="00AA744A" w14:paraId="1609096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B719CD8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851" w:type="dxa"/>
            <w:vAlign w:val="center"/>
          </w:tcPr>
          <w:p w14:paraId="009AF71E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5406FC0F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2B00B434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550DEB48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1208126F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5AB7E7AB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5C3F5F90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06420C5B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2EE0A7E5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7B95D5CD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3E3822F7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0AA24390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0E069906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2E292704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7BCA81E4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22E605EF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D7E7046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26A60E17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4B77481E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3A1696D8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0FA59E2F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5FB23003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51E8D31B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6BF7A1DA" w14:textId="77777777" w:rsidR="00AA744A" w:rsidRDefault="00944D31">
            <w:pPr>
              <w:pStyle w:val="TAC"/>
            </w:pPr>
            <w:r>
              <w:t>(comb-4 4 symbols)</w:t>
            </w:r>
          </w:p>
        </w:tc>
      </w:tr>
      <w:tr w:rsidR="00AA744A" w14:paraId="67FF596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3B99857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32163419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6804" w:type="dxa"/>
            <w:gridSpan w:val="8"/>
            <w:vAlign w:val="center"/>
          </w:tcPr>
          <w:p w14:paraId="18D96B8A" w14:textId="77777777" w:rsidR="00AA744A" w:rsidRDefault="00944D31">
            <w:pPr>
              <w:pStyle w:val="TAC"/>
            </w:pPr>
            <w:r>
              <w:t>1 port, QPSK-PN + 1 port, ZC sequence</w:t>
            </w:r>
          </w:p>
        </w:tc>
      </w:tr>
      <w:tr w:rsidR="00AA744A" w14:paraId="4E2D493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A15E789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6804" w:type="dxa"/>
            <w:gridSpan w:val="8"/>
            <w:vAlign w:val="center"/>
          </w:tcPr>
          <w:p w14:paraId="45605D2B" w14:textId="77777777" w:rsidR="00AA744A" w:rsidRDefault="00944D31">
            <w:pPr>
              <w:pStyle w:val="TAC"/>
            </w:pPr>
            <w:r>
              <w:t>18</w:t>
            </w:r>
          </w:p>
          <w:p w14:paraId="1CE311C4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7E1533B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A5DD776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6804" w:type="dxa"/>
            <w:gridSpan w:val="8"/>
            <w:vAlign w:val="center"/>
          </w:tcPr>
          <w:p w14:paraId="3D1F8A9B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5EB2B39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E6F259E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6804" w:type="dxa"/>
            <w:gridSpan w:val="8"/>
            <w:vAlign w:val="center"/>
          </w:tcPr>
          <w:p w14:paraId="5902E25B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153A40C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8A0B5B3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6804" w:type="dxa"/>
            <w:gridSpan w:val="8"/>
            <w:vAlign w:val="center"/>
          </w:tcPr>
          <w:p w14:paraId="18674196" w14:textId="77777777" w:rsidR="00AA744A" w:rsidRDefault="00944D31">
            <w:pPr>
              <w:pStyle w:val="TAC"/>
            </w:pPr>
            <w:r>
              <w:t>DL:7.78dB</w:t>
            </w:r>
          </w:p>
          <w:p w14:paraId="4C4BDBC0" w14:textId="77777777" w:rsidR="00AA744A" w:rsidRDefault="00944D31">
            <w:pPr>
              <w:pStyle w:val="TAC"/>
            </w:pPr>
            <w:r>
              <w:t>UL:6dB</w:t>
            </w:r>
          </w:p>
        </w:tc>
      </w:tr>
      <w:tr w:rsidR="00AA744A" w14:paraId="509B3DD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6D4A919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6804" w:type="dxa"/>
            <w:gridSpan w:val="8"/>
            <w:vAlign w:val="center"/>
          </w:tcPr>
          <w:p w14:paraId="57681FDD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6181AA9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E9F87A3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6804" w:type="dxa"/>
            <w:gridSpan w:val="8"/>
            <w:vAlign w:val="center"/>
          </w:tcPr>
          <w:p w14:paraId="79237D0F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23238E0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67A9D0D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6804" w:type="dxa"/>
            <w:gridSpan w:val="8"/>
            <w:vAlign w:val="center"/>
          </w:tcPr>
          <w:p w14:paraId="68E7E405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41A7EF6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60C5FD6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851" w:type="dxa"/>
            <w:vAlign w:val="center"/>
          </w:tcPr>
          <w:p w14:paraId="43C55E8C" w14:textId="77777777" w:rsidR="00AA744A" w:rsidRDefault="00944D31">
            <w:pPr>
              <w:pStyle w:val="TAC"/>
            </w:pPr>
            <w:r>
              <w:t>Multi-RTT taylor series RSRP</w:t>
            </w:r>
          </w:p>
        </w:tc>
        <w:tc>
          <w:tcPr>
            <w:tcW w:w="850" w:type="dxa"/>
            <w:vAlign w:val="center"/>
          </w:tcPr>
          <w:p w14:paraId="05C8F77B" w14:textId="77777777" w:rsidR="00AA744A" w:rsidRDefault="00944D31">
            <w:pPr>
              <w:pStyle w:val="TAC"/>
            </w:pPr>
            <w:r>
              <w:t>Multi-RTT taylor series RSRP</w:t>
            </w:r>
          </w:p>
        </w:tc>
        <w:tc>
          <w:tcPr>
            <w:tcW w:w="851" w:type="dxa"/>
            <w:vAlign w:val="center"/>
          </w:tcPr>
          <w:p w14:paraId="09CADC44" w14:textId="77777777" w:rsidR="00AA744A" w:rsidRDefault="00944D31">
            <w:pPr>
              <w:pStyle w:val="TAC"/>
            </w:pPr>
            <w:r>
              <w:t>Multi-RTT taylor series RSRP</w:t>
            </w:r>
          </w:p>
        </w:tc>
        <w:tc>
          <w:tcPr>
            <w:tcW w:w="850" w:type="dxa"/>
            <w:vAlign w:val="center"/>
          </w:tcPr>
          <w:p w14:paraId="4670C11E" w14:textId="77777777" w:rsidR="00AA744A" w:rsidRDefault="00944D31">
            <w:pPr>
              <w:pStyle w:val="TAC"/>
            </w:pPr>
            <w:r>
              <w:t>Multi-RTT taylor series RSRP</w:t>
            </w:r>
          </w:p>
        </w:tc>
        <w:tc>
          <w:tcPr>
            <w:tcW w:w="851" w:type="dxa"/>
            <w:vAlign w:val="center"/>
          </w:tcPr>
          <w:p w14:paraId="6EAD8060" w14:textId="77777777" w:rsidR="00AA744A" w:rsidRDefault="00944D31">
            <w:pPr>
              <w:pStyle w:val="TAC"/>
            </w:pPr>
            <w:r>
              <w:t>Multi-RTT taylor series RSRP</w:t>
            </w:r>
          </w:p>
        </w:tc>
        <w:tc>
          <w:tcPr>
            <w:tcW w:w="850" w:type="dxa"/>
            <w:vAlign w:val="center"/>
          </w:tcPr>
          <w:p w14:paraId="1122D2F9" w14:textId="77777777" w:rsidR="00AA744A" w:rsidRDefault="00944D31">
            <w:pPr>
              <w:pStyle w:val="TAC"/>
            </w:pPr>
            <w:r>
              <w:t>Multi-RTT taylor series RSRP</w:t>
            </w:r>
          </w:p>
        </w:tc>
        <w:tc>
          <w:tcPr>
            <w:tcW w:w="851" w:type="dxa"/>
            <w:vAlign w:val="center"/>
          </w:tcPr>
          <w:p w14:paraId="000443BF" w14:textId="77777777" w:rsidR="00AA744A" w:rsidRDefault="00944D31">
            <w:pPr>
              <w:pStyle w:val="TAC"/>
            </w:pPr>
            <w:r>
              <w:t>Multi-RTT taylor series RSRP</w:t>
            </w:r>
          </w:p>
        </w:tc>
        <w:tc>
          <w:tcPr>
            <w:tcW w:w="850" w:type="dxa"/>
            <w:vAlign w:val="center"/>
          </w:tcPr>
          <w:p w14:paraId="3EA7AD16" w14:textId="77777777" w:rsidR="00AA744A" w:rsidRDefault="00944D31">
            <w:pPr>
              <w:pStyle w:val="TAC"/>
            </w:pPr>
            <w:r>
              <w:t>Multi-RTT taylor series RSRP</w:t>
            </w:r>
          </w:p>
        </w:tc>
      </w:tr>
      <w:tr w:rsidR="00AA744A" w14:paraId="74E726F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297EB8D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851" w:type="dxa"/>
            <w:vAlign w:val="center"/>
          </w:tcPr>
          <w:p w14:paraId="793475B5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6C9499C3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1BDBB52B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56C1F8AE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6A6DFEAE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18D04064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0842F461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0BA5DB9F" w14:textId="77777777" w:rsidR="00AA744A" w:rsidRDefault="00944D31">
            <w:pPr>
              <w:pStyle w:val="TAC"/>
            </w:pPr>
            <w:r>
              <w:t>sync error 50ns</w:t>
            </w:r>
          </w:p>
        </w:tc>
      </w:tr>
      <w:tr w:rsidR="00AA744A" w14:paraId="37D40FE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2CDF6FE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6804" w:type="dxa"/>
            <w:gridSpan w:val="8"/>
            <w:vAlign w:val="center"/>
          </w:tcPr>
          <w:p w14:paraId="12894977" w14:textId="77777777" w:rsidR="00AA744A" w:rsidRDefault="00944D31">
            <w:pPr>
              <w:pStyle w:val="TAC"/>
            </w:pPr>
            <w:r>
              <w:t>0</w:t>
            </w:r>
          </w:p>
        </w:tc>
      </w:tr>
      <w:tr w:rsidR="00AA744A" w14:paraId="3FDAFE0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D7206AC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6804" w:type="dxa"/>
            <w:gridSpan w:val="8"/>
            <w:vAlign w:val="center"/>
          </w:tcPr>
          <w:p w14:paraId="7A76EFD0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25549D4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F4FB83E" w14:textId="77777777" w:rsidR="00AA744A" w:rsidRDefault="00944D31">
            <w:pPr>
              <w:pStyle w:val="TAC"/>
            </w:pPr>
            <w:r>
              <w:lastRenderedPageBreak/>
              <w:t>Precoding assumptions (codebook, nrof antenna elements used, etc)</w:t>
            </w:r>
          </w:p>
        </w:tc>
        <w:tc>
          <w:tcPr>
            <w:tcW w:w="6804" w:type="dxa"/>
            <w:gridSpan w:val="8"/>
            <w:vAlign w:val="center"/>
          </w:tcPr>
          <w:p w14:paraId="405C05BB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0B4803A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A230F3A" w14:textId="77777777" w:rsidR="00AA744A" w:rsidRDefault="00944D31">
            <w:pPr>
              <w:pStyle w:val="TAC"/>
            </w:pPr>
            <w:r>
              <w:t>Evaluated Enhancement for Rel.17</w:t>
            </w:r>
          </w:p>
        </w:tc>
        <w:tc>
          <w:tcPr>
            <w:tcW w:w="851" w:type="dxa"/>
            <w:vAlign w:val="center"/>
          </w:tcPr>
          <w:p w14:paraId="6E0BFAC3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5C9FEABF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7DFD8E67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034D10A4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3E840393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6989E762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6A7E884B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133FA274" w14:textId="77777777" w:rsidR="00AA744A" w:rsidRDefault="00944D31">
            <w:pPr>
              <w:pStyle w:val="TAC"/>
            </w:pPr>
            <w:r>
              <w:t>RAIM</w:t>
            </w:r>
          </w:p>
        </w:tc>
      </w:tr>
      <w:tr w:rsidR="00AA744A" w14:paraId="4E3BCB2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4BFCF8A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851" w:type="dxa"/>
            <w:vAlign w:val="center"/>
          </w:tcPr>
          <w:p w14:paraId="2D89C6BD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1999FFD4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43F82036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20F89A4D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7C4437E9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6021F1D5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114772E4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7D0F47A0" w14:textId="77777777" w:rsidR="00AA744A" w:rsidRDefault="00AA744A">
            <w:pPr>
              <w:pStyle w:val="TAC"/>
            </w:pPr>
          </w:p>
        </w:tc>
      </w:tr>
    </w:tbl>
    <w:p w14:paraId="66EE2F2C" w14:textId="77777777" w:rsidR="00AA744A" w:rsidRDefault="00AA744A"/>
    <w:p w14:paraId="5A94A32B" w14:textId="77777777" w:rsidR="00AA744A" w:rsidRDefault="00944D31">
      <w:pPr>
        <w:pStyle w:val="TH"/>
      </w:pPr>
      <w:r>
        <w:lastRenderedPageBreak/>
        <w:t>Table C.2.1.5.1-6: NR positioning enhancements - evaluation scenarios and parameters</w:t>
      </w:r>
    </w:p>
    <w:tbl>
      <w:tblPr>
        <w:tblW w:w="863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AA744A" w14:paraId="3425DDF1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3448FF3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851" w:type="dxa"/>
            <w:vAlign w:val="center"/>
          </w:tcPr>
          <w:p w14:paraId="48532343" w14:textId="77777777" w:rsidR="00AA744A" w:rsidRDefault="00944D31">
            <w:pPr>
              <w:pStyle w:val="TAH"/>
            </w:pPr>
            <w:r>
              <w:t>[Case E41] (InF-SH, FR1)</w:t>
            </w:r>
          </w:p>
        </w:tc>
        <w:tc>
          <w:tcPr>
            <w:tcW w:w="850" w:type="dxa"/>
            <w:vAlign w:val="center"/>
          </w:tcPr>
          <w:p w14:paraId="387C8DD8" w14:textId="77777777" w:rsidR="00AA744A" w:rsidRDefault="00944D31">
            <w:pPr>
              <w:pStyle w:val="TAH"/>
            </w:pPr>
            <w:r>
              <w:t>[Case E42] (InF-SH, FR1)</w:t>
            </w:r>
          </w:p>
        </w:tc>
        <w:tc>
          <w:tcPr>
            <w:tcW w:w="851" w:type="dxa"/>
            <w:vAlign w:val="center"/>
          </w:tcPr>
          <w:p w14:paraId="1D5A5C68" w14:textId="77777777" w:rsidR="00AA744A" w:rsidRDefault="00944D31">
            <w:pPr>
              <w:pStyle w:val="TAH"/>
            </w:pPr>
            <w:r>
              <w:t>[Case E43] (InF-SH, FR2)</w:t>
            </w:r>
          </w:p>
        </w:tc>
        <w:tc>
          <w:tcPr>
            <w:tcW w:w="850" w:type="dxa"/>
            <w:vAlign w:val="center"/>
          </w:tcPr>
          <w:p w14:paraId="2E97B974" w14:textId="77777777" w:rsidR="00AA744A" w:rsidRDefault="00944D31">
            <w:pPr>
              <w:pStyle w:val="TAH"/>
            </w:pPr>
            <w:r>
              <w:t>[Case E44] (InF-SH, FR2)</w:t>
            </w:r>
          </w:p>
        </w:tc>
        <w:tc>
          <w:tcPr>
            <w:tcW w:w="851" w:type="dxa"/>
          </w:tcPr>
          <w:p w14:paraId="0DB26F69" w14:textId="77777777" w:rsidR="00AA744A" w:rsidRDefault="00944D31">
            <w:pPr>
              <w:pStyle w:val="TAH"/>
            </w:pPr>
            <w:r>
              <w:t>[Case E45] (InF-DH, FR1)</w:t>
            </w:r>
          </w:p>
        </w:tc>
        <w:tc>
          <w:tcPr>
            <w:tcW w:w="850" w:type="dxa"/>
          </w:tcPr>
          <w:p w14:paraId="1168C193" w14:textId="77777777" w:rsidR="00AA744A" w:rsidRDefault="00944D31">
            <w:pPr>
              <w:pStyle w:val="TAH"/>
            </w:pPr>
            <w:r>
              <w:t>[Case E46] (InF-DH, FR1)</w:t>
            </w:r>
          </w:p>
        </w:tc>
        <w:tc>
          <w:tcPr>
            <w:tcW w:w="851" w:type="dxa"/>
          </w:tcPr>
          <w:p w14:paraId="7AD6E13E" w14:textId="77777777" w:rsidR="00AA744A" w:rsidRDefault="00944D31">
            <w:pPr>
              <w:pStyle w:val="TAH"/>
            </w:pPr>
            <w:r>
              <w:t>[Case E47] (InF-DH, FR2)</w:t>
            </w:r>
          </w:p>
        </w:tc>
        <w:tc>
          <w:tcPr>
            <w:tcW w:w="850" w:type="dxa"/>
          </w:tcPr>
          <w:p w14:paraId="208BF43F" w14:textId="77777777" w:rsidR="00AA744A" w:rsidRDefault="00944D31">
            <w:pPr>
              <w:pStyle w:val="TAH"/>
            </w:pPr>
            <w:r>
              <w:t>[Case E48] (InF-DH, FR2)</w:t>
            </w:r>
          </w:p>
        </w:tc>
      </w:tr>
      <w:tr w:rsidR="00AA744A" w14:paraId="03DEAB9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BC04436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851" w:type="dxa"/>
            <w:vAlign w:val="center"/>
          </w:tcPr>
          <w:p w14:paraId="0A05A768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15F407D1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  <w:vAlign w:val="center"/>
          </w:tcPr>
          <w:p w14:paraId="4DDC97E5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22BC0429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</w:tcPr>
          <w:p w14:paraId="21F855D0" w14:textId="77777777" w:rsidR="00AA744A" w:rsidRDefault="00944D31">
            <w:pPr>
              <w:pStyle w:val="TAC"/>
            </w:pPr>
            <w:r>
              <w:t>InF-DH</w:t>
            </w:r>
          </w:p>
          <w:p w14:paraId="4F00D9E3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</w:tcPr>
          <w:p w14:paraId="6EB3C4AF" w14:textId="77777777" w:rsidR="00AA744A" w:rsidRDefault="00944D31">
            <w:pPr>
              <w:pStyle w:val="TAC"/>
            </w:pPr>
            <w:r>
              <w:t>InF-DH</w:t>
            </w:r>
          </w:p>
          <w:p w14:paraId="018D6B02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1" w:type="dxa"/>
          </w:tcPr>
          <w:p w14:paraId="294EE1E7" w14:textId="77777777" w:rsidR="00AA744A" w:rsidRDefault="00944D31">
            <w:pPr>
              <w:pStyle w:val="TAC"/>
            </w:pPr>
            <w:r>
              <w:t>InF-DH</w:t>
            </w:r>
          </w:p>
          <w:p w14:paraId="523D1AE8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</w:tcPr>
          <w:p w14:paraId="0D3E2045" w14:textId="77777777" w:rsidR="00AA744A" w:rsidRDefault="00944D31">
            <w:pPr>
              <w:pStyle w:val="TAC"/>
            </w:pPr>
            <w:r>
              <w:t>InF-DH</w:t>
            </w:r>
          </w:p>
          <w:p w14:paraId="2368BB1A" w14:textId="77777777" w:rsidR="00AA744A" w:rsidRDefault="00944D31">
            <w:pPr>
              <w:pStyle w:val="TAC"/>
            </w:pPr>
            <w:r>
              <w:t>(40%, 2, 2)</w:t>
            </w:r>
          </w:p>
        </w:tc>
      </w:tr>
      <w:tr w:rsidR="00AA744A" w14:paraId="41EDD07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0697CDA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851" w:type="dxa"/>
            <w:vAlign w:val="center"/>
          </w:tcPr>
          <w:p w14:paraId="39E76521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7D1F63B9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3841AE03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0" w:type="dxa"/>
            <w:vAlign w:val="center"/>
          </w:tcPr>
          <w:p w14:paraId="4ABD8208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1" w:type="dxa"/>
            <w:vAlign w:val="center"/>
          </w:tcPr>
          <w:p w14:paraId="633237AF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188F190E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44C0F7D1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0" w:type="dxa"/>
            <w:vAlign w:val="center"/>
          </w:tcPr>
          <w:p w14:paraId="39EFDC93" w14:textId="77777777" w:rsidR="00AA744A" w:rsidRDefault="00944D31">
            <w:pPr>
              <w:pStyle w:val="TAC"/>
            </w:pPr>
            <w:r>
              <w:t>28GHz</w:t>
            </w:r>
          </w:p>
        </w:tc>
      </w:tr>
      <w:tr w:rsidR="00AA744A" w14:paraId="656E469A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B632FA2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851" w:type="dxa"/>
            <w:vAlign w:val="center"/>
          </w:tcPr>
          <w:p w14:paraId="072741DB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08162689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54D0FD2E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0" w:type="dxa"/>
            <w:vAlign w:val="center"/>
          </w:tcPr>
          <w:p w14:paraId="708DBC61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1" w:type="dxa"/>
            <w:vAlign w:val="center"/>
          </w:tcPr>
          <w:p w14:paraId="0880B9F2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4D6A312F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7DEDC1B8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0" w:type="dxa"/>
            <w:vAlign w:val="center"/>
          </w:tcPr>
          <w:p w14:paraId="252DB465" w14:textId="77777777" w:rsidR="00AA744A" w:rsidRDefault="00944D31">
            <w:pPr>
              <w:pStyle w:val="TAC"/>
            </w:pPr>
            <w:r>
              <w:t>120kHz</w:t>
            </w:r>
          </w:p>
        </w:tc>
      </w:tr>
      <w:tr w:rsidR="00AA744A" w14:paraId="2670826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2977FD3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851" w:type="dxa"/>
            <w:vAlign w:val="center"/>
          </w:tcPr>
          <w:p w14:paraId="190FA17D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07B2F81A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77E4C00E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0" w:type="dxa"/>
            <w:vAlign w:val="center"/>
          </w:tcPr>
          <w:p w14:paraId="1DA8C549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1" w:type="dxa"/>
            <w:vAlign w:val="center"/>
          </w:tcPr>
          <w:p w14:paraId="6EA54015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5498592B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73A1A40E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0" w:type="dxa"/>
            <w:vAlign w:val="center"/>
          </w:tcPr>
          <w:p w14:paraId="1B1F9A55" w14:textId="77777777" w:rsidR="00AA744A" w:rsidRDefault="00944D31">
            <w:pPr>
              <w:pStyle w:val="TAC"/>
            </w:pPr>
            <w:r>
              <w:t>400kHz</w:t>
            </w:r>
          </w:p>
        </w:tc>
      </w:tr>
      <w:tr w:rsidR="00AA744A" w14:paraId="5F349DF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5485761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851" w:type="dxa"/>
            <w:vAlign w:val="center"/>
          </w:tcPr>
          <w:p w14:paraId="034CFE88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3BCD5629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4F6F49EC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7B73CA35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24214D8A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2CA86B65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542CC760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54E984DE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1D9B0E12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60777EB6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344F278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6716C414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6F6D0EFA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45E4733F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68261D6A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19434A12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457D50DB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7393C3DD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06CDDB1E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225BBBAF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343BDB60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775BD18E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18833311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7C4ADE07" w14:textId="77777777" w:rsidR="00AA744A" w:rsidRDefault="00944D31">
            <w:pPr>
              <w:pStyle w:val="TAC"/>
            </w:pPr>
            <w:r>
              <w:t>(comb-4 4 symbols)</w:t>
            </w:r>
          </w:p>
        </w:tc>
      </w:tr>
      <w:tr w:rsidR="00AA744A" w14:paraId="0834B84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09DDF09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438213DE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6804" w:type="dxa"/>
            <w:gridSpan w:val="8"/>
            <w:vAlign w:val="center"/>
          </w:tcPr>
          <w:p w14:paraId="7040FCF2" w14:textId="77777777" w:rsidR="00AA744A" w:rsidRDefault="00944D31">
            <w:pPr>
              <w:pStyle w:val="TAC"/>
            </w:pPr>
            <w:r>
              <w:t>1 port, QPSK-PN + 1 port, ZC sequence</w:t>
            </w:r>
          </w:p>
        </w:tc>
      </w:tr>
      <w:tr w:rsidR="00AA744A" w14:paraId="3D6F120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98EC9C5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6804" w:type="dxa"/>
            <w:gridSpan w:val="8"/>
            <w:vAlign w:val="center"/>
          </w:tcPr>
          <w:p w14:paraId="25DF7112" w14:textId="77777777" w:rsidR="00AA744A" w:rsidRDefault="00944D31">
            <w:pPr>
              <w:pStyle w:val="TAC"/>
            </w:pPr>
            <w:r>
              <w:t>18</w:t>
            </w:r>
          </w:p>
          <w:p w14:paraId="0801859A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6D1A747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91463E6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6804" w:type="dxa"/>
            <w:gridSpan w:val="8"/>
            <w:vAlign w:val="center"/>
          </w:tcPr>
          <w:p w14:paraId="4E494CF7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51C21D6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AF33082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6804" w:type="dxa"/>
            <w:gridSpan w:val="8"/>
            <w:vAlign w:val="center"/>
          </w:tcPr>
          <w:p w14:paraId="4E98AA17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4442CB6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EEEEB96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6804" w:type="dxa"/>
            <w:gridSpan w:val="8"/>
            <w:vAlign w:val="center"/>
          </w:tcPr>
          <w:p w14:paraId="4ED093F0" w14:textId="77777777" w:rsidR="00AA744A" w:rsidRDefault="00944D31">
            <w:pPr>
              <w:pStyle w:val="TAC"/>
            </w:pPr>
            <w:r>
              <w:t>DL:7.78dB</w:t>
            </w:r>
          </w:p>
          <w:p w14:paraId="32C82BBD" w14:textId="77777777" w:rsidR="00AA744A" w:rsidRDefault="00944D31">
            <w:pPr>
              <w:pStyle w:val="TAC"/>
            </w:pPr>
            <w:r>
              <w:t>UL:6dB</w:t>
            </w:r>
          </w:p>
        </w:tc>
      </w:tr>
      <w:tr w:rsidR="00AA744A" w14:paraId="11AAE4E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182DF4D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6804" w:type="dxa"/>
            <w:gridSpan w:val="8"/>
            <w:vAlign w:val="center"/>
          </w:tcPr>
          <w:p w14:paraId="24BD6A7C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5A1C279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41C1AD4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6804" w:type="dxa"/>
            <w:gridSpan w:val="8"/>
            <w:vAlign w:val="center"/>
          </w:tcPr>
          <w:p w14:paraId="253E179A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6633E5B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527B1FD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6804" w:type="dxa"/>
            <w:gridSpan w:val="8"/>
            <w:vAlign w:val="center"/>
          </w:tcPr>
          <w:p w14:paraId="5EE3DA20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710CE18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FFFE954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851" w:type="dxa"/>
            <w:vAlign w:val="center"/>
          </w:tcPr>
          <w:p w14:paraId="47A72B89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0" w:type="dxa"/>
            <w:vAlign w:val="center"/>
          </w:tcPr>
          <w:p w14:paraId="733DEF86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1" w:type="dxa"/>
            <w:vAlign w:val="center"/>
          </w:tcPr>
          <w:p w14:paraId="2A1ACFD5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0" w:type="dxa"/>
            <w:vAlign w:val="center"/>
          </w:tcPr>
          <w:p w14:paraId="61A3E46F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1" w:type="dxa"/>
            <w:vAlign w:val="center"/>
          </w:tcPr>
          <w:p w14:paraId="677F7028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0" w:type="dxa"/>
            <w:vAlign w:val="center"/>
          </w:tcPr>
          <w:p w14:paraId="1EFE95B6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1" w:type="dxa"/>
            <w:vAlign w:val="center"/>
          </w:tcPr>
          <w:p w14:paraId="27C21F2A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0" w:type="dxa"/>
            <w:vAlign w:val="center"/>
          </w:tcPr>
          <w:p w14:paraId="5D326300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</w:tr>
      <w:tr w:rsidR="00AA744A" w14:paraId="612224E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6359CF1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851" w:type="dxa"/>
            <w:vAlign w:val="center"/>
          </w:tcPr>
          <w:p w14:paraId="21D27E61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234704E4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76935466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0D19C864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31295735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1A034C8C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0B9C447F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04FC6101" w14:textId="77777777" w:rsidR="00AA744A" w:rsidRDefault="00944D31">
            <w:pPr>
              <w:pStyle w:val="TAC"/>
            </w:pPr>
            <w:r>
              <w:t>sync error 50ns</w:t>
            </w:r>
          </w:p>
        </w:tc>
      </w:tr>
      <w:tr w:rsidR="00AA744A" w14:paraId="30EF8BF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5EF6F76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6804" w:type="dxa"/>
            <w:gridSpan w:val="8"/>
            <w:vAlign w:val="center"/>
          </w:tcPr>
          <w:p w14:paraId="7D93FA20" w14:textId="77777777" w:rsidR="00AA744A" w:rsidRDefault="00944D31">
            <w:pPr>
              <w:pStyle w:val="TAC"/>
            </w:pPr>
            <w:r>
              <w:t>0</w:t>
            </w:r>
          </w:p>
        </w:tc>
      </w:tr>
      <w:tr w:rsidR="00AA744A" w14:paraId="6138CA5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0DA7E8A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6804" w:type="dxa"/>
            <w:gridSpan w:val="8"/>
            <w:vAlign w:val="center"/>
          </w:tcPr>
          <w:p w14:paraId="09356A39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6DB5501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AB88B28" w14:textId="77777777" w:rsidR="00AA744A" w:rsidRDefault="00944D31">
            <w:pPr>
              <w:pStyle w:val="TAC"/>
            </w:pPr>
            <w:r>
              <w:lastRenderedPageBreak/>
              <w:t>Precoding assumptions (codebook, nrof antenna elements used, etc)</w:t>
            </w:r>
          </w:p>
        </w:tc>
        <w:tc>
          <w:tcPr>
            <w:tcW w:w="6804" w:type="dxa"/>
            <w:gridSpan w:val="8"/>
            <w:vAlign w:val="center"/>
          </w:tcPr>
          <w:p w14:paraId="74BF65E7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77E1D95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FCE8840" w14:textId="77777777" w:rsidR="00AA744A" w:rsidRDefault="00944D31">
            <w:pPr>
              <w:pStyle w:val="TAC"/>
            </w:pPr>
            <w:r>
              <w:t>Evaluated Enhancement for Rel.17</w:t>
            </w:r>
          </w:p>
        </w:tc>
        <w:tc>
          <w:tcPr>
            <w:tcW w:w="851" w:type="dxa"/>
            <w:vAlign w:val="center"/>
          </w:tcPr>
          <w:p w14:paraId="114DEFDF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75F7F1B6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4400B9B2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6AE0AEC3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489D6B85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5A32B0BF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65B36AA6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2F0F4549" w14:textId="77777777" w:rsidR="00AA744A" w:rsidRDefault="00944D31">
            <w:pPr>
              <w:pStyle w:val="TAC"/>
            </w:pPr>
            <w:r>
              <w:t>RAIM</w:t>
            </w:r>
          </w:p>
        </w:tc>
      </w:tr>
      <w:tr w:rsidR="00AA744A" w14:paraId="64111A3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E5B8D96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851" w:type="dxa"/>
            <w:vAlign w:val="center"/>
          </w:tcPr>
          <w:p w14:paraId="09538924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64C0CECB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53CA1BBC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0B96DAE9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3558C76E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29E795F0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346FDCE6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427A2CAF" w14:textId="77777777" w:rsidR="00AA744A" w:rsidRDefault="00AA744A">
            <w:pPr>
              <w:pStyle w:val="TAC"/>
            </w:pPr>
          </w:p>
        </w:tc>
      </w:tr>
    </w:tbl>
    <w:p w14:paraId="7F27148E" w14:textId="77777777" w:rsidR="00AA744A" w:rsidRDefault="00AA744A"/>
    <w:p w14:paraId="194C795C" w14:textId="77777777" w:rsidR="00AA744A" w:rsidRDefault="00944D31">
      <w:pPr>
        <w:pStyle w:val="TH"/>
      </w:pPr>
      <w:r>
        <w:lastRenderedPageBreak/>
        <w:t>Table C.2.1.5.1-7: NR positioning enhancements - evaluation scenarios and parameters</w:t>
      </w:r>
    </w:p>
    <w:tbl>
      <w:tblPr>
        <w:tblW w:w="693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</w:tblGrid>
      <w:tr w:rsidR="00AA744A" w14:paraId="64C6D07D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5D875F2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851" w:type="dxa"/>
            <w:vAlign w:val="center"/>
          </w:tcPr>
          <w:p w14:paraId="7C318F3D" w14:textId="77777777" w:rsidR="00AA744A" w:rsidRDefault="00944D31">
            <w:pPr>
              <w:pStyle w:val="TAH"/>
            </w:pPr>
            <w:r>
              <w:t>[Case E49] (InF-SH, FR1)</w:t>
            </w:r>
          </w:p>
        </w:tc>
        <w:tc>
          <w:tcPr>
            <w:tcW w:w="850" w:type="dxa"/>
            <w:vAlign w:val="center"/>
          </w:tcPr>
          <w:p w14:paraId="14511E8F" w14:textId="77777777" w:rsidR="00AA744A" w:rsidRDefault="00944D31">
            <w:pPr>
              <w:pStyle w:val="TAH"/>
            </w:pPr>
            <w:r>
              <w:t>[Case E50] (InF-SH, FR1)</w:t>
            </w:r>
          </w:p>
        </w:tc>
        <w:tc>
          <w:tcPr>
            <w:tcW w:w="851" w:type="dxa"/>
            <w:vAlign w:val="center"/>
          </w:tcPr>
          <w:p w14:paraId="070E101F" w14:textId="77777777" w:rsidR="00AA744A" w:rsidRDefault="00944D31">
            <w:pPr>
              <w:pStyle w:val="TAH"/>
            </w:pPr>
            <w:r>
              <w:t>[Case E51] (InF-SH, FR1)</w:t>
            </w:r>
          </w:p>
        </w:tc>
        <w:tc>
          <w:tcPr>
            <w:tcW w:w="850" w:type="dxa"/>
            <w:vAlign w:val="center"/>
          </w:tcPr>
          <w:p w14:paraId="418D2345" w14:textId="77777777" w:rsidR="00AA744A" w:rsidRDefault="00944D31">
            <w:pPr>
              <w:pStyle w:val="TAH"/>
            </w:pPr>
            <w:r>
              <w:t>[Case E52] (InF-SH, FR1)</w:t>
            </w:r>
          </w:p>
        </w:tc>
        <w:tc>
          <w:tcPr>
            <w:tcW w:w="851" w:type="dxa"/>
          </w:tcPr>
          <w:p w14:paraId="5E8ED5C5" w14:textId="77777777" w:rsidR="00AA744A" w:rsidRDefault="00944D31">
            <w:pPr>
              <w:pStyle w:val="TAH"/>
            </w:pPr>
            <w:r>
              <w:t>[Case E53] (InF-SH, FR1)</w:t>
            </w:r>
          </w:p>
        </w:tc>
        <w:tc>
          <w:tcPr>
            <w:tcW w:w="850" w:type="dxa"/>
          </w:tcPr>
          <w:p w14:paraId="28ABE040" w14:textId="77777777" w:rsidR="00AA744A" w:rsidRDefault="00944D31">
            <w:pPr>
              <w:pStyle w:val="TAH"/>
            </w:pPr>
            <w:r>
              <w:t>[Case E54] (InF-SH, FR1)</w:t>
            </w:r>
          </w:p>
        </w:tc>
      </w:tr>
      <w:tr w:rsidR="00AA744A" w14:paraId="49E3CDB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A393210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851" w:type="dxa"/>
            <w:vAlign w:val="center"/>
          </w:tcPr>
          <w:p w14:paraId="3F4263CF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70FBC76D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  <w:vAlign w:val="center"/>
          </w:tcPr>
          <w:p w14:paraId="061E8887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5C68541F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  <w:vAlign w:val="center"/>
          </w:tcPr>
          <w:p w14:paraId="29700221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490E6FCC" w14:textId="77777777" w:rsidR="00AA744A" w:rsidRDefault="00944D31">
            <w:pPr>
              <w:pStyle w:val="TAC"/>
            </w:pPr>
            <w:r>
              <w:t>InF-SH</w:t>
            </w:r>
          </w:p>
        </w:tc>
      </w:tr>
      <w:tr w:rsidR="00AA744A" w14:paraId="1E5AB98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3578879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851" w:type="dxa"/>
            <w:vAlign w:val="center"/>
          </w:tcPr>
          <w:p w14:paraId="101B5D21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04D0864C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4EBCB3C7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3849AC8A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7D6CFC67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591BE631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45120F2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98B12DB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851" w:type="dxa"/>
            <w:vAlign w:val="center"/>
          </w:tcPr>
          <w:p w14:paraId="075F2D9C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6965692D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7280C354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50D26181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31F37299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63801E2A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1E0A503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0DBC8C5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851" w:type="dxa"/>
            <w:vAlign w:val="center"/>
          </w:tcPr>
          <w:p w14:paraId="6AB20E99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4BE6E60A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7413DB08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38C6B419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39F7F607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78A6474D" w14:textId="77777777" w:rsidR="00AA744A" w:rsidRDefault="00944D31">
            <w:pPr>
              <w:pStyle w:val="TAC"/>
            </w:pPr>
            <w:r>
              <w:t>100MHz</w:t>
            </w:r>
          </w:p>
        </w:tc>
      </w:tr>
      <w:tr w:rsidR="00AA744A" w14:paraId="4F65357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CB4B9A2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851" w:type="dxa"/>
            <w:vAlign w:val="center"/>
          </w:tcPr>
          <w:p w14:paraId="0C42394C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39CC9FC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10FDBD4A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71537335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2977A25B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D9C3853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1D29BBFE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51DD238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44168B1B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2FE35FB4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40DB4E83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385FD46D" w14:textId="77777777" w:rsidR="00AA744A" w:rsidRDefault="00944D31">
            <w:pPr>
              <w:pStyle w:val="TAC"/>
            </w:pPr>
            <w:r>
              <w:t>(comb-6 6 symbols)</w:t>
            </w:r>
          </w:p>
        </w:tc>
      </w:tr>
      <w:tr w:rsidR="00AA744A" w14:paraId="029C141A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8C0BDDD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1540CADD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5103" w:type="dxa"/>
            <w:gridSpan w:val="6"/>
            <w:vAlign w:val="center"/>
          </w:tcPr>
          <w:p w14:paraId="71B33242" w14:textId="77777777" w:rsidR="00AA744A" w:rsidRDefault="00944D31">
            <w:pPr>
              <w:pStyle w:val="TAC"/>
            </w:pPr>
            <w:r>
              <w:t>1 port, QPSK-PN sequence</w:t>
            </w:r>
          </w:p>
        </w:tc>
      </w:tr>
      <w:tr w:rsidR="00AA744A" w14:paraId="4DDDF31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8BBE251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5103" w:type="dxa"/>
            <w:gridSpan w:val="6"/>
            <w:vAlign w:val="center"/>
          </w:tcPr>
          <w:p w14:paraId="1AE6121A" w14:textId="77777777" w:rsidR="00AA744A" w:rsidRDefault="00944D31">
            <w:pPr>
              <w:pStyle w:val="TAC"/>
            </w:pPr>
            <w:r>
              <w:t>18</w:t>
            </w:r>
          </w:p>
          <w:p w14:paraId="07511D4E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40FFACB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6C42E5F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5103" w:type="dxa"/>
            <w:gridSpan w:val="6"/>
            <w:vAlign w:val="center"/>
          </w:tcPr>
          <w:p w14:paraId="3F33CB01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41C7358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B90FF82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5103" w:type="dxa"/>
            <w:gridSpan w:val="6"/>
            <w:vAlign w:val="center"/>
          </w:tcPr>
          <w:p w14:paraId="74A6E5B5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436BF81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25D8816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5103" w:type="dxa"/>
            <w:gridSpan w:val="6"/>
            <w:vAlign w:val="center"/>
          </w:tcPr>
          <w:p w14:paraId="293A7A20" w14:textId="77777777" w:rsidR="00AA744A" w:rsidRDefault="00944D31">
            <w:pPr>
              <w:pStyle w:val="TAC"/>
            </w:pPr>
            <w:r>
              <w:t>7.78dB</w:t>
            </w:r>
          </w:p>
        </w:tc>
      </w:tr>
      <w:tr w:rsidR="00AA744A" w14:paraId="26158A8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01860DF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5103" w:type="dxa"/>
            <w:gridSpan w:val="6"/>
            <w:vAlign w:val="center"/>
          </w:tcPr>
          <w:p w14:paraId="6249036E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37E7E41A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370F2CE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5103" w:type="dxa"/>
            <w:gridSpan w:val="6"/>
            <w:vAlign w:val="center"/>
          </w:tcPr>
          <w:p w14:paraId="3F1F896D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0E00359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6269A8D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5103" w:type="dxa"/>
            <w:gridSpan w:val="6"/>
            <w:vAlign w:val="center"/>
          </w:tcPr>
          <w:p w14:paraId="2203FCA6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4D10B87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91487B2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851" w:type="dxa"/>
            <w:vAlign w:val="center"/>
          </w:tcPr>
          <w:p w14:paraId="63A68716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06994584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1" w:type="dxa"/>
            <w:vAlign w:val="center"/>
          </w:tcPr>
          <w:p w14:paraId="410C895B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18FE4EF0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1" w:type="dxa"/>
            <w:vAlign w:val="center"/>
          </w:tcPr>
          <w:p w14:paraId="6F270FB9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4893116F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</w:tr>
      <w:tr w:rsidR="00AA744A" w14:paraId="43E1B69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580E78D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851" w:type="dxa"/>
            <w:vAlign w:val="center"/>
          </w:tcPr>
          <w:p w14:paraId="0D3FC28D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621742C8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3169EF43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480CB9CD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2B40CCDC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6FFFD029" w14:textId="77777777" w:rsidR="00AA744A" w:rsidRDefault="00944D31">
            <w:pPr>
              <w:pStyle w:val="TAC"/>
            </w:pPr>
            <w:r>
              <w:t>Perfect sync</w:t>
            </w:r>
          </w:p>
        </w:tc>
      </w:tr>
      <w:tr w:rsidR="00AA744A" w14:paraId="1EE8FB0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526CF3E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5103" w:type="dxa"/>
            <w:gridSpan w:val="6"/>
            <w:vAlign w:val="center"/>
          </w:tcPr>
          <w:p w14:paraId="7CE9582F" w14:textId="77777777" w:rsidR="00AA744A" w:rsidRDefault="00944D31">
            <w:pPr>
              <w:pStyle w:val="TAC"/>
            </w:pPr>
            <w:r>
              <w:t>0</w:t>
            </w:r>
          </w:p>
        </w:tc>
      </w:tr>
      <w:tr w:rsidR="00AA744A" w14:paraId="064AB79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AF35AC3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5103" w:type="dxa"/>
            <w:gridSpan w:val="6"/>
            <w:vAlign w:val="center"/>
          </w:tcPr>
          <w:p w14:paraId="14EDEA85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309CBC2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B715246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5103" w:type="dxa"/>
            <w:gridSpan w:val="6"/>
            <w:vAlign w:val="center"/>
          </w:tcPr>
          <w:p w14:paraId="456E3965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777250F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7EBADB8" w14:textId="77777777" w:rsidR="00AA744A" w:rsidRDefault="00944D31">
            <w:pPr>
              <w:pStyle w:val="TAC"/>
            </w:pPr>
            <w:r>
              <w:lastRenderedPageBreak/>
              <w:t>Evaluated Enhancement for Rel.17</w:t>
            </w:r>
          </w:p>
        </w:tc>
        <w:tc>
          <w:tcPr>
            <w:tcW w:w="851" w:type="dxa"/>
            <w:vAlign w:val="center"/>
          </w:tcPr>
          <w:p w14:paraId="77741520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3B5B700D" w14:textId="77777777" w:rsidR="00AA744A" w:rsidRDefault="00944D31">
            <w:pPr>
              <w:pStyle w:val="TAC"/>
            </w:pPr>
            <w:r>
              <w:t>100% LOS detection probability without RAIM</w:t>
            </w:r>
          </w:p>
        </w:tc>
        <w:tc>
          <w:tcPr>
            <w:tcW w:w="851" w:type="dxa"/>
            <w:vAlign w:val="center"/>
          </w:tcPr>
          <w:p w14:paraId="3DE66D47" w14:textId="77777777" w:rsidR="00AA744A" w:rsidRDefault="00944D31">
            <w:pPr>
              <w:pStyle w:val="TAC"/>
            </w:pPr>
            <w:r>
              <w:t>100% LOS detection probability with RAIM</w:t>
            </w:r>
          </w:p>
        </w:tc>
        <w:tc>
          <w:tcPr>
            <w:tcW w:w="850" w:type="dxa"/>
            <w:vAlign w:val="center"/>
          </w:tcPr>
          <w:p w14:paraId="4BFB0C5E" w14:textId="77777777" w:rsidR="00AA744A" w:rsidRDefault="00944D31">
            <w:pPr>
              <w:pStyle w:val="TAC"/>
            </w:pPr>
            <w:r>
              <w:t>95% LOS detection probability without RAIM</w:t>
            </w:r>
          </w:p>
        </w:tc>
        <w:tc>
          <w:tcPr>
            <w:tcW w:w="851" w:type="dxa"/>
            <w:vAlign w:val="center"/>
          </w:tcPr>
          <w:p w14:paraId="7916483D" w14:textId="77777777" w:rsidR="00AA744A" w:rsidRDefault="00944D31">
            <w:pPr>
              <w:pStyle w:val="TAC"/>
            </w:pPr>
            <w:r>
              <w:t>90% LOS detection probability without RAIM</w:t>
            </w:r>
          </w:p>
        </w:tc>
        <w:tc>
          <w:tcPr>
            <w:tcW w:w="850" w:type="dxa"/>
            <w:vAlign w:val="center"/>
          </w:tcPr>
          <w:p w14:paraId="66DE410C" w14:textId="77777777" w:rsidR="00AA744A" w:rsidRDefault="00944D31">
            <w:pPr>
              <w:pStyle w:val="TAC"/>
            </w:pPr>
            <w:r>
              <w:t>no LOS detection without RAIM</w:t>
            </w:r>
          </w:p>
        </w:tc>
      </w:tr>
      <w:tr w:rsidR="00AA744A" w14:paraId="40A9FD8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799B566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851" w:type="dxa"/>
            <w:vAlign w:val="center"/>
          </w:tcPr>
          <w:p w14:paraId="5ED112F2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15D0C8B9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05B12FE3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7986C04C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418C2396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383E14A0" w14:textId="77777777" w:rsidR="00AA744A" w:rsidRDefault="00AA744A">
            <w:pPr>
              <w:pStyle w:val="TAC"/>
            </w:pPr>
          </w:p>
        </w:tc>
      </w:tr>
    </w:tbl>
    <w:p w14:paraId="546F7E0E" w14:textId="77777777" w:rsidR="00AA744A" w:rsidRDefault="00AA744A"/>
    <w:p w14:paraId="5443B567" w14:textId="77777777" w:rsidR="00AA744A" w:rsidRDefault="00944D31">
      <w:pPr>
        <w:pStyle w:val="TH"/>
      </w:pPr>
      <w:r>
        <w:lastRenderedPageBreak/>
        <w:t>Table C.2.1.5.1-8: NR positioning enhancements - evaluation scenarios and parameters</w:t>
      </w:r>
    </w:p>
    <w:tbl>
      <w:tblPr>
        <w:tblW w:w="693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</w:tblGrid>
      <w:tr w:rsidR="00AA744A" w14:paraId="1500D8FB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49313D9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851" w:type="dxa"/>
            <w:vAlign w:val="center"/>
          </w:tcPr>
          <w:p w14:paraId="596D4718" w14:textId="77777777" w:rsidR="00AA744A" w:rsidRDefault="00944D31">
            <w:pPr>
              <w:pStyle w:val="TAH"/>
            </w:pPr>
            <w:r>
              <w:t>[Case E55] (InF-DH, FR1)</w:t>
            </w:r>
          </w:p>
        </w:tc>
        <w:tc>
          <w:tcPr>
            <w:tcW w:w="850" w:type="dxa"/>
            <w:vAlign w:val="center"/>
          </w:tcPr>
          <w:p w14:paraId="504D46B3" w14:textId="77777777" w:rsidR="00AA744A" w:rsidRDefault="00944D31">
            <w:pPr>
              <w:pStyle w:val="TAH"/>
            </w:pPr>
            <w:r>
              <w:t>[Case E56] (InF-DH, FR1)</w:t>
            </w:r>
          </w:p>
        </w:tc>
        <w:tc>
          <w:tcPr>
            <w:tcW w:w="851" w:type="dxa"/>
            <w:vAlign w:val="center"/>
          </w:tcPr>
          <w:p w14:paraId="3F9E18D8" w14:textId="77777777" w:rsidR="00AA744A" w:rsidRDefault="00944D31">
            <w:pPr>
              <w:pStyle w:val="TAH"/>
            </w:pPr>
            <w:r>
              <w:t>[Case E57] (InF-DH, FR1)</w:t>
            </w:r>
          </w:p>
        </w:tc>
        <w:tc>
          <w:tcPr>
            <w:tcW w:w="850" w:type="dxa"/>
            <w:vAlign w:val="center"/>
          </w:tcPr>
          <w:p w14:paraId="2F2BEBD0" w14:textId="77777777" w:rsidR="00AA744A" w:rsidRDefault="00944D31">
            <w:pPr>
              <w:pStyle w:val="TAH"/>
            </w:pPr>
            <w:r>
              <w:t>[Case E58] (InF-DH, FR1)</w:t>
            </w:r>
          </w:p>
        </w:tc>
        <w:tc>
          <w:tcPr>
            <w:tcW w:w="851" w:type="dxa"/>
          </w:tcPr>
          <w:p w14:paraId="43026021" w14:textId="77777777" w:rsidR="00AA744A" w:rsidRDefault="00944D31">
            <w:pPr>
              <w:pStyle w:val="TAH"/>
            </w:pPr>
            <w:r>
              <w:t>[Case E59] (InF-DH, FR1)</w:t>
            </w:r>
          </w:p>
        </w:tc>
        <w:tc>
          <w:tcPr>
            <w:tcW w:w="850" w:type="dxa"/>
          </w:tcPr>
          <w:p w14:paraId="4D2EBC76" w14:textId="77777777" w:rsidR="00AA744A" w:rsidRDefault="00944D31">
            <w:pPr>
              <w:pStyle w:val="TAH"/>
            </w:pPr>
            <w:r>
              <w:t>[Case E60] (InF-DH, FR1)</w:t>
            </w:r>
          </w:p>
        </w:tc>
      </w:tr>
      <w:tr w:rsidR="00AA744A" w14:paraId="37080FA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C90CE0E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851" w:type="dxa"/>
            <w:vAlign w:val="center"/>
          </w:tcPr>
          <w:p w14:paraId="3A3DC3C1" w14:textId="77777777" w:rsidR="00AA744A" w:rsidRDefault="00944D31">
            <w:pPr>
              <w:pStyle w:val="TAC"/>
            </w:pPr>
            <w:r>
              <w:t>InF-DH</w:t>
            </w:r>
          </w:p>
          <w:p w14:paraId="6E8BA6B1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  <w:vAlign w:val="center"/>
          </w:tcPr>
          <w:p w14:paraId="7E86BD7F" w14:textId="77777777" w:rsidR="00AA744A" w:rsidRDefault="00944D31">
            <w:pPr>
              <w:pStyle w:val="TAC"/>
            </w:pPr>
            <w:r>
              <w:t>InF-DH</w:t>
            </w:r>
          </w:p>
          <w:p w14:paraId="1220B23E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1" w:type="dxa"/>
            <w:vAlign w:val="center"/>
          </w:tcPr>
          <w:p w14:paraId="0B62A6CE" w14:textId="77777777" w:rsidR="00AA744A" w:rsidRDefault="00944D31">
            <w:pPr>
              <w:pStyle w:val="TAC"/>
            </w:pPr>
            <w:r>
              <w:t>InF-DH</w:t>
            </w:r>
          </w:p>
          <w:p w14:paraId="62A5DBBD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  <w:vAlign w:val="center"/>
          </w:tcPr>
          <w:p w14:paraId="0FEBD6A0" w14:textId="77777777" w:rsidR="00AA744A" w:rsidRDefault="00944D31">
            <w:pPr>
              <w:pStyle w:val="TAC"/>
            </w:pPr>
            <w:r>
              <w:t>InF-DH</w:t>
            </w:r>
          </w:p>
          <w:p w14:paraId="6595805B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1" w:type="dxa"/>
            <w:vAlign w:val="center"/>
          </w:tcPr>
          <w:p w14:paraId="336A00CC" w14:textId="77777777" w:rsidR="00AA744A" w:rsidRDefault="00944D31">
            <w:pPr>
              <w:pStyle w:val="TAC"/>
            </w:pPr>
            <w:r>
              <w:t>InF-DH</w:t>
            </w:r>
          </w:p>
          <w:p w14:paraId="04AD4E81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  <w:vAlign w:val="center"/>
          </w:tcPr>
          <w:p w14:paraId="07A96DC7" w14:textId="77777777" w:rsidR="00AA744A" w:rsidRDefault="00944D31">
            <w:pPr>
              <w:pStyle w:val="TAC"/>
            </w:pPr>
            <w:r>
              <w:t>InF-DH</w:t>
            </w:r>
          </w:p>
          <w:p w14:paraId="09E526A4" w14:textId="77777777" w:rsidR="00AA744A" w:rsidRDefault="00944D31">
            <w:pPr>
              <w:pStyle w:val="TAC"/>
            </w:pPr>
            <w:r>
              <w:t>(40%, 2, 2)</w:t>
            </w:r>
          </w:p>
        </w:tc>
      </w:tr>
      <w:tr w:rsidR="00AA744A" w14:paraId="05A130CA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B4D9512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851" w:type="dxa"/>
            <w:vAlign w:val="center"/>
          </w:tcPr>
          <w:p w14:paraId="7A5CA2BC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4EDC0646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69E98E8F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400EE9B4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17286B7F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04B09718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4E4E60D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3D96A49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851" w:type="dxa"/>
            <w:vAlign w:val="center"/>
          </w:tcPr>
          <w:p w14:paraId="16CF2F24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25502988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0F561BC1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75736A51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67C28FE6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2E1748BE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58FFC54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FE6CED6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851" w:type="dxa"/>
            <w:vAlign w:val="center"/>
          </w:tcPr>
          <w:p w14:paraId="4499A555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5568938E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27F19B15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7AD74F10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3101223B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138B105F" w14:textId="77777777" w:rsidR="00AA744A" w:rsidRDefault="00944D31">
            <w:pPr>
              <w:pStyle w:val="TAC"/>
            </w:pPr>
            <w:r>
              <w:t>100MHz</w:t>
            </w:r>
          </w:p>
        </w:tc>
      </w:tr>
      <w:tr w:rsidR="00AA744A" w14:paraId="7E6AFD7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7413566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851" w:type="dxa"/>
            <w:vAlign w:val="center"/>
          </w:tcPr>
          <w:p w14:paraId="4BAA71C1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4DAE1F0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3C1A9273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2710C95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25FCA2EC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802F5B3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5498B62F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019200F8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593BE00A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90ED771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796C005C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3F56C25B" w14:textId="77777777" w:rsidR="00AA744A" w:rsidRDefault="00944D31">
            <w:pPr>
              <w:pStyle w:val="TAC"/>
            </w:pPr>
            <w:r>
              <w:t>(comb-6 6 symbols)</w:t>
            </w:r>
          </w:p>
        </w:tc>
      </w:tr>
      <w:tr w:rsidR="00AA744A" w14:paraId="629546B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98B9BD8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2BE69BFD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5103" w:type="dxa"/>
            <w:gridSpan w:val="6"/>
            <w:vAlign w:val="center"/>
          </w:tcPr>
          <w:p w14:paraId="48FB0FAD" w14:textId="77777777" w:rsidR="00AA744A" w:rsidRDefault="00944D31">
            <w:pPr>
              <w:pStyle w:val="TAC"/>
            </w:pPr>
            <w:r>
              <w:t>1 port, QPSK-PN sequence</w:t>
            </w:r>
          </w:p>
        </w:tc>
      </w:tr>
      <w:tr w:rsidR="00AA744A" w14:paraId="35B0999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3C7101C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5103" w:type="dxa"/>
            <w:gridSpan w:val="6"/>
            <w:vAlign w:val="center"/>
          </w:tcPr>
          <w:p w14:paraId="56C1C109" w14:textId="77777777" w:rsidR="00AA744A" w:rsidRDefault="00944D31">
            <w:pPr>
              <w:pStyle w:val="TAC"/>
            </w:pPr>
            <w:r>
              <w:t>18</w:t>
            </w:r>
          </w:p>
          <w:p w14:paraId="62175F51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09A2C17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30116A9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5103" w:type="dxa"/>
            <w:gridSpan w:val="6"/>
            <w:vAlign w:val="center"/>
          </w:tcPr>
          <w:p w14:paraId="6BCF454E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038D56E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3E4BD15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5103" w:type="dxa"/>
            <w:gridSpan w:val="6"/>
            <w:vAlign w:val="center"/>
          </w:tcPr>
          <w:p w14:paraId="3936BA14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7461D46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04A9F66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5103" w:type="dxa"/>
            <w:gridSpan w:val="6"/>
            <w:vAlign w:val="center"/>
          </w:tcPr>
          <w:p w14:paraId="29D1E598" w14:textId="77777777" w:rsidR="00AA744A" w:rsidRDefault="00944D31">
            <w:pPr>
              <w:pStyle w:val="TAC"/>
            </w:pPr>
            <w:r>
              <w:t>7.78dB</w:t>
            </w:r>
          </w:p>
        </w:tc>
      </w:tr>
      <w:tr w:rsidR="00AA744A" w14:paraId="44CFA40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81D771C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5103" w:type="dxa"/>
            <w:gridSpan w:val="6"/>
            <w:vAlign w:val="center"/>
          </w:tcPr>
          <w:p w14:paraId="4D6F6056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07FBD80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CD55445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5103" w:type="dxa"/>
            <w:gridSpan w:val="6"/>
            <w:vAlign w:val="center"/>
          </w:tcPr>
          <w:p w14:paraId="4F0EDB31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28C5DE1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39AFCE6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5103" w:type="dxa"/>
            <w:gridSpan w:val="6"/>
            <w:vAlign w:val="center"/>
          </w:tcPr>
          <w:p w14:paraId="4BE4EF87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18D1899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9E50BB7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851" w:type="dxa"/>
            <w:vAlign w:val="center"/>
          </w:tcPr>
          <w:p w14:paraId="72FF47A4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466C4874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1" w:type="dxa"/>
            <w:vAlign w:val="center"/>
          </w:tcPr>
          <w:p w14:paraId="432456F1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64283C5B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1" w:type="dxa"/>
            <w:vAlign w:val="center"/>
          </w:tcPr>
          <w:p w14:paraId="76A062F8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0201C43A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</w:tr>
      <w:tr w:rsidR="00AA744A" w14:paraId="772D93B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9971E66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851" w:type="dxa"/>
            <w:vAlign w:val="center"/>
          </w:tcPr>
          <w:p w14:paraId="75760BAA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4CAA6614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401AE7B4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6337C772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6DEB3F32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74E458BF" w14:textId="77777777" w:rsidR="00AA744A" w:rsidRDefault="00944D31">
            <w:pPr>
              <w:pStyle w:val="TAC"/>
            </w:pPr>
            <w:r>
              <w:t>Perfect sync</w:t>
            </w:r>
          </w:p>
        </w:tc>
      </w:tr>
      <w:tr w:rsidR="00AA744A" w14:paraId="10BD28C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A87D454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5103" w:type="dxa"/>
            <w:gridSpan w:val="6"/>
            <w:vAlign w:val="center"/>
          </w:tcPr>
          <w:p w14:paraId="37E96B10" w14:textId="77777777" w:rsidR="00AA744A" w:rsidRDefault="00944D31">
            <w:pPr>
              <w:pStyle w:val="TAC"/>
            </w:pPr>
            <w:r>
              <w:t>0</w:t>
            </w:r>
          </w:p>
        </w:tc>
      </w:tr>
      <w:tr w:rsidR="00AA744A" w14:paraId="3EB4983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3D1CCE2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5103" w:type="dxa"/>
            <w:gridSpan w:val="6"/>
            <w:vAlign w:val="center"/>
          </w:tcPr>
          <w:p w14:paraId="62ADC03C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5FE70B6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14118DA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5103" w:type="dxa"/>
            <w:gridSpan w:val="6"/>
            <w:vAlign w:val="center"/>
          </w:tcPr>
          <w:p w14:paraId="296341FB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63E77B3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DAD6AB9" w14:textId="77777777" w:rsidR="00AA744A" w:rsidRDefault="00944D31">
            <w:pPr>
              <w:pStyle w:val="TAC"/>
            </w:pPr>
            <w:r>
              <w:lastRenderedPageBreak/>
              <w:t>Evaluated Enhancement for Rel.17</w:t>
            </w:r>
          </w:p>
        </w:tc>
        <w:tc>
          <w:tcPr>
            <w:tcW w:w="851" w:type="dxa"/>
            <w:vAlign w:val="center"/>
          </w:tcPr>
          <w:p w14:paraId="40E42229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0AFF4867" w14:textId="77777777" w:rsidR="00AA744A" w:rsidRDefault="00944D31">
            <w:pPr>
              <w:pStyle w:val="TAC"/>
            </w:pPr>
            <w:r>
              <w:t>100% LOS detection probability without RAIM</w:t>
            </w:r>
          </w:p>
        </w:tc>
        <w:tc>
          <w:tcPr>
            <w:tcW w:w="851" w:type="dxa"/>
            <w:vAlign w:val="center"/>
          </w:tcPr>
          <w:p w14:paraId="7E895229" w14:textId="77777777" w:rsidR="00AA744A" w:rsidRDefault="00944D31">
            <w:pPr>
              <w:pStyle w:val="TAC"/>
            </w:pPr>
            <w:r>
              <w:t>100% LOS detection probability with RAIM</w:t>
            </w:r>
          </w:p>
        </w:tc>
        <w:tc>
          <w:tcPr>
            <w:tcW w:w="850" w:type="dxa"/>
            <w:vAlign w:val="center"/>
          </w:tcPr>
          <w:p w14:paraId="7521D851" w14:textId="77777777" w:rsidR="00AA744A" w:rsidRDefault="00944D31">
            <w:pPr>
              <w:pStyle w:val="TAC"/>
            </w:pPr>
            <w:r>
              <w:t>95% LOS detection probability without RAIM</w:t>
            </w:r>
          </w:p>
        </w:tc>
        <w:tc>
          <w:tcPr>
            <w:tcW w:w="851" w:type="dxa"/>
            <w:vAlign w:val="center"/>
          </w:tcPr>
          <w:p w14:paraId="2E748B25" w14:textId="77777777" w:rsidR="00AA744A" w:rsidRDefault="00944D31">
            <w:pPr>
              <w:pStyle w:val="TAC"/>
            </w:pPr>
            <w:r>
              <w:t>90% LOS detection probability without RAIM</w:t>
            </w:r>
          </w:p>
        </w:tc>
        <w:tc>
          <w:tcPr>
            <w:tcW w:w="850" w:type="dxa"/>
            <w:vAlign w:val="center"/>
          </w:tcPr>
          <w:p w14:paraId="480ADDB0" w14:textId="77777777" w:rsidR="00AA744A" w:rsidRDefault="00944D31">
            <w:pPr>
              <w:pStyle w:val="TAC"/>
            </w:pPr>
            <w:r>
              <w:t>no LOS detection without RAIM</w:t>
            </w:r>
          </w:p>
        </w:tc>
      </w:tr>
      <w:tr w:rsidR="00AA744A" w14:paraId="131CE27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26E8B07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851" w:type="dxa"/>
            <w:vAlign w:val="center"/>
          </w:tcPr>
          <w:p w14:paraId="25D85F2A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78C79D01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1CDF2BE6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38A3C5D6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7DE96DD1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7F26EB46" w14:textId="77777777" w:rsidR="00AA744A" w:rsidRDefault="00AA744A">
            <w:pPr>
              <w:pStyle w:val="TAC"/>
            </w:pPr>
          </w:p>
        </w:tc>
      </w:tr>
    </w:tbl>
    <w:p w14:paraId="56293A83" w14:textId="77777777" w:rsidR="00AA744A" w:rsidRDefault="00AA744A"/>
    <w:p w14:paraId="06B6856A" w14:textId="77777777" w:rsidR="00AA744A" w:rsidRDefault="00944D31">
      <w:pPr>
        <w:pStyle w:val="TH"/>
      </w:pPr>
      <w:r>
        <w:lastRenderedPageBreak/>
        <w:t>Table C.2.1.5.1-9: NR positioning enhancements - evaluation scenarios and parameters</w:t>
      </w:r>
    </w:p>
    <w:tbl>
      <w:tblPr>
        <w:tblW w:w="693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</w:tblGrid>
      <w:tr w:rsidR="00AA744A" w14:paraId="74CEEB91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328F479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851" w:type="dxa"/>
            <w:vAlign w:val="center"/>
          </w:tcPr>
          <w:p w14:paraId="75378BF0" w14:textId="77777777" w:rsidR="00AA744A" w:rsidRDefault="00944D31">
            <w:pPr>
              <w:pStyle w:val="TAH"/>
            </w:pPr>
            <w:r>
              <w:t>[Case E61] (InF-DH, FR1)</w:t>
            </w:r>
          </w:p>
        </w:tc>
        <w:tc>
          <w:tcPr>
            <w:tcW w:w="850" w:type="dxa"/>
            <w:vAlign w:val="center"/>
          </w:tcPr>
          <w:p w14:paraId="6F00690D" w14:textId="77777777" w:rsidR="00AA744A" w:rsidRDefault="00944D31">
            <w:pPr>
              <w:pStyle w:val="TAH"/>
            </w:pPr>
            <w:r>
              <w:t>[Case E62] (InF-DH, FR1)</w:t>
            </w:r>
          </w:p>
        </w:tc>
        <w:tc>
          <w:tcPr>
            <w:tcW w:w="851" w:type="dxa"/>
            <w:vAlign w:val="center"/>
          </w:tcPr>
          <w:p w14:paraId="7DCB0317" w14:textId="77777777" w:rsidR="00AA744A" w:rsidRDefault="00944D31">
            <w:pPr>
              <w:pStyle w:val="TAH"/>
            </w:pPr>
            <w:r>
              <w:t>[Case E63] (InF-DH, FR1)</w:t>
            </w:r>
          </w:p>
        </w:tc>
        <w:tc>
          <w:tcPr>
            <w:tcW w:w="850" w:type="dxa"/>
            <w:vAlign w:val="center"/>
          </w:tcPr>
          <w:p w14:paraId="704294CB" w14:textId="77777777" w:rsidR="00AA744A" w:rsidRDefault="00944D31">
            <w:pPr>
              <w:pStyle w:val="TAH"/>
            </w:pPr>
            <w:r>
              <w:t>[Case E64] (InF-DH, FR1)</w:t>
            </w:r>
          </w:p>
        </w:tc>
        <w:tc>
          <w:tcPr>
            <w:tcW w:w="851" w:type="dxa"/>
          </w:tcPr>
          <w:p w14:paraId="4553314C" w14:textId="77777777" w:rsidR="00AA744A" w:rsidRDefault="00944D31">
            <w:pPr>
              <w:pStyle w:val="TAH"/>
            </w:pPr>
            <w:r>
              <w:t>[Case E65] (InF-DH, FR1)</w:t>
            </w:r>
          </w:p>
        </w:tc>
        <w:tc>
          <w:tcPr>
            <w:tcW w:w="850" w:type="dxa"/>
          </w:tcPr>
          <w:p w14:paraId="23970CB3" w14:textId="77777777" w:rsidR="00AA744A" w:rsidRDefault="00944D31">
            <w:pPr>
              <w:pStyle w:val="TAH"/>
            </w:pPr>
            <w:r>
              <w:t>[Case E66] (InF-DH, FR1)</w:t>
            </w:r>
          </w:p>
        </w:tc>
      </w:tr>
      <w:tr w:rsidR="00AA744A" w14:paraId="4F82D86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13010E3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851" w:type="dxa"/>
            <w:vAlign w:val="center"/>
          </w:tcPr>
          <w:p w14:paraId="6C04AE00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0A943887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  <w:vAlign w:val="center"/>
          </w:tcPr>
          <w:p w14:paraId="734956B3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5F90120D" w14:textId="77777777" w:rsidR="00AA744A" w:rsidRDefault="00944D31">
            <w:pPr>
              <w:pStyle w:val="TAC"/>
            </w:pPr>
            <w:r>
              <w:t>InF-DH</w:t>
            </w:r>
          </w:p>
          <w:p w14:paraId="351174D5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1" w:type="dxa"/>
            <w:vAlign w:val="center"/>
          </w:tcPr>
          <w:p w14:paraId="79BBEFBC" w14:textId="77777777" w:rsidR="00AA744A" w:rsidRDefault="00944D31">
            <w:pPr>
              <w:pStyle w:val="TAC"/>
            </w:pPr>
            <w:r>
              <w:t>InF-DH</w:t>
            </w:r>
          </w:p>
          <w:p w14:paraId="39E8EFC4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  <w:vAlign w:val="center"/>
          </w:tcPr>
          <w:p w14:paraId="3842FE68" w14:textId="77777777" w:rsidR="00AA744A" w:rsidRDefault="00944D31">
            <w:pPr>
              <w:pStyle w:val="TAC"/>
            </w:pPr>
            <w:r>
              <w:t>InF-DH</w:t>
            </w:r>
          </w:p>
          <w:p w14:paraId="7D26AB34" w14:textId="77777777" w:rsidR="00AA744A" w:rsidRDefault="00944D31">
            <w:pPr>
              <w:pStyle w:val="TAC"/>
            </w:pPr>
            <w:r>
              <w:t>(40%, 2, 2)</w:t>
            </w:r>
          </w:p>
        </w:tc>
      </w:tr>
      <w:tr w:rsidR="00AA744A" w14:paraId="04A8122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9B50AFC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851" w:type="dxa"/>
            <w:vAlign w:val="center"/>
          </w:tcPr>
          <w:p w14:paraId="61735364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2053081C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2C6AD96A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1A2376AD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5D8C830B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728C1FAD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1316CB4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ECD47FF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851" w:type="dxa"/>
            <w:vAlign w:val="center"/>
          </w:tcPr>
          <w:p w14:paraId="644FD5B4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65C652F3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04691816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4ECDB55F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44B3CBE3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40A19D27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1CF6010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C80D155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851" w:type="dxa"/>
            <w:vAlign w:val="center"/>
          </w:tcPr>
          <w:p w14:paraId="24EB9DB8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7E0E6EC9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0ABD1826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1354187D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1C3C2D1C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4B9B3967" w14:textId="77777777" w:rsidR="00AA744A" w:rsidRDefault="00944D31">
            <w:pPr>
              <w:pStyle w:val="TAC"/>
            </w:pPr>
            <w:r>
              <w:t>100MHz</w:t>
            </w:r>
          </w:p>
        </w:tc>
      </w:tr>
      <w:tr w:rsidR="00AA744A" w14:paraId="27FD073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49256DE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851" w:type="dxa"/>
            <w:vAlign w:val="center"/>
          </w:tcPr>
          <w:p w14:paraId="1D1B36A7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380C5A64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4CF4913C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5D747BA5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58B84268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2FD864FA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1BA69274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04D387E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0D7D1723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12ED59A2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36944D01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725AFF32" w14:textId="77777777" w:rsidR="00AA744A" w:rsidRDefault="00944D31">
            <w:pPr>
              <w:pStyle w:val="TAC"/>
            </w:pPr>
            <w:r>
              <w:t>(comb-6 6 symbols)</w:t>
            </w:r>
          </w:p>
        </w:tc>
      </w:tr>
      <w:tr w:rsidR="00AA744A" w14:paraId="467C631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10AB21B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025F8995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5103" w:type="dxa"/>
            <w:gridSpan w:val="6"/>
            <w:vAlign w:val="center"/>
          </w:tcPr>
          <w:p w14:paraId="262DCF74" w14:textId="77777777" w:rsidR="00AA744A" w:rsidRDefault="00944D31">
            <w:pPr>
              <w:pStyle w:val="TAC"/>
            </w:pPr>
            <w:r>
              <w:t>1 port, QPSK-PN sequence</w:t>
            </w:r>
          </w:p>
        </w:tc>
      </w:tr>
      <w:tr w:rsidR="00AA744A" w14:paraId="7810513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CF1706C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5103" w:type="dxa"/>
            <w:gridSpan w:val="6"/>
            <w:vAlign w:val="center"/>
          </w:tcPr>
          <w:p w14:paraId="4572B2A1" w14:textId="77777777" w:rsidR="00AA744A" w:rsidRDefault="00944D31">
            <w:pPr>
              <w:pStyle w:val="TAC"/>
            </w:pPr>
            <w:r>
              <w:t>18</w:t>
            </w:r>
          </w:p>
          <w:p w14:paraId="5C3BAAB2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3410856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507BF89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5103" w:type="dxa"/>
            <w:gridSpan w:val="6"/>
            <w:vAlign w:val="center"/>
          </w:tcPr>
          <w:p w14:paraId="354BB2A0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6A00AD7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8D9D199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5103" w:type="dxa"/>
            <w:gridSpan w:val="6"/>
            <w:vAlign w:val="center"/>
          </w:tcPr>
          <w:p w14:paraId="574AC1FB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062154A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70CCFE2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5103" w:type="dxa"/>
            <w:gridSpan w:val="6"/>
            <w:vAlign w:val="center"/>
          </w:tcPr>
          <w:p w14:paraId="018FD66A" w14:textId="77777777" w:rsidR="00AA744A" w:rsidRDefault="00944D31">
            <w:pPr>
              <w:pStyle w:val="TAC"/>
            </w:pPr>
            <w:r>
              <w:t>7.78dB</w:t>
            </w:r>
          </w:p>
        </w:tc>
      </w:tr>
      <w:tr w:rsidR="00AA744A" w14:paraId="268C9F8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7B99B0E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5103" w:type="dxa"/>
            <w:gridSpan w:val="6"/>
            <w:vAlign w:val="center"/>
          </w:tcPr>
          <w:p w14:paraId="367E4E3F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7106AC1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BD0D34F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5103" w:type="dxa"/>
            <w:gridSpan w:val="6"/>
            <w:vAlign w:val="center"/>
          </w:tcPr>
          <w:p w14:paraId="154772AA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3CC8282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803C685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5103" w:type="dxa"/>
            <w:gridSpan w:val="6"/>
            <w:vAlign w:val="center"/>
          </w:tcPr>
          <w:p w14:paraId="33E39497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5829089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5B8CB43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851" w:type="dxa"/>
            <w:vAlign w:val="center"/>
          </w:tcPr>
          <w:p w14:paraId="7D5AAF8A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1B0D380C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1" w:type="dxa"/>
            <w:vAlign w:val="center"/>
          </w:tcPr>
          <w:p w14:paraId="652BE206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5F8AECD3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1" w:type="dxa"/>
            <w:vAlign w:val="center"/>
          </w:tcPr>
          <w:p w14:paraId="6FAC4306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3E943E5B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</w:tr>
      <w:tr w:rsidR="00AA744A" w14:paraId="6E61936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93B7966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851" w:type="dxa"/>
            <w:vAlign w:val="center"/>
          </w:tcPr>
          <w:p w14:paraId="39AD1127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3F77C981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717A2683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762468D2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6DD63C98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4EDF7A3F" w14:textId="77777777" w:rsidR="00AA744A" w:rsidRDefault="00944D31">
            <w:pPr>
              <w:pStyle w:val="TAC"/>
            </w:pPr>
            <w:r>
              <w:t>Perfect sync</w:t>
            </w:r>
          </w:p>
        </w:tc>
      </w:tr>
      <w:tr w:rsidR="00AA744A" w14:paraId="0CE381D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061ED48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5103" w:type="dxa"/>
            <w:gridSpan w:val="6"/>
            <w:vAlign w:val="center"/>
          </w:tcPr>
          <w:p w14:paraId="37D8A29F" w14:textId="77777777" w:rsidR="00AA744A" w:rsidRDefault="00944D31">
            <w:pPr>
              <w:pStyle w:val="TAC"/>
            </w:pPr>
            <w:r>
              <w:t>0</w:t>
            </w:r>
          </w:p>
        </w:tc>
      </w:tr>
      <w:tr w:rsidR="00AA744A" w14:paraId="568911F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EF89A94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5103" w:type="dxa"/>
            <w:gridSpan w:val="6"/>
            <w:vAlign w:val="center"/>
          </w:tcPr>
          <w:p w14:paraId="724EDD34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6043044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3843216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5103" w:type="dxa"/>
            <w:gridSpan w:val="6"/>
            <w:vAlign w:val="center"/>
          </w:tcPr>
          <w:p w14:paraId="618256A6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18115E5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608202B" w14:textId="77777777" w:rsidR="00AA744A" w:rsidRDefault="00944D31">
            <w:pPr>
              <w:pStyle w:val="TAC"/>
            </w:pPr>
            <w:r>
              <w:lastRenderedPageBreak/>
              <w:t>Evaluated Enhancement for Rel.17</w:t>
            </w:r>
          </w:p>
        </w:tc>
        <w:tc>
          <w:tcPr>
            <w:tcW w:w="851" w:type="dxa"/>
            <w:vAlign w:val="center"/>
          </w:tcPr>
          <w:p w14:paraId="00C6B537" w14:textId="77777777" w:rsidR="00AA744A" w:rsidRDefault="00944D31">
            <w:pPr>
              <w:pStyle w:val="TAC"/>
            </w:pPr>
            <w:r>
              <w:t>RAIM</w:t>
            </w:r>
          </w:p>
          <w:p w14:paraId="6222BD2B" w14:textId="77777777" w:rsidR="00AA744A" w:rsidRDefault="00944D31">
            <w:pPr>
              <w:pStyle w:val="TAC"/>
            </w:pPr>
            <w:r>
              <w:t>timing report granularity 0.5ns</w:t>
            </w:r>
          </w:p>
        </w:tc>
        <w:tc>
          <w:tcPr>
            <w:tcW w:w="850" w:type="dxa"/>
            <w:vAlign w:val="center"/>
          </w:tcPr>
          <w:p w14:paraId="69C011AE" w14:textId="77777777" w:rsidR="00AA744A" w:rsidRDefault="00944D31">
            <w:pPr>
              <w:pStyle w:val="TAC"/>
            </w:pPr>
            <w:r>
              <w:t>RAIM</w:t>
            </w:r>
          </w:p>
          <w:p w14:paraId="08733D92" w14:textId="77777777" w:rsidR="00AA744A" w:rsidRDefault="00944D31">
            <w:pPr>
              <w:pStyle w:val="TAC"/>
            </w:pPr>
            <w:r>
              <w:t>timing report granularity 1ns</w:t>
            </w:r>
          </w:p>
        </w:tc>
        <w:tc>
          <w:tcPr>
            <w:tcW w:w="851" w:type="dxa"/>
            <w:vAlign w:val="center"/>
          </w:tcPr>
          <w:p w14:paraId="480DB918" w14:textId="77777777" w:rsidR="00AA744A" w:rsidRDefault="00944D31">
            <w:pPr>
              <w:pStyle w:val="TAC"/>
            </w:pPr>
            <w:r>
              <w:t>RAIM</w:t>
            </w:r>
          </w:p>
          <w:p w14:paraId="5182AA41" w14:textId="77777777" w:rsidR="00AA744A" w:rsidRDefault="00944D31">
            <w:pPr>
              <w:pStyle w:val="TAC"/>
            </w:pPr>
            <w:r>
              <w:t>timing report granularity 2ns</w:t>
            </w:r>
          </w:p>
        </w:tc>
        <w:tc>
          <w:tcPr>
            <w:tcW w:w="850" w:type="dxa"/>
            <w:vAlign w:val="center"/>
          </w:tcPr>
          <w:p w14:paraId="1CCA65F8" w14:textId="77777777" w:rsidR="00AA744A" w:rsidRDefault="00944D31">
            <w:pPr>
              <w:pStyle w:val="TAC"/>
            </w:pPr>
            <w:r>
              <w:t>RAIM</w:t>
            </w:r>
          </w:p>
          <w:p w14:paraId="1BB69338" w14:textId="77777777" w:rsidR="00AA744A" w:rsidRDefault="00944D31">
            <w:pPr>
              <w:pStyle w:val="TAC"/>
            </w:pPr>
            <w:r>
              <w:t>timing report granularity 0.5ns</w:t>
            </w:r>
          </w:p>
        </w:tc>
        <w:tc>
          <w:tcPr>
            <w:tcW w:w="851" w:type="dxa"/>
            <w:vAlign w:val="center"/>
          </w:tcPr>
          <w:p w14:paraId="463A80B1" w14:textId="77777777" w:rsidR="00AA744A" w:rsidRDefault="00944D31">
            <w:pPr>
              <w:pStyle w:val="TAC"/>
            </w:pPr>
            <w:r>
              <w:t>RAIM</w:t>
            </w:r>
          </w:p>
          <w:p w14:paraId="4D67ECBA" w14:textId="77777777" w:rsidR="00AA744A" w:rsidRDefault="00944D31">
            <w:pPr>
              <w:pStyle w:val="TAC"/>
            </w:pPr>
            <w:r>
              <w:t>timing report granularity 1ns</w:t>
            </w:r>
          </w:p>
        </w:tc>
        <w:tc>
          <w:tcPr>
            <w:tcW w:w="850" w:type="dxa"/>
            <w:vAlign w:val="center"/>
          </w:tcPr>
          <w:p w14:paraId="26F18106" w14:textId="77777777" w:rsidR="00AA744A" w:rsidRDefault="00944D31">
            <w:pPr>
              <w:pStyle w:val="TAC"/>
            </w:pPr>
            <w:r>
              <w:t>RAIM</w:t>
            </w:r>
          </w:p>
          <w:p w14:paraId="19EF9AC6" w14:textId="77777777" w:rsidR="00AA744A" w:rsidRDefault="00944D31">
            <w:pPr>
              <w:pStyle w:val="TAC"/>
            </w:pPr>
            <w:r>
              <w:t>timing report granularity 2ns</w:t>
            </w:r>
          </w:p>
        </w:tc>
      </w:tr>
      <w:tr w:rsidR="00AA744A" w14:paraId="1A5A87B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D5E1E14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851" w:type="dxa"/>
            <w:vAlign w:val="center"/>
          </w:tcPr>
          <w:p w14:paraId="4EB4CE9D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096745DD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59EFE72E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6384BCE1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764EF687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4E547D5F" w14:textId="77777777" w:rsidR="00AA744A" w:rsidRDefault="00AA744A">
            <w:pPr>
              <w:pStyle w:val="TAC"/>
            </w:pPr>
          </w:p>
        </w:tc>
      </w:tr>
    </w:tbl>
    <w:p w14:paraId="1E1662E3" w14:textId="77777777" w:rsidR="00AA744A" w:rsidRDefault="00AA744A"/>
    <w:p w14:paraId="5BDC504A" w14:textId="77777777" w:rsidR="00AA744A" w:rsidRDefault="00944D31">
      <w:pPr>
        <w:pStyle w:val="TH"/>
      </w:pPr>
      <w:r>
        <w:lastRenderedPageBreak/>
        <w:t>Table C.2.1.5.1-10: NR positioning enhancements - evaluation scenarios and parameters</w:t>
      </w:r>
    </w:p>
    <w:tbl>
      <w:tblPr>
        <w:tblW w:w="948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0"/>
        <w:gridCol w:w="850"/>
        <w:gridCol w:w="850"/>
      </w:tblGrid>
      <w:tr w:rsidR="00AA744A" w14:paraId="6C101281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E011F12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851" w:type="dxa"/>
            <w:vAlign w:val="center"/>
          </w:tcPr>
          <w:p w14:paraId="7C11B680" w14:textId="77777777" w:rsidR="00AA744A" w:rsidRDefault="00944D31">
            <w:pPr>
              <w:pStyle w:val="TAH"/>
            </w:pPr>
            <w:r>
              <w:t>[Case E67] (InF-SH, FR1)</w:t>
            </w:r>
          </w:p>
        </w:tc>
        <w:tc>
          <w:tcPr>
            <w:tcW w:w="850" w:type="dxa"/>
            <w:vAlign w:val="center"/>
          </w:tcPr>
          <w:p w14:paraId="4E9338D9" w14:textId="77777777" w:rsidR="00AA744A" w:rsidRDefault="00944D31">
            <w:pPr>
              <w:pStyle w:val="TAH"/>
            </w:pPr>
            <w:r>
              <w:t>[Case E68] (InF-SH, FR1)</w:t>
            </w:r>
          </w:p>
        </w:tc>
        <w:tc>
          <w:tcPr>
            <w:tcW w:w="851" w:type="dxa"/>
            <w:vAlign w:val="center"/>
          </w:tcPr>
          <w:p w14:paraId="00F8A97D" w14:textId="77777777" w:rsidR="00AA744A" w:rsidRDefault="00944D31">
            <w:pPr>
              <w:pStyle w:val="TAH"/>
            </w:pPr>
            <w:r>
              <w:t>[Case E69] (InF-SH, FR1)</w:t>
            </w:r>
          </w:p>
        </w:tc>
        <w:tc>
          <w:tcPr>
            <w:tcW w:w="850" w:type="dxa"/>
            <w:vAlign w:val="center"/>
          </w:tcPr>
          <w:p w14:paraId="5E8ACCEB" w14:textId="77777777" w:rsidR="00AA744A" w:rsidRDefault="00944D31">
            <w:pPr>
              <w:pStyle w:val="TAH"/>
            </w:pPr>
            <w:r>
              <w:t>[Case E70] (InF-SH, FR1)</w:t>
            </w:r>
          </w:p>
        </w:tc>
        <w:tc>
          <w:tcPr>
            <w:tcW w:w="851" w:type="dxa"/>
          </w:tcPr>
          <w:p w14:paraId="0DE4292B" w14:textId="77777777" w:rsidR="00AA744A" w:rsidRDefault="00944D31">
            <w:pPr>
              <w:pStyle w:val="TAH"/>
            </w:pPr>
            <w:r>
              <w:t>[Case E71] (InF-SH, FR1)</w:t>
            </w:r>
          </w:p>
        </w:tc>
        <w:tc>
          <w:tcPr>
            <w:tcW w:w="850" w:type="dxa"/>
          </w:tcPr>
          <w:p w14:paraId="050C14BE" w14:textId="77777777" w:rsidR="00AA744A" w:rsidRDefault="00944D31">
            <w:pPr>
              <w:pStyle w:val="TAH"/>
            </w:pPr>
            <w:r>
              <w:t>[Case E72] (InF-SH, FR1)</w:t>
            </w:r>
          </w:p>
        </w:tc>
        <w:tc>
          <w:tcPr>
            <w:tcW w:w="850" w:type="dxa"/>
          </w:tcPr>
          <w:p w14:paraId="3B846064" w14:textId="77777777" w:rsidR="00AA744A" w:rsidRDefault="00944D31">
            <w:pPr>
              <w:pStyle w:val="TAH"/>
            </w:pPr>
            <w:r>
              <w:t>[Case E73] (InF-SH, FR1)</w:t>
            </w:r>
          </w:p>
        </w:tc>
        <w:tc>
          <w:tcPr>
            <w:tcW w:w="850" w:type="dxa"/>
          </w:tcPr>
          <w:p w14:paraId="6072ABFA" w14:textId="77777777" w:rsidR="00AA744A" w:rsidRDefault="00944D31">
            <w:pPr>
              <w:pStyle w:val="TAH"/>
            </w:pPr>
            <w:r>
              <w:t>[Case E74] (InF-SH, FR1)</w:t>
            </w:r>
          </w:p>
        </w:tc>
        <w:tc>
          <w:tcPr>
            <w:tcW w:w="850" w:type="dxa"/>
          </w:tcPr>
          <w:p w14:paraId="2A3C72E2" w14:textId="77777777" w:rsidR="00AA744A" w:rsidRDefault="00944D31">
            <w:pPr>
              <w:pStyle w:val="TAH"/>
            </w:pPr>
            <w:r>
              <w:t>[Case E75] (InF-SH, FR1)</w:t>
            </w:r>
          </w:p>
        </w:tc>
      </w:tr>
      <w:tr w:rsidR="00AA744A" w14:paraId="3A153F3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FA2C6DD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851" w:type="dxa"/>
            <w:vAlign w:val="center"/>
          </w:tcPr>
          <w:p w14:paraId="62B3EA9E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2B3CA38A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  <w:vAlign w:val="center"/>
          </w:tcPr>
          <w:p w14:paraId="505AAD70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41BC8664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  <w:vAlign w:val="center"/>
          </w:tcPr>
          <w:p w14:paraId="787C88F6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5C9F2F04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61DB8AC9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3E683529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3ECC2E33" w14:textId="77777777" w:rsidR="00AA744A" w:rsidRDefault="00944D31">
            <w:pPr>
              <w:pStyle w:val="TAC"/>
            </w:pPr>
            <w:r>
              <w:t>InF-SH</w:t>
            </w:r>
          </w:p>
        </w:tc>
      </w:tr>
      <w:tr w:rsidR="00AA744A" w14:paraId="61283B0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C279911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851" w:type="dxa"/>
            <w:vAlign w:val="center"/>
          </w:tcPr>
          <w:p w14:paraId="76280AD2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79341ED6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5F8FDE05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2D453D69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5451A595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5B4A270F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46C953CC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34A0A1C9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116B6C59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5B372AD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F6CFA7E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851" w:type="dxa"/>
            <w:vAlign w:val="center"/>
          </w:tcPr>
          <w:p w14:paraId="72D29F25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15303373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7532708E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2B14F71E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5E58F35E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157D4334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0187E482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5555EEB2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5CB30798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72A9FBA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E740F30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851" w:type="dxa"/>
            <w:vAlign w:val="center"/>
          </w:tcPr>
          <w:p w14:paraId="75779966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0844CCBA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526EB9FC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7CE1DE25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00143D56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2381C484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445CBF3D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352172FC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5F44EFA2" w14:textId="77777777" w:rsidR="00AA744A" w:rsidRDefault="00944D31">
            <w:pPr>
              <w:pStyle w:val="TAC"/>
            </w:pPr>
            <w:r>
              <w:t>100MHz</w:t>
            </w:r>
          </w:p>
        </w:tc>
      </w:tr>
      <w:tr w:rsidR="00AA744A" w14:paraId="1917807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E275143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851" w:type="dxa"/>
            <w:vAlign w:val="center"/>
          </w:tcPr>
          <w:p w14:paraId="45656842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5E5D7BA0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435C8630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4F94A9D7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1544851C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00B33B26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76F0C837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0E3DD4A7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7513D49F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14D0BC52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26D54046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5E0F96E4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171CA463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40DB3199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340A86EF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12E75C30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50C85D5A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31B21D36" w14:textId="77777777" w:rsidR="00AA744A" w:rsidRDefault="00944D31">
            <w:pPr>
              <w:pStyle w:val="TAC"/>
            </w:pPr>
            <w:r>
              <w:t>(comb-6 6 symbols)</w:t>
            </w:r>
          </w:p>
        </w:tc>
      </w:tr>
      <w:tr w:rsidR="00AA744A" w14:paraId="2227A8B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5A7A1D5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7AF82AFD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7653" w:type="dxa"/>
            <w:gridSpan w:val="9"/>
            <w:vAlign w:val="center"/>
          </w:tcPr>
          <w:p w14:paraId="1D96181C" w14:textId="77777777" w:rsidR="00AA744A" w:rsidRDefault="00944D31">
            <w:pPr>
              <w:pStyle w:val="TAC"/>
            </w:pPr>
            <w:r>
              <w:t>1 port, QPSK-PN sequence</w:t>
            </w:r>
          </w:p>
        </w:tc>
      </w:tr>
      <w:tr w:rsidR="00AA744A" w14:paraId="5FD64FD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68127D6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7653" w:type="dxa"/>
            <w:gridSpan w:val="9"/>
            <w:vAlign w:val="center"/>
          </w:tcPr>
          <w:p w14:paraId="03E21A08" w14:textId="77777777" w:rsidR="00AA744A" w:rsidRDefault="00944D31">
            <w:pPr>
              <w:pStyle w:val="TAC"/>
            </w:pPr>
            <w:r>
              <w:t>18</w:t>
            </w:r>
          </w:p>
          <w:p w14:paraId="140D5DDB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2EE64EA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BC17DD7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7653" w:type="dxa"/>
            <w:gridSpan w:val="9"/>
            <w:vAlign w:val="center"/>
          </w:tcPr>
          <w:p w14:paraId="09056452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67C6FAD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463D3E7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7653" w:type="dxa"/>
            <w:gridSpan w:val="9"/>
            <w:vAlign w:val="center"/>
          </w:tcPr>
          <w:p w14:paraId="14C51518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76D5F27A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791914C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7653" w:type="dxa"/>
            <w:gridSpan w:val="9"/>
            <w:vAlign w:val="center"/>
          </w:tcPr>
          <w:p w14:paraId="067FFB3C" w14:textId="77777777" w:rsidR="00AA744A" w:rsidRDefault="00944D31">
            <w:pPr>
              <w:pStyle w:val="TAC"/>
            </w:pPr>
            <w:r>
              <w:t>7.78dB</w:t>
            </w:r>
          </w:p>
        </w:tc>
      </w:tr>
      <w:tr w:rsidR="00AA744A" w14:paraId="02B64E1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8C42FAE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7653" w:type="dxa"/>
            <w:gridSpan w:val="9"/>
            <w:vAlign w:val="center"/>
          </w:tcPr>
          <w:p w14:paraId="6965D557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34A022F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6DF6A68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7653" w:type="dxa"/>
            <w:gridSpan w:val="9"/>
            <w:vAlign w:val="center"/>
          </w:tcPr>
          <w:p w14:paraId="6401D047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686F59B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E6B0CA9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7653" w:type="dxa"/>
            <w:gridSpan w:val="9"/>
            <w:vAlign w:val="center"/>
          </w:tcPr>
          <w:p w14:paraId="6BD1BDE8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389CFFC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2D121F0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851" w:type="dxa"/>
            <w:vAlign w:val="center"/>
          </w:tcPr>
          <w:p w14:paraId="7C0FBBF7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02AAF363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1" w:type="dxa"/>
            <w:vAlign w:val="center"/>
          </w:tcPr>
          <w:p w14:paraId="7347CBCB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246218BF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1" w:type="dxa"/>
            <w:vAlign w:val="center"/>
          </w:tcPr>
          <w:p w14:paraId="625C1474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01898168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13362F67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20C533E0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4863D2DB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</w:tr>
      <w:tr w:rsidR="00AA744A" w14:paraId="4FE5250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A0D39C6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851" w:type="dxa"/>
            <w:vAlign w:val="center"/>
          </w:tcPr>
          <w:p w14:paraId="686E61E1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6DADE5CD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4355ED59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527F3D2F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765B0358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1C9C4DEB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3365E918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67AC0473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4D339B99" w14:textId="77777777" w:rsidR="00AA744A" w:rsidRDefault="00944D31">
            <w:pPr>
              <w:pStyle w:val="TAC"/>
            </w:pPr>
            <w:r>
              <w:t>Perfect sync</w:t>
            </w:r>
          </w:p>
        </w:tc>
      </w:tr>
      <w:tr w:rsidR="00AA744A" w14:paraId="0CE4660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4CA85B1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851" w:type="dxa"/>
            <w:vAlign w:val="center"/>
          </w:tcPr>
          <w:p w14:paraId="08778C5B" w14:textId="77777777" w:rsidR="00AA744A" w:rsidRDefault="00944D31">
            <w:pPr>
              <w:pStyle w:val="TAC"/>
            </w:pPr>
            <w:r>
              <w:t>BS timing error 0.5ns, UE timing error 0.5ns</w:t>
            </w:r>
          </w:p>
        </w:tc>
        <w:tc>
          <w:tcPr>
            <w:tcW w:w="850" w:type="dxa"/>
            <w:vAlign w:val="center"/>
          </w:tcPr>
          <w:p w14:paraId="6D50233F" w14:textId="77777777" w:rsidR="00AA744A" w:rsidRDefault="00944D31">
            <w:pPr>
              <w:pStyle w:val="TAC"/>
            </w:pPr>
            <w:r>
              <w:t>BS timing error 0.5ns, UE timing error 1ns</w:t>
            </w:r>
          </w:p>
        </w:tc>
        <w:tc>
          <w:tcPr>
            <w:tcW w:w="851" w:type="dxa"/>
            <w:vAlign w:val="center"/>
          </w:tcPr>
          <w:p w14:paraId="36651DD3" w14:textId="77777777" w:rsidR="00AA744A" w:rsidRDefault="00944D31">
            <w:pPr>
              <w:pStyle w:val="TAC"/>
            </w:pPr>
            <w:r>
              <w:t>BS timing error 0.5ns, UE timing error 2ns</w:t>
            </w:r>
          </w:p>
        </w:tc>
        <w:tc>
          <w:tcPr>
            <w:tcW w:w="850" w:type="dxa"/>
            <w:vAlign w:val="center"/>
          </w:tcPr>
          <w:p w14:paraId="6035FDE5" w14:textId="77777777" w:rsidR="00AA744A" w:rsidRDefault="00944D31">
            <w:pPr>
              <w:pStyle w:val="TAC"/>
            </w:pPr>
            <w:r>
              <w:t>BS timing error 0.5ns, UE timing error 3ns</w:t>
            </w:r>
          </w:p>
        </w:tc>
        <w:tc>
          <w:tcPr>
            <w:tcW w:w="851" w:type="dxa"/>
            <w:vAlign w:val="center"/>
          </w:tcPr>
          <w:p w14:paraId="125A16A8" w14:textId="77777777" w:rsidR="00AA744A" w:rsidRDefault="00944D31">
            <w:pPr>
              <w:pStyle w:val="TAC"/>
            </w:pPr>
            <w:r>
              <w:t>BS timing error 0.5ns, UE timing error 5ns</w:t>
            </w:r>
          </w:p>
        </w:tc>
        <w:tc>
          <w:tcPr>
            <w:tcW w:w="850" w:type="dxa"/>
            <w:vAlign w:val="center"/>
          </w:tcPr>
          <w:p w14:paraId="2523E40E" w14:textId="77777777" w:rsidR="00AA744A" w:rsidRDefault="00944D31">
            <w:pPr>
              <w:pStyle w:val="TAC"/>
            </w:pPr>
            <w:r>
              <w:t>BS timing error 1ns, UE timing error 0.5ns</w:t>
            </w:r>
          </w:p>
        </w:tc>
        <w:tc>
          <w:tcPr>
            <w:tcW w:w="850" w:type="dxa"/>
            <w:vAlign w:val="center"/>
          </w:tcPr>
          <w:p w14:paraId="6CF0A953" w14:textId="77777777" w:rsidR="00AA744A" w:rsidRDefault="00944D31">
            <w:pPr>
              <w:pStyle w:val="TAC"/>
            </w:pPr>
            <w:r>
              <w:t>BS timing error 2ns, UE timing error 0.5ns</w:t>
            </w:r>
          </w:p>
        </w:tc>
        <w:tc>
          <w:tcPr>
            <w:tcW w:w="850" w:type="dxa"/>
            <w:vAlign w:val="center"/>
          </w:tcPr>
          <w:p w14:paraId="679CD6DA" w14:textId="77777777" w:rsidR="00AA744A" w:rsidRDefault="00944D31">
            <w:pPr>
              <w:pStyle w:val="TAC"/>
            </w:pPr>
            <w:r>
              <w:t>BS timing error 3ns, UE timing error 0.5ns</w:t>
            </w:r>
          </w:p>
        </w:tc>
        <w:tc>
          <w:tcPr>
            <w:tcW w:w="850" w:type="dxa"/>
            <w:vAlign w:val="center"/>
          </w:tcPr>
          <w:p w14:paraId="06EB5339" w14:textId="77777777" w:rsidR="00AA744A" w:rsidRDefault="00944D31">
            <w:pPr>
              <w:pStyle w:val="TAC"/>
            </w:pPr>
            <w:r>
              <w:t>BS timing error 5ns, UE timing error 0.5ns</w:t>
            </w:r>
          </w:p>
        </w:tc>
      </w:tr>
      <w:tr w:rsidR="00AA744A" w14:paraId="43B45FC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12A2C53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7653" w:type="dxa"/>
            <w:gridSpan w:val="9"/>
            <w:vAlign w:val="center"/>
          </w:tcPr>
          <w:p w14:paraId="39F33E93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4FA65B9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9CA1420" w14:textId="77777777" w:rsidR="00AA744A" w:rsidRDefault="00944D31">
            <w:pPr>
              <w:pStyle w:val="TAC"/>
            </w:pPr>
            <w:r>
              <w:lastRenderedPageBreak/>
              <w:t>Precoding assumptions (codebook, nrof antenna elements used, etc)</w:t>
            </w:r>
          </w:p>
        </w:tc>
        <w:tc>
          <w:tcPr>
            <w:tcW w:w="7653" w:type="dxa"/>
            <w:gridSpan w:val="9"/>
            <w:vAlign w:val="center"/>
          </w:tcPr>
          <w:p w14:paraId="5873057C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6C6C7BD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C154949" w14:textId="77777777" w:rsidR="00AA744A" w:rsidRDefault="00944D31">
            <w:pPr>
              <w:pStyle w:val="TAC"/>
            </w:pPr>
            <w:r>
              <w:t>Evaluated Enhancement for Rel.17</w:t>
            </w:r>
          </w:p>
        </w:tc>
        <w:tc>
          <w:tcPr>
            <w:tcW w:w="851" w:type="dxa"/>
            <w:vAlign w:val="center"/>
          </w:tcPr>
          <w:p w14:paraId="17A958A7" w14:textId="77777777" w:rsidR="00AA744A" w:rsidRDefault="00944D31">
            <w:pPr>
              <w:pStyle w:val="TAC"/>
            </w:pPr>
            <w:r>
              <w:t>RAIM</w:t>
            </w:r>
          </w:p>
          <w:p w14:paraId="56BABE0E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551A128D" w14:textId="77777777" w:rsidR="00AA744A" w:rsidRDefault="00944D31">
            <w:pPr>
              <w:pStyle w:val="TAC"/>
            </w:pPr>
            <w:r>
              <w:t>RAIM</w:t>
            </w:r>
          </w:p>
          <w:p w14:paraId="6446818A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7FE46E8F" w14:textId="77777777" w:rsidR="00AA744A" w:rsidRDefault="00944D31">
            <w:pPr>
              <w:pStyle w:val="TAC"/>
            </w:pPr>
            <w:r>
              <w:t>RAIM</w:t>
            </w:r>
          </w:p>
          <w:p w14:paraId="79726592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34AF9B89" w14:textId="77777777" w:rsidR="00AA744A" w:rsidRDefault="00944D31">
            <w:pPr>
              <w:pStyle w:val="TAC"/>
            </w:pPr>
            <w:r>
              <w:t>RAIM</w:t>
            </w:r>
          </w:p>
          <w:p w14:paraId="4FEE963C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0F064FDF" w14:textId="77777777" w:rsidR="00AA744A" w:rsidRDefault="00944D31">
            <w:pPr>
              <w:pStyle w:val="TAC"/>
            </w:pPr>
            <w:r>
              <w:t>RAIM</w:t>
            </w:r>
          </w:p>
          <w:p w14:paraId="0032C9D9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37764746" w14:textId="77777777" w:rsidR="00AA744A" w:rsidRDefault="00944D31">
            <w:pPr>
              <w:pStyle w:val="TAC"/>
            </w:pPr>
            <w:r>
              <w:t>RAIM</w:t>
            </w:r>
          </w:p>
          <w:p w14:paraId="4F99202C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07414BF" w14:textId="77777777" w:rsidR="00AA744A" w:rsidRDefault="00944D31">
            <w:pPr>
              <w:pStyle w:val="TAC"/>
            </w:pPr>
            <w:r>
              <w:t>RAIM</w:t>
            </w:r>
          </w:p>
          <w:p w14:paraId="404CB848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5A467447" w14:textId="77777777" w:rsidR="00AA744A" w:rsidRDefault="00944D31">
            <w:pPr>
              <w:pStyle w:val="TAC"/>
            </w:pPr>
            <w:r>
              <w:t>RAIM</w:t>
            </w:r>
          </w:p>
          <w:p w14:paraId="5BE7A4A1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60A39059" w14:textId="77777777" w:rsidR="00AA744A" w:rsidRDefault="00944D31">
            <w:pPr>
              <w:pStyle w:val="TAC"/>
            </w:pPr>
            <w:r>
              <w:t>RAIM</w:t>
            </w:r>
          </w:p>
          <w:p w14:paraId="7DE59AB1" w14:textId="77777777" w:rsidR="00AA744A" w:rsidRDefault="00AA744A">
            <w:pPr>
              <w:pStyle w:val="TAC"/>
            </w:pPr>
          </w:p>
        </w:tc>
      </w:tr>
      <w:tr w:rsidR="00AA744A" w14:paraId="1DB078E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8D918B8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851" w:type="dxa"/>
            <w:vAlign w:val="center"/>
          </w:tcPr>
          <w:p w14:paraId="5B960450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2530571E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4A8ADC82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C3A536C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749F3B29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1BAD8770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6B318AC2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66A521B8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680B89C0" w14:textId="77777777" w:rsidR="00AA744A" w:rsidRDefault="00AA744A">
            <w:pPr>
              <w:pStyle w:val="TAC"/>
            </w:pPr>
          </w:p>
        </w:tc>
      </w:tr>
    </w:tbl>
    <w:p w14:paraId="161AC37C" w14:textId="77777777" w:rsidR="00AA744A" w:rsidRDefault="00AA744A"/>
    <w:p w14:paraId="1BCA1ACE" w14:textId="77777777" w:rsidR="00AA744A" w:rsidRDefault="00944D31">
      <w:pPr>
        <w:pStyle w:val="TH"/>
      </w:pPr>
      <w:r>
        <w:lastRenderedPageBreak/>
        <w:t>Table C.2.1.5.1-11: NR positioning enhancements - evaluation scenarios and parameters</w:t>
      </w:r>
    </w:p>
    <w:tbl>
      <w:tblPr>
        <w:tblW w:w="948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0"/>
        <w:gridCol w:w="850"/>
        <w:gridCol w:w="850"/>
      </w:tblGrid>
      <w:tr w:rsidR="00AA744A" w14:paraId="5A0180EE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3731180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851" w:type="dxa"/>
            <w:vAlign w:val="center"/>
          </w:tcPr>
          <w:p w14:paraId="60732BF9" w14:textId="77777777" w:rsidR="00AA744A" w:rsidRDefault="00944D31">
            <w:pPr>
              <w:pStyle w:val="TAH"/>
            </w:pPr>
            <w:r>
              <w:t>[Case E76] (InF-DH, FR1)</w:t>
            </w:r>
          </w:p>
        </w:tc>
        <w:tc>
          <w:tcPr>
            <w:tcW w:w="850" w:type="dxa"/>
            <w:vAlign w:val="center"/>
          </w:tcPr>
          <w:p w14:paraId="3D6ACC72" w14:textId="77777777" w:rsidR="00AA744A" w:rsidRDefault="00944D31">
            <w:pPr>
              <w:pStyle w:val="TAH"/>
            </w:pPr>
            <w:r>
              <w:t>[Case E77] (InF-DH, FR1)</w:t>
            </w:r>
          </w:p>
        </w:tc>
        <w:tc>
          <w:tcPr>
            <w:tcW w:w="851" w:type="dxa"/>
            <w:vAlign w:val="center"/>
          </w:tcPr>
          <w:p w14:paraId="4531F4D9" w14:textId="77777777" w:rsidR="00AA744A" w:rsidRDefault="00944D31">
            <w:pPr>
              <w:pStyle w:val="TAH"/>
            </w:pPr>
            <w:r>
              <w:t>[Case E78] (InF-DH, FR1)</w:t>
            </w:r>
          </w:p>
        </w:tc>
        <w:tc>
          <w:tcPr>
            <w:tcW w:w="850" w:type="dxa"/>
            <w:vAlign w:val="center"/>
          </w:tcPr>
          <w:p w14:paraId="288B14F5" w14:textId="77777777" w:rsidR="00AA744A" w:rsidRDefault="00944D31">
            <w:pPr>
              <w:pStyle w:val="TAH"/>
            </w:pPr>
            <w:r>
              <w:t>[Case E79] (InF-DH, FR1)</w:t>
            </w:r>
          </w:p>
        </w:tc>
        <w:tc>
          <w:tcPr>
            <w:tcW w:w="851" w:type="dxa"/>
          </w:tcPr>
          <w:p w14:paraId="7AAFB299" w14:textId="77777777" w:rsidR="00AA744A" w:rsidRDefault="00944D31">
            <w:pPr>
              <w:pStyle w:val="TAH"/>
            </w:pPr>
            <w:r>
              <w:t>[Case E80] (InF-DH, FR1)</w:t>
            </w:r>
          </w:p>
        </w:tc>
        <w:tc>
          <w:tcPr>
            <w:tcW w:w="850" w:type="dxa"/>
          </w:tcPr>
          <w:p w14:paraId="41638F3E" w14:textId="77777777" w:rsidR="00AA744A" w:rsidRDefault="00944D31">
            <w:pPr>
              <w:pStyle w:val="TAH"/>
            </w:pPr>
            <w:r>
              <w:t>[Case E81] (InF-DH, FR1)</w:t>
            </w:r>
          </w:p>
        </w:tc>
        <w:tc>
          <w:tcPr>
            <w:tcW w:w="850" w:type="dxa"/>
          </w:tcPr>
          <w:p w14:paraId="237B1A83" w14:textId="77777777" w:rsidR="00AA744A" w:rsidRDefault="00944D31">
            <w:pPr>
              <w:pStyle w:val="TAH"/>
            </w:pPr>
            <w:r>
              <w:t>[Case E82] (InF-DH, FR1)</w:t>
            </w:r>
          </w:p>
        </w:tc>
        <w:tc>
          <w:tcPr>
            <w:tcW w:w="850" w:type="dxa"/>
          </w:tcPr>
          <w:p w14:paraId="44B4D706" w14:textId="77777777" w:rsidR="00AA744A" w:rsidRDefault="00944D31">
            <w:pPr>
              <w:pStyle w:val="TAH"/>
            </w:pPr>
            <w:r>
              <w:t>[Case E83] (InF-DH, FR1)</w:t>
            </w:r>
          </w:p>
        </w:tc>
        <w:tc>
          <w:tcPr>
            <w:tcW w:w="850" w:type="dxa"/>
          </w:tcPr>
          <w:p w14:paraId="68A9ED4D" w14:textId="77777777" w:rsidR="00AA744A" w:rsidRDefault="00944D31">
            <w:pPr>
              <w:pStyle w:val="TAH"/>
            </w:pPr>
            <w:r>
              <w:t>[Case E84] (InF-DH, FR1)</w:t>
            </w:r>
          </w:p>
        </w:tc>
      </w:tr>
      <w:tr w:rsidR="00AA744A" w14:paraId="7C3F167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6BC2220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851" w:type="dxa"/>
            <w:vAlign w:val="center"/>
          </w:tcPr>
          <w:p w14:paraId="7A75DC2B" w14:textId="77777777" w:rsidR="00AA744A" w:rsidRDefault="00944D31">
            <w:pPr>
              <w:pStyle w:val="TAC"/>
            </w:pPr>
            <w:r>
              <w:t>InF-DH</w:t>
            </w:r>
          </w:p>
          <w:p w14:paraId="168C66D1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  <w:vAlign w:val="center"/>
          </w:tcPr>
          <w:p w14:paraId="235129E2" w14:textId="77777777" w:rsidR="00AA744A" w:rsidRDefault="00944D31">
            <w:pPr>
              <w:pStyle w:val="TAC"/>
            </w:pPr>
            <w:r>
              <w:t>InF-DH</w:t>
            </w:r>
          </w:p>
          <w:p w14:paraId="7BC0814A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1" w:type="dxa"/>
            <w:vAlign w:val="center"/>
          </w:tcPr>
          <w:p w14:paraId="232CEAF2" w14:textId="77777777" w:rsidR="00AA744A" w:rsidRDefault="00944D31">
            <w:pPr>
              <w:pStyle w:val="TAC"/>
            </w:pPr>
            <w:r>
              <w:t>InF-DH</w:t>
            </w:r>
          </w:p>
          <w:p w14:paraId="0D3E1185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  <w:vAlign w:val="center"/>
          </w:tcPr>
          <w:p w14:paraId="2132D95C" w14:textId="77777777" w:rsidR="00AA744A" w:rsidRDefault="00944D31">
            <w:pPr>
              <w:pStyle w:val="TAC"/>
            </w:pPr>
            <w:r>
              <w:t>InF-DH</w:t>
            </w:r>
          </w:p>
          <w:p w14:paraId="36C9612F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1" w:type="dxa"/>
            <w:vAlign w:val="center"/>
          </w:tcPr>
          <w:p w14:paraId="66A21BD8" w14:textId="77777777" w:rsidR="00AA744A" w:rsidRDefault="00944D31">
            <w:pPr>
              <w:pStyle w:val="TAC"/>
            </w:pPr>
            <w:r>
              <w:t>InF-DH</w:t>
            </w:r>
          </w:p>
          <w:p w14:paraId="74130A27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  <w:vAlign w:val="center"/>
          </w:tcPr>
          <w:p w14:paraId="19796E76" w14:textId="77777777" w:rsidR="00AA744A" w:rsidRDefault="00944D31">
            <w:pPr>
              <w:pStyle w:val="TAC"/>
            </w:pPr>
            <w:r>
              <w:t>InF-DH</w:t>
            </w:r>
          </w:p>
          <w:p w14:paraId="628F54BF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  <w:vAlign w:val="center"/>
          </w:tcPr>
          <w:p w14:paraId="2FB2FFD9" w14:textId="77777777" w:rsidR="00AA744A" w:rsidRDefault="00944D31">
            <w:pPr>
              <w:pStyle w:val="TAC"/>
            </w:pPr>
            <w:r>
              <w:t>InF-DH</w:t>
            </w:r>
          </w:p>
          <w:p w14:paraId="010E0738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  <w:vAlign w:val="center"/>
          </w:tcPr>
          <w:p w14:paraId="1237AB97" w14:textId="77777777" w:rsidR="00AA744A" w:rsidRDefault="00944D31">
            <w:pPr>
              <w:pStyle w:val="TAC"/>
            </w:pPr>
            <w:r>
              <w:t>InF-DH</w:t>
            </w:r>
          </w:p>
          <w:p w14:paraId="7CBE74D4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  <w:vAlign w:val="center"/>
          </w:tcPr>
          <w:p w14:paraId="3194DE78" w14:textId="77777777" w:rsidR="00AA744A" w:rsidRDefault="00944D31">
            <w:pPr>
              <w:pStyle w:val="TAC"/>
            </w:pPr>
            <w:r>
              <w:t>InF-DH</w:t>
            </w:r>
          </w:p>
          <w:p w14:paraId="37275D9D" w14:textId="77777777" w:rsidR="00AA744A" w:rsidRDefault="00944D31">
            <w:pPr>
              <w:pStyle w:val="TAC"/>
            </w:pPr>
            <w:r>
              <w:t>(40%, 2, 2)</w:t>
            </w:r>
          </w:p>
        </w:tc>
      </w:tr>
      <w:tr w:rsidR="00AA744A" w14:paraId="3F8B481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B4DC98B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851" w:type="dxa"/>
            <w:vAlign w:val="center"/>
          </w:tcPr>
          <w:p w14:paraId="1239AC25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498DC854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5F4B23E4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60ACD8D0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62068E7C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30950C9B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61115CD0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722294D7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33B4F0EB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000F499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D59FA64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851" w:type="dxa"/>
            <w:vAlign w:val="center"/>
          </w:tcPr>
          <w:p w14:paraId="5FE7AC36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55C6844F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3BCEABBB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029F0765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29EB54BB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441E55C3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5ACD03CA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06173015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429C44FC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508415D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5872216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851" w:type="dxa"/>
            <w:vAlign w:val="center"/>
          </w:tcPr>
          <w:p w14:paraId="0C3385FB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2FA7A316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4D283F9C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1C1D1B7E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23B45FC1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59CA44AE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3FB9B1AF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51E264AF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753D6CCE" w14:textId="77777777" w:rsidR="00AA744A" w:rsidRDefault="00944D31">
            <w:pPr>
              <w:pStyle w:val="TAC"/>
            </w:pPr>
            <w:r>
              <w:t>100MHz</w:t>
            </w:r>
          </w:p>
        </w:tc>
      </w:tr>
      <w:tr w:rsidR="00AA744A" w14:paraId="3075BA0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647C960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851" w:type="dxa"/>
            <w:vAlign w:val="center"/>
          </w:tcPr>
          <w:p w14:paraId="3B055F03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581AC8BC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1693BB8D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3C8ECF3D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4DB127C8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20500E95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3A4C2553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1640A7AA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496CD550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F402C83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0BF87E40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57101D03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2035EC09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4FACD6FB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34C0407D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4E76C510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3D72E5DB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7BE8E3BD" w14:textId="77777777" w:rsidR="00AA744A" w:rsidRDefault="00944D31">
            <w:pPr>
              <w:pStyle w:val="TAC"/>
            </w:pPr>
            <w:r>
              <w:t>(comb-6 6 symbols)</w:t>
            </w:r>
          </w:p>
        </w:tc>
      </w:tr>
      <w:tr w:rsidR="00AA744A" w14:paraId="0044844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F6F703F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6131ED76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7653" w:type="dxa"/>
            <w:gridSpan w:val="9"/>
            <w:vAlign w:val="center"/>
          </w:tcPr>
          <w:p w14:paraId="536FBA22" w14:textId="77777777" w:rsidR="00AA744A" w:rsidRDefault="00944D31">
            <w:pPr>
              <w:pStyle w:val="TAC"/>
            </w:pPr>
            <w:r>
              <w:t>1 port, QPSK-PN sequence</w:t>
            </w:r>
          </w:p>
        </w:tc>
      </w:tr>
      <w:tr w:rsidR="00AA744A" w14:paraId="28DCB03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F92FD57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7653" w:type="dxa"/>
            <w:gridSpan w:val="9"/>
            <w:vAlign w:val="center"/>
          </w:tcPr>
          <w:p w14:paraId="250DEE3E" w14:textId="77777777" w:rsidR="00AA744A" w:rsidRDefault="00944D31">
            <w:pPr>
              <w:pStyle w:val="TAC"/>
            </w:pPr>
            <w:r>
              <w:t>18</w:t>
            </w:r>
          </w:p>
          <w:p w14:paraId="22797726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398B583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5620048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7653" w:type="dxa"/>
            <w:gridSpan w:val="9"/>
            <w:vAlign w:val="center"/>
          </w:tcPr>
          <w:p w14:paraId="0BB1A81F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7945102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1C35314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7653" w:type="dxa"/>
            <w:gridSpan w:val="9"/>
            <w:vAlign w:val="center"/>
          </w:tcPr>
          <w:p w14:paraId="2D56E2BC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17FF58F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98A6BEE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7653" w:type="dxa"/>
            <w:gridSpan w:val="9"/>
            <w:vAlign w:val="center"/>
          </w:tcPr>
          <w:p w14:paraId="7E5B84B7" w14:textId="77777777" w:rsidR="00AA744A" w:rsidRDefault="00944D31">
            <w:pPr>
              <w:pStyle w:val="TAC"/>
            </w:pPr>
            <w:r>
              <w:t>7.78dB</w:t>
            </w:r>
          </w:p>
        </w:tc>
      </w:tr>
      <w:tr w:rsidR="00AA744A" w14:paraId="623B922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A04D891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7653" w:type="dxa"/>
            <w:gridSpan w:val="9"/>
            <w:vAlign w:val="center"/>
          </w:tcPr>
          <w:p w14:paraId="66F50E89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2BE3596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261FF91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7653" w:type="dxa"/>
            <w:gridSpan w:val="9"/>
            <w:vAlign w:val="center"/>
          </w:tcPr>
          <w:p w14:paraId="24960FA8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3B8E2D2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BEA89AE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7653" w:type="dxa"/>
            <w:gridSpan w:val="9"/>
            <w:vAlign w:val="center"/>
          </w:tcPr>
          <w:p w14:paraId="7FB0C54E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4F8BDD0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867400E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851" w:type="dxa"/>
            <w:vAlign w:val="center"/>
          </w:tcPr>
          <w:p w14:paraId="0C1141D7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0D178609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1" w:type="dxa"/>
            <w:vAlign w:val="center"/>
          </w:tcPr>
          <w:p w14:paraId="5A7DD232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27F5BA95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1" w:type="dxa"/>
            <w:vAlign w:val="center"/>
          </w:tcPr>
          <w:p w14:paraId="1903A79E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3C4228CC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5123F020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6ABFE98B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5F6F653E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</w:tr>
      <w:tr w:rsidR="00AA744A" w14:paraId="2142010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3AA5544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851" w:type="dxa"/>
            <w:vAlign w:val="center"/>
          </w:tcPr>
          <w:p w14:paraId="7895ECBD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2AA8031A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0A8BBA6A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2D7B304D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69F8D1DC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0997E79A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239CAA08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4C33B964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775C0BEA" w14:textId="77777777" w:rsidR="00AA744A" w:rsidRDefault="00944D31">
            <w:pPr>
              <w:pStyle w:val="TAC"/>
            </w:pPr>
            <w:r>
              <w:t>Perfect sync</w:t>
            </w:r>
          </w:p>
        </w:tc>
      </w:tr>
      <w:tr w:rsidR="00AA744A" w14:paraId="35DB0A4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C2D338A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851" w:type="dxa"/>
            <w:vAlign w:val="center"/>
          </w:tcPr>
          <w:p w14:paraId="6D1F2D77" w14:textId="77777777" w:rsidR="00AA744A" w:rsidRDefault="00944D31">
            <w:pPr>
              <w:pStyle w:val="TAC"/>
            </w:pPr>
            <w:r>
              <w:t>BS timing error 0.5ns, UE timing error 0.5ns</w:t>
            </w:r>
          </w:p>
        </w:tc>
        <w:tc>
          <w:tcPr>
            <w:tcW w:w="850" w:type="dxa"/>
            <w:vAlign w:val="center"/>
          </w:tcPr>
          <w:p w14:paraId="602023A4" w14:textId="77777777" w:rsidR="00AA744A" w:rsidRDefault="00944D31">
            <w:pPr>
              <w:pStyle w:val="TAC"/>
            </w:pPr>
            <w:r>
              <w:t>BS timing error 0.5ns, UE timing error 1ns</w:t>
            </w:r>
          </w:p>
        </w:tc>
        <w:tc>
          <w:tcPr>
            <w:tcW w:w="851" w:type="dxa"/>
            <w:vAlign w:val="center"/>
          </w:tcPr>
          <w:p w14:paraId="4C043CB2" w14:textId="77777777" w:rsidR="00AA744A" w:rsidRDefault="00944D31">
            <w:pPr>
              <w:pStyle w:val="TAC"/>
            </w:pPr>
            <w:r>
              <w:t>BS timing error 0.5ns, UE timing error 2ns</w:t>
            </w:r>
          </w:p>
        </w:tc>
        <w:tc>
          <w:tcPr>
            <w:tcW w:w="850" w:type="dxa"/>
            <w:vAlign w:val="center"/>
          </w:tcPr>
          <w:p w14:paraId="599944A4" w14:textId="77777777" w:rsidR="00AA744A" w:rsidRDefault="00944D31">
            <w:pPr>
              <w:pStyle w:val="TAC"/>
            </w:pPr>
            <w:r>
              <w:t>BS timing error 0.5ns, UE timing error 3ns</w:t>
            </w:r>
          </w:p>
        </w:tc>
        <w:tc>
          <w:tcPr>
            <w:tcW w:w="851" w:type="dxa"/>
            <w:vAlign w:val="center"/>
          </w:tcPr>
          <w:p w14:paraId="67EB2875" w14:textId="77777777" w:rsidR="00AA744A" w:rsidRDefault="00944D31">
            <w:pPr>
              <w:pStyle w:val="TAC"/>
            </w:pPr>
            <w:r>
              <w:t>BS timing error 0.5ns, UE timing error 5ns</w:t>
            </w:r>
          </w:p>
        </w:tc>
        <w:tc>
          <w:tcPr>
            <w:tcW w:w="850" w:type="dxa"/>
            <w:vAlign w:val="center"/>
          </w:tcPr>
          <w:p w14:paraId="437C0B63" w14:textId="77777777" w:rsidR="00AA744A" w:rsidRDefault="00944D31">
            <w:pPr>
              <w:pStyle w:val="TAC"/>
            </w:pPr>
            <w:r>
              <w:t>BS timing error 1ns, UE timing error 0.5ns</w:t>
            </w:r>
          </w:p>
        </w:tc>
        <w:tc>
          <w:tcPr>
            <w:tcW w:w="850" w:type="dxa"/>
            <w:vAlign w:val="center"/>
          </w:tcPr>
          <w:p w14:paraId="08CDAA9D" w14:textId="77777777" w:rsidR="00AA744A" w:rsidRDefault="00944D31">
            <w:pPr>
              <w:pStyle w:val="TAC"/>
            </w:pPr>
            <w:r>
              <w:t>BS timing error 2ns, UE timing error 0.5ns</w:t>
            </w:r>
          </w:p>
        </w:tc>
        <w:tc>
          <w:tcPr>
            <w:tcW w:w="850" w:type="dxa"/>
            <w:vAlign w:val="center"/>
          </w:tcPr>
          <w:p w14:paraId="5516EDC0" w14:textId="77777777" w:rsidR="00AA744A" w:rsidRDefault="00944D31">
            <w:pPr>
              <w:pStyle w:val="TAC"/>
            </w:pPr>
            <w:r>
              <w:t>BS timing error 3ns, UE timing error 0.5ns</w:t>
            </w:r>
          </w:p>
        </w:tc>
        <w:tc>
          <w:tcPr>
            <w:tcW w:w="850" w:type="dxa"/>
            <w:vAlign w:val="center"/>
          </w:tcPr>
          <w:p w14:paraId="6BABB8BD" w14:textId="77777777" w:rsidR="00AA744A" w:rsidRDefault="00944D31">
            <w:pPr>
              <w:pStyle w:val="TAC"/>
            </w:pPr>
            <w:r>
              <w:t>BS timing error 5ns, UE timing error 0.5ns</w:t>
            </w:r>
          </w:p>
        </w:tc>
      </w:tr>
      <w:tr w:rsidR="00AA744A" w14:paraId="326C71B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F25CA37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7653" w:type="dxa"/>
            <w:gridSpan w:val="9"/>
            <w:vAlign w:val="center"/>
          </w:tcPr>
          <w:p w14:paraId="57CB6EF4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3D9C44A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553429D" w14:textId="77777777" w:rsidR="00AA744A" w:rsidRDefault="00944D31">
            <w:pPr>
              <w:pStyle w:val="TAC"/>
            </w:pPr>
            <w:r>
              <w:lastRenderedPageBreak/>
              <w:t>Precoding assumptions (codebook, nrof antenna elements used, etc)</w:t>
            </w:r>
          </w:p>
        </w:tc>
        <w:tc>
          <w:tcPr>
            <w:tcW w:w="7653" w:type="dxa"/>
            <w:gridSpan w:val="9"/>
            <w:vAlign w:val="center"/>
          </w:tcPr>
          <w:p w14:paraId="662F3F4C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62EA441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F020EFC" w14:textId="77777777" w:rsidR="00AA744A" w:rsidRDefault="00944D31">
            <w:pPr>
              <w:pStyle w:val="TAC"/>
            </w:pPr>
            <w:r>
              <w:t>Evaluated Enhancement for Rel.17</w:t>
            </w:r>
          </w:p>
        </w:tc>
        <w:tc>
          <w:tcPr>
            <w:tcW w:w="851" w:type="dxa"/>
            <w:vAlign w:val="center"/>
          </w:tcPr>
          <w:p w14:paraId="7D05B75B" w14:textId="77777777" w:rsidR="00AA744A" w:rsidRDefault="00944D31">
            <w:pPr>
              <w:pStyle w:val="TAC"/>
            </w:pPr>
            <w:r>
              <w:t>RAIM</w:t>
            </w:r>
          </w:p>
          <w:p w14:paraId="5F5807C8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F2F68E2" w14:textId="77777777" w:rsidR="00AA744A" w:rsidRDefault="00944D31">
            <w:pPr>
              <w:pStyle w:val="TAC"/>
            </w:pPr>
            <w:r>
              <w:t>RAIM</w:t>
            </w:r>
          </w:p>
          <w:p w14:paraId="68D78F26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309B97F9" w14:textId="77777777" w:rsidR="00AA744A" w:rsidRDefault="00944D31">
            <w:pPr>
              <w:pStyle w:val="TAC"/>
            </w:pPr>
            <w:r>
              <w:t>RAIM</w:t>
            </w:r>
          </w:p>
          <w:p w14:paraId="5C21E5E6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1B7D9C79" w14:textId="77777777" w:rsidR="00AA744A" w:rsidRDefault="00944D31">
            <w:pPr>
              <w:pStyle w:val="TAC"/>
            </w:pPr>
            <w:r>
              <w:t>RAIM</w:t>
            </w:r>
          </w:p>
          <w:p w14:paraId="3CE8815C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3EB77120" w14:textId="77777777" w:rsidR="00AA744A" w:rsidRDefault="00944D31">
            <w:pPr>
              <w:pStyle w:val="TAC"/>
            </w:pPr>
            <w:r>
              <w:t>RAIM</w:t>
            </w:r>
          </w:p>
          <w:p w14:paraId="1E7BB623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0B072A92" w14:textId="77777777" w:rsidR="00AA744A" w:rsidRDefault="00944D31">
            <w:pPr>
              <w:pStyle w:val="TAC"/>
            </w:pPr>
            <w:r>
              <w:t>RAIM</w:t>
            </w:r>
          </w:p>
          <w:p w14:paraId="2CF8CBF4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5FB509DC" w14:textId="77777777" w:rsidR="00AA744A" w:rsidRDefault="00944D31">
            <w:pPr>
              <w:pStyle w:val="TAC"/>
            </w:pPr>
            <w:r>
              <w:t>RAIM</w:t>
            </w:r>
          </w:p>
          <w:p w14:paraId="3F481BEE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C645F96" w14:textId="77777777" w:rsidR="00AA744A" w:rsidRDefault="00944D31">
            <w:pPr>
              <w:pStyle w:val="TAC"/>
            </w:pPr>
            <w:r>
              <w:t>RAIM</w:t>
            </w:r>
          </w:p>
          <w:p w14:paraId="41B3ED6F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2EA8A367" w14:textId="77777777" w:rsidR="00AA744A" w:rsidRDefault="00944D31">
            <w:pPr>
              <w:pStyle w:val="TAC"/>
            </w:pPr>
            <w:r>
              <w:t>RAIM</w:t>
            </w:r>
          </w:p>
          <w:p w14:paraId="1691655C" w14:textId="77777777" w:rsidR="00AA744A" w:rsidRDefault="00AA744A">
            <w:pPr>
              <w:pStyle w:val="TAC"/>
            </w:pPr>
          </w:p>
        </w:tc>
      </w:tr>
      <w:tr w:rsidR="00AA744A" w14:paraId="77F92D8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0427BF2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851" w:type="dxa"/>
            <w:vAlign w:val="center"/>
          </w:tcPr>
          <w:p w14:paraId="2199D419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256A8D1D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03B456B3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386EB73E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0A78916E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4E6FDC83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346B663B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173DBAB4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363059FE" w14:textId="77777777" w:rsidR="00AA744A" w:rsidRDefault="00AA744A">
            <w:pPr>
              <w:pStyle w:val="TAC"/>
            </w:pPr>
          </w:p>
        </w:tc>
      </w:tr>
    </w:tbl>
    <w:p w14:paraId="2D538B9A" w14:textId="77777777" w:rsidR="00AA744A" w:rsidRDefault="00AA744A"/>
    <w:p w14:paraId="791F4F69" w14:textId="77777777" w:rsidR="00AA744A" w:rsidRDefault="00944D31">
      <w:pPr>
        <w:pStyle w:val="TH"/>
      </w:pPr>
      <w:r>
        <w:lastRenderedPageBreak/>
        <w:t>Table C.2.1.5.1-12: NR positioning enhancements - evaluation scenarios and parameters</w:t>
      </w:r>
    </w:p>
    <w:tbl>
      <w:tblPr>
        <w:tblW w:w="948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1"/>
        <w:gridCol w:w="850"/>
        <w:gridCol w:w="850"/>
      </w:tblGrid>
      <w:tr w:rsidR="00AA744A" w14:paraId="2D7EFBFC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1365F63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851" w:type="dxa"/>
            <w:vAlign w:val="center"/>
          </w:tcPr>
          <w:p w14:paraId="5DF636B3" w14:textId="77777777" w:rsidR="00AA744A" w:rsidRDefault="00944D31">
            <w:pPr>
              <w:pStyle w:val="TAH"/>
            </w:pPr>
            <w:r>
              <w:t>[Case E85] (InF-SH, FR1)</w:t>
            </w:r>
          </w:p>
        </w:tc>
        <w:tc>
          <w:tcPr>
            <w:tcW w:w="850" w:type="dxa"/>
            <w:vAlign w:val="center"/>
          </w:tcPr>
          <w:p w14:paraId="499D53C8" w14:textId="77777777" w:rsidR="00AA744A" w:rsidRDefault="00944D31">
            <w:pPr>
              <w:pStyle w:val="TAH"/>
            </w:pPr>
            <w:r>
              <w:t>[Case E86] (InF-SH, FR1)</w:t>
            </w:r>
          </w:p>
        </w:tc>
        <w:tc>
          <w:tcPr>
            <w:tcW w:w="851" w:type="dxa"/>
            <w:vAlign w:val="center"/>
          </w:tcPr>
          <w:p w14:paraId="33A408EE" w14:textId="77777777" w:rsidR="00AA744A" w:rsidRDefault="00944D31">
            <w:pPr>
              <w:pStyle w:val="TAH"/>
            </w:pPr>
            <w:r>
              <w:t>[Case E87] (InF-SH, FR1)</w:t>
            </w:r>
          </w:p>
        </w:tc>
        <w:tc>
          <w:tcPr>
            <w:tcW w:w="850" w:type="dxa"/>
            <w:vAlign w:val="center"/>
          </w:tcPr>
          <w:p w14:paraId="36F7742B" w14:textId="77777777" w:rsidR="00AA744A" w:rsidRDefault="00944D31">
            <w:pPr>
              <w:pStyle w:val="TAH"/>
            </w:pPr>
            <w:r>
              <w:t>[Case E88] (InF-SH, FR1)</w:t>
            </w:r>
          </w:p>
        </w:tc>
        <w:tc>
          <w:tcPr>
            <w:tcW w:w="851" w:type="dxa"/>
          </w:tcPr>
          <w:p w14:paraId="4E306A11" w14:textId="77777777" w:rsidR="00AA744A" w:rsidRDefault="00944D31">
            <w:pPr>
              <w:pStyle w:val="TAH"/>
            </w:pPr>
            <w:r>
              <w:t>[Case E89] (InF-SH, FR1)</w:t>
            </w:r>
          </w:p>
        </w:tc>
        <w:tc>
          <w:tcPr>
            <w:tcW w:w="850" w:type="dxa"/>
          </w:tcPr>
          <w:p w14:paraId="3261DCDA" w14:textId="77777777" w:rsidR="00AA744A" w:rsidRDefault="00944D31">
            <w:pPr>
              <w:pStyle w:val="TAH"/>
            </w:pPr>
            <w:r>
              <w:t>[Case E90] (InF-SH, FR1)</w:t>
            </w:r>
          </w:p>
        </w:tc>
        <w:tc>
          <w:tcPr>
            <w:tcW w:w="851" w:type="dxa"/>
          </w:tcPr>
          <w:p w14:paraId="6F626664" w14:textId="77777777" w:rsidR="00AA744A" w:rsidRDefault="00944D31">
            <w:pPr>
              <w:pStyle w:val="TAH"/>
            </w:pPr>
            <w:r>
              <w:t>[Case E91] (InF-SH, FR1)</w:t>
            </w:r>
          </w:p>
        </w:tc>
        <w:tc>
          <w:tcPr>
            <w:tcW w:w="850" w:type="dxa"/>
          </w:tcPr>
          <w:p w14:paraId="2CFF0A4F" w14:textId="77777777" w:rsidR="00AA744A" w:rsidRDefault="00944D31">
            <w:pPr>
              <w:pStyle w:val="TAH"/>
            </w:pPr>
            <w:r>
              <w:t>[Case E92] (InF-SH, FR1)</w:t>
            </w:r>
          </w:p>
        </w:tc>
        <w:tc>
          <w:tcPr>
            <w:tcW w:w="850" w:type="dxa"/>
            <w:vAlign w:val="center"/>
          </w:tcPr>
          <w:p w14:paraId="4F3B3577" w14:textId="77777777" w:rsidR="00AA744A" w:rsidRDefault="00944D31">
            <w:pPr>
              <w:pStyle w:val="TAH"/>
            </w:pPr>
            <w:r>
              <w:t>[Case E93] (InF-SH, FR1)</w:t>
            </w:r>
          </w:p>
        </w:tc>
      </w:tr>
      <w:tr w:rsidR="00AA744A" w14:paraId="55C7DD4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B95BFA5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851" w:type="dxa"/>
            <w:vAlign w:val="center"/>
          </w:tcPr>
          <w:p w14:paraId="3AE6199F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2871CC31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  <w:vAlign w:val="center"/>
          </w:tcPr>
          <w:p w14:paraId="30B34F11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69ECFBCA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  <w:vAlign w:val="center"/>
          </w:tcPr>
          <w:p w14:paraId="43847290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4B2BD3A8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  <w:vAlign w:val="center"/>
          </w:tcPr>
          <w:p w14:paraId="6B63A999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696E3D0E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45292045" w14:textId="77777777" w:rsidR="00AA744A" w:rsidRDefault="00944D31">
            <w:pPr>
              <w:pStyle w:val="TAC"/>
            </w:pPr>
            <w:r>
              <w:t>InF-SH</w:t>
            </w:r>
          </w:p>
        </w:tc>
      </w:tr>
      <w:tr w:rsidR="00AA744A" w14:paraId="79AA11B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F80709D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851" w:type="dxa"/>
            <w:vAlign w:val="center"/>
          </w:tcPr>
          <w:p w14:paraId="2D6D1AFE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4DB141BD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2433C3BB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70E8AF21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299368CB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17280B7D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764D88C8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178560B6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72DBE9ED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4CD6DE4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C75C963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851" w:type="dxa"/>
            <w:vAlign w:val="center"/>
          </w:tcPr>
          <w:p w14:paraId="1DBB87D9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3E57621B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395B6A38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0306B9F8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3419077B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3F40CFDB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3472CAB1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32D6C2BE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73F9AFB6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43C3FEA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A19A800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851" w:type="dxa"/>
            <w:vAlign w:val="center"/>
          </w:tcPr>
          <w:p w14:paraId="754EE4E8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6EB0A179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092F8F47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00985510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6F03F81D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06525E4F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20F8BFC3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01E16520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3EF12277" w14:textId="77777777" w:rsidR="00AA744A" w:rsidRDefault="00944D31">
            <w:pPr>
              <w:pStyle w:val="TAC"/>
            </w:pPr>
            <w:r>
              <w:t>100MHz</w:t>
            </w:r>
          </w:p>
        </w:tc>
      </w:tr>
      <w:tr w:rsidR="00AA744A" w14:paraId="6E903F6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10D5231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851" w:type="dxa"/>
            <w:vAlign w:val="center"/>
          </w:tcPr>
          <w:p w14:paraId="0716EF81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15EEE934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0975325B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701984F4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1E0E71D0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2B310511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129C221D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0AD56A36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38584B85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2E56061C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35351D04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51A6E8CF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0B3E3C8C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DA57730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7FDA4C58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74AFB8FD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1458A6D7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2805535C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6F5BAE4F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2B3B0E40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139E8957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44078B26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707201A6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60B63D21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4A5416B2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16F7803C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2FFF41E8" w14:textId="77777777" w:rsidR="00AA744A" w:rsidRDefault="00944D31">
            <w:pPr>
              <w:pStyle w:val="TAC"/>
            </w:pPr>
            <w:r>
              <w:t>(comb-4 4 symbols)</w:t>
            </w:r>
          </w:p>
        </w:tc>
      </w:tr>
      <w:tr w:rsidR="00AA744A" w14:paraId="2F5469E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EDCBE90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65876F0E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7654" w:type="dxa"/>
            <w:gridSpan w:val="9"/>
            <w:vAlign w:val="center"/>
          </w:tcPr>
          <w:p w14:paraId="17BC56A3" w14:textId="77777777" w:rsidR="00AA744A" w:rsidRDefault="00944D31">
            <w:pPr>
              <w:pStyle w:val="TAC"/>
            </w:pPr>
            <w:r>
              <w:t>1 port, QPSK-PN + 1 port, ZC sequence</w:t>
            </w:r>
          </w:p>
        </w:tc>
      </w:tr>
      <w:tr w:rsidR="00AA744A" w14:paraId="5F2D058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470AA93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7654" w:type="dxa"/>
            <w:gridSpan w:val="9"/>
            <w:vAlign w:val="center"/>
          </w:tcPr>
          <w:p w14:paraId="014C9E73" w14:textId="77777777" w:rsidR="00AA744A" w:rsidRDefault="00944D31">
            <w:pPr>
              <w:pStyle w:val="TAC"/>
            </w:pPr>
            <w:r>
              <w:t>18</w:t>
            </w:r>
          </w:p>
          <w:p w14:paraId="73675B78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3666007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D3ADA72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7654" w:type="dxa"/>
            <w:gridSpan w:val="9"/>
            <w:vAlign w:val="center"/>
          </w:tcPr>
          <w:p w14:paraId="35DB3AA8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6A38CDD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22BDED9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7654" w:type="dxa"/>
            <w:gridSpan w:val="9"/>
            <w:vAlign w:val="center"/>
          </w:tcPr>
          <w:p w14:paraId="6810DE9B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570B020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03E2A78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7654" w:type="dxa"/>
            <w:gridSpan w:val="9"/>
            <w:vAlign w:val="center"/>
          </w:tcPr>
          <w:p w14:paraId="0BF00441" w14:textId="77777777" w:rsidR="00AA744A" w:rsidRDefault="00944D31">
            <w:pPr>
              <w:pStyle w:val="TAC"/>
            </w:pPr>
            <w:r>
              <w:t>DL:7.78dB</w:t>
            </w:r>
          </w:p>
          <w:p w14:paraId="11DFF01B" w14:textId="77777777" w:rsidR="00AA744A" w:rsidRDefault="00944D31">
            <w:pPr>
              <w:pStyle w:val="TAC"/>
            </w:pPr>
            <w:r>
              <w:t>UL:6dB</w:t>
            </w:r>
          </w:p>
        </w:tc>
      </w:tr>
      <w:tr w:rsidR="00AA744A" w14:paraId="720642B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C5934DC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7654" w:type="dxa"/>
            <w:gridSpan w:val="9"/>
            <w:vAlign w:val="center"/>
          </w:tcPr>
          <w:p w14:paraId="654DBADB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3D833CE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53A5A8B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7654" w:type="dxa"/>
            <w:gridSpan w:val="9"/>
            <w:vAlign w:val="center"/>
          </w:tcPr>
          <w:p w14:paraId="5AB06E45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3AFE59D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EC57DEE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7654" w:type="dxa"/>
            <w:gridSpan w:val="9"/>
            <w:vAlign w:val="center"/>
          </w:tcPr>
          <w:p w14:paraId="297CFCE3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315238D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AC8A076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851" w:type="dxa"/>
            <w:vAlign w:val="center"/>
          </w:tcPr>
          <w:p w14:paraId="0DC09A2C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0" w:type="dxa"/>
            <w:vAlign w:val="center"/>
          </w:tcPr>
          <w:p w14:paraId="30E75284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1" w:type="dxa"/>
            <w:vAlign w:val="center"/>
          </w:tcPr>
          <w:p w14:paraId="35556533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0" w:type="dxa"/>
            <w:vAlign w:val="center"/>
          </w:tcPr>
          <w:p w14:paraId="281827CD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1" w:type="dxa"/>
            <w:vAlign w:val="center"/>
          </w:tcPr>
          <w:p w14:paraId="41BBA7E2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0" w:type="dxa"/>
            <w:vAlign w:val="center"/>
          </w:tcPr>
          <w:p w14:paraId="57245CB8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1" w:type="dxa"/>
            <w:vAlign w:val="center"/>
          </w:tcPr>
          <w:p w14:paraId="2905F3F5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0" w:type="dxa"/>
            <w:vAlign w:val="center"/>
          </w:tcPr>
          <w:p w14:paraId="646CD42B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0" w:type="dxa"/>
            <w:vAlign w:val="center"/>
          </w:tcPr>
          <w:p w14:paraId="3E14717A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</w:tr>
      <w:tr w:rsidR="00AA744A" w14:paraId="065DA96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A5AD8E2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851" w:type="dxa"/>
            <w:vAlign w:val="center"/>
          </w:tcPr>
          <w:p w14:paraId="4A3F34F6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75DF998E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1E12D4C6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537970E4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74ECC72C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3AA1D5DA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6D95D134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27879CE5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189AD157" w14:textId="77777777" w:rsidR="00AA744A" w:rsidRDefault="00944D31">
            <w:pPr>
              <w:pStyle w:val="TAC"/>
            </w:pPr>
            <w:r>
              <w:t>Perfect sync</w:t>
            </w:r>
          </w:p>
        </w:tc>
      </w:tr>
      <w:tr w:rsidR="00AA744A" w14:paraId="60D28B8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238DA77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851" w:type="dxa"/>
            <w:vAlign w:val="center"/>
          </w:tcPr>
          <w:p w14:paraId="6A21DF58" w14:textId="77777777" w:rsidR="00AA744A" w:rsidRDefault="00944D31">
            <w:pPr>
              <w:pStyle w:val="TAC"/>
            </w:pPr>
            <w:r>
              <w:t>BS timing error 0.5ns, UE timing error 0.5ns</w:t>
            </w:r>
          </w:p>
        </w:tc>
        <w:tc>
          <w:tcPr>
            <w:tcW w:w="850" w:type="dxa"/>
            <w:vAlign w:val="center"/>
          </w:tcPr>
          <w:p w14:paraId="30822430" w14:textId="77777777" w:rsidR="00AA744A" w:rsidRDefault="00944D31">
            <w:pPr>
              <w:pStyle w:val="TAC"/>
            </w:pPr>
            <w:r>
              <w:t>BS timing error 0.5ns, UE timing error 1ns</w:t>
            </w:r>
          </w:p>
        </w:tc>
        <w:tc>
          <w:tcPr>
            <w:tcW w:w="851" w:type="dxa"/>
            <w:vAlign w:val="center"/>
          </w:tcPr>
          <w:p w14:paraId="0BB30A86" w14:textId="77777777" w:rsidR="00AA744A" w:rsidRDefault="00944D31">
            <w:pPr>
              <w:pStyle w:val="TAC"/>
            </w:pPr>
            <w:r>
              <w:t>BS timing error 0.5ns, UE timing error 2ns</w:t>
            </w:r>
          </w:p>
        </w:tc>
        <w:tc>
          <w:tcPr>
            <w:tcW w:w="850" w:type="dxa"/>
            <w:vAlign w:val="center"/>
          </w:tcPr>
          <w:p w14:paraId="6EA77C49" w14:textId="77777777" w:rsidR="00AA744A" w:rsidRDefault="00944D31">
            <w:pPr>
              <w:pStyle w:val="TAC"/>
            </w:pPr>
            <w:r>
              <w:t>BS timing error 0.5ns, UE timing error 3ns</w:t>
            </w:r>
          </w:p>
        </w:tc>
        <w:tc>
          <w:tcPr>
            <w:tcW w:w="851" w:type="dxa"/>
            <w:vAlign w:val="center"/>
          </w:tcPr>
          <w:p w14:paraId="2A57F2E8" w14:textId="77777777" w:rsidR="00AA744A" w:rsidRDefault="00944D31">
            <w:pPr>
              <w:pStyle w:val="TAC"/>
            </w:pPr>
            <w:r>
              <w:t>BS timing error 0.5ns, UE timing error 5ns</w:t>
            </w:r>
          </w:p>
        </w:tc>
        <w:tc>
          <w:tcPr>
            <w:tcW w:w="850" w:type="dxa"/>
            <w:vAlign w:val="center"/>
          </w:tcPr>
          <w:p w14:paraId="0B0E87D3" w14:textId="77777777" w:rsidR="00AA744A" w:rsidRDefault="00944D31">
            <w:pPr>
              <w:pStyle w:val="TAC"/>
            </w:pPr>
            <w:r>
              <w:t>BS timing error 1ns, UE timing error 0.5ns</w:t>
            </w:r>
          </w:p>
        </w:tc>
        <w:tc>
          <w:tcPr>
            <w:tcW w:w="851" w:type="dxa"/>
            <w:vAlign w:val="center"/>
          </w:tcPr>
          <w:p w14:paraId="477D5F73" w14:textId="77777777" w:rsidR="00AA744A" w:rsidRDefault="00944D31">
            <w:pPr>
              <w:pStyle w:val="TAC"/>
            </w:pPr>
            <w:r>
              <w:t>BS timing error 2ns, UE timing error 0.5ns</w:t>
            </w:r>
          </w:p>
        </w:tc>
        <w:tc>
          <w:tcPr>
            <w:tcW w:w="850" w:type="dxa"/>
            <w:vAlign w:val="center"/>
          </w:tcPr>
          <w:p w14:paraId="2FC3A8A7" w14:textId="77777777" w:rsidR="00AA744A" w:rsidRDefault="00944D31">
            <w:pPr>
              <w:pStyle w:val="TAC"/>
            </w:pPr>
            <w:r>
              <w:t>BS timing error 3ns, UE timing error 0.5ns</w:t>
            </w:r>
          </w:p>
        </w:tc>
        <w:tc>
          <w:tcPr>
            <w:tcW w:w="850" w:type="dxa"/>
            <w:vAlign w:val="center"/>
          </w:tcPr>
          <w:p w14:paraId="0029DB66" w14:textId="77777777" w:rsidR="00AA744A" w:rsidRDefault="00944D31">
            <w:pPr>
              <w:pStyle w:val="TAC"/>
            </w:pPr>
            <w:r>
              <w:t>BS timing error 5ns, UE timing error 0.5ns</w:t>
            </w:r>
          </w:p>
        </w:tc>
      </w:tr>
      <w:tr w:rsidR="00AA744A" w14:paraId="1A8C1C6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83FB215" w14:textId="77777777" w:rsidR="00AA744A" w:rsidRDefault="00944D31">
            <w:pPr>
              <w:pStyle w:val="TAC"/>
            </w:pPr>
            <w:r>
              <w:lastRenderedPageBreak/>
              <w:t>Beam-related assumption (beam sweeping / alignment assumptions at the tx and rx sides)</w:t>
            </w:r>
          </w:p>
        </w:tc>
        <w:tc>
          <w:tcPr>
            <w:tcW w:w="7654" w:type="dxa"/>
            <w:gridSpan w:val="9"/>
            <w:vAlign w:val="center"/>
          </w:tcPr>
          <w:p w14:paraId="0E9F910B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080AAF6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C2B5BBD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7654" w:type="dxa"/>
            <w:gridSpan w:val="9"/>
            <w:vAlign w:val="center"/>
          </w:tcPr>
          <w:p w14:paraId="766B28D7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189B1E1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CF6C5AD" w14:textId="77777777" w:rsidR="00AA744A" w:rsidRDefault="00944D31">
            <w:pPr>
              <w:pStyle w:val="TAC"/>
            </w:pPr>
            <w:r>
              <w:t>Evaluated Enhancement for Rel.17</w:t>
            </w:r>
          </w:p>
        </w:tc>
        <w:tc>
          <w:tcPr>
            <w:tcW w:w="851" w:type="dxa"/>
            <w:vAlign w:val="center"/>
          </w:tcPr>
          <w:p w14:paraId="420A427B" w14:textId="77777777" w:rsidR="00AA744A" w:rsidRDefault="00944D31">
            <w:pPr>
              <w:pStyle w:val="TAC"/>
            </w:pPr>
            <w:r>
              <w:t>RAIM</w:t>
            </w:r>
          </w:p>
          <w:p w14:paraId="1EA55136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7294701" w14:textId="77777777" w:rsidR="00AA744A" w:rsidRDefault="00944D31">
            <w:pPr>
              <w:pStyle w:val="TAC"/>
            </w:pPr>
            <w:r>
              <w:t>RAIM</w:t>
            </w:r>
          </w:p>
          <w:p w14:paraId="1595C8A8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2E3F9FF6" w14:textId="77777777" w:rsidR="00AA744A" w:rsidRDefault="00944D31">
            <w:pPr>
              <w:pStyle w:val="TAC"/>
            </w:pPr>
            <w:r>
              <w:t>RAIM</w:t>
            </w:r>
          </w:p>
          <w:p w14:paraId="59E86C6B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4942CB9" w14:textId="77777777" w:rsidR="00AA744A" w:rsidRDefault="00944D31">
            <w:pPr>
              <w:pStyle w:val="TAC"/>
            </w:pPr>
            <w:r>
              <w:t>RAIM</w:t>
            </w:r>
          </w:p>
          <w:p w14:paraId="0384859C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0E066154" w14:textId="77777777" w:rsidR="00AA744A" w:rsidRDefault="00944D31">
            <w:pPr>
              <w:pStyle w:val="TAC"/>
            </w:pPr>
            <w:r>
              <w:t>RAIM</w:t>
            </w:r>
          </w:p>
          <w:p w14:paraId="25D09B13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ED9ED49" w14:textId="77777777" w:rsidR="00AA744A" w:rsidRDefault="00944D31">
            <w:pPr>
              <w:pStyle w:val="TAC"/>
            </w:pPr>
            <w:r>
              <w:t>RAIM</w:t>
            </w:r>
          </w:p>
          <w:p w14:paraId="1970EB01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1BF444E8" w14:textId="77777777" w:rsidR="00AA744A" w:rsidRDefault="00944D31">
            <w:pPr>
              <w:pStyle w:val="TAC"/>
            </w:pPr>
            <w:r>
              <w:t>RAIM</w:t>
            </w:r>
          </w:p>
          <w:p w14:paraId="05042CF6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0C3D8115" w14:textId="77777777" w:rsidR="00AA744A" w:rsidRDefault="00944D31">
            <w:pPr>
              <w:pStyle w:val="TAC"/>
            </w:pPr>
            <w:r>
              <w:t>RAIM</w:t>
            </w:r>
          </w:p>
          <w:p w14:paraId="2E8DC072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0F1CA9A3" w14:textId="77777777" w:rsidR="00AA744A" w:rsidRDefault="00944D31">
            <w:pPr>
              <w:pStyle w:val="TAC"/>
            </w:pPr>
            <w:r>
              <w:t>RAIM</w:t>
            </w:r>
          </w:p>
          <w:p w14:paraId="59A48BFC" w14:textId="77777777" w:rsidR="00AA744A" w:rsidRDefault="00AA744A">
            <w:pPr>
              <w:pStyle w:val="TAC"/>
            </w:pPr>
          </w:p>
        </w:tc>
      </w:tr>
      <w:tr w:rsidR="00AA744A" w14:paraId="65F924F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1DEF0AA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851" w:type="dxa"/>
            <w:vAlign w:val="center"/>
          </w:tcPr>
          <w:p w14:paraId="30C37117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54D65632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3DB5AA02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7D47F380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4C558177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075497C3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534ECC09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10F657F4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5598E795" w14:textId="77777777" w:rsidR="00AA744A" w:rsidRDefault="00AA744A">
            <w:pPr>
              <w:pStyle w:val="TAC"/>
            </w:pPr>
          </w:p>
        </w:tc>
      </w:tr>
    </w:tbl>
    <w:p w14:paraId="220B9F13" w14:textId="77777777" w:rsidR="00AA744A" w:rsidRDefault="00944D31">
      <w:pPr>
        <w:pStyle w:val="TH"/>
      </w:pPr>
      <w:r>
        <w:t>Table C.2.1.5.1-13: NR positioning enhancements - evaluation scenarios and parameters</w:t>
      </w:r>
    </w:p>
    <w:tbl>
      <w:tblPr>
        <w:tblW w:w="948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1"/>
        <w:gridCol w:w="850"/>
        <w:gridCol w:w="850"/>
      </w:tblGrid>
      <w:tr w:rsidR="00AA744A" w14:paraId="4DA37924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2E26E1A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851" w:type="dxa"/>
            <w:vAlign w:val="center"/>
          </w:tcPr>
          <w:p w14:paraId="33A698E3" w14:textId="77777777" w:rsidR="00AA744A" w:rsidRDefault="00944D31">
            <w:pPr>
              <w:pStyle w:val="TAH"/>
            </w:pPr>
            <w:r>
              <w:t>[Case E94] (InF-DH, FR1)</w:t>
            </w:r>
          </w:p>
        </w:tc>
        <w:tc>
          <w:tcPr>
            <w:tcW w:w="850" w:type="dxa"/>
            <w:vAlign w:val="center"/>
          </w:tcPr>
          <w:p w14:paraId="19441435" w14:textId="77777777" w:rsidR="00AA744A" w:rsidRDefault="00944D31">
            <w:pPr>
              <w:pStyle w:val="TAH"/>
            </w:pPr>
            <w:r>
              <w:t>[Case E95] (InF-DH, FR1)</w:t>
            </w:r>
          </w:p>
        </w:tc>
        <w:tc>
          <w:tcPr>
            <w:tcW w:w="851" w:type="dxa"/>
            <w:vAlign w:val="center"/>
          </w:tcPr>
          <w:p w14:paraId="63C803A1" w14:textId="77777777" w:rsidR="00AA744A" w:rsidRDefault="00944D31">
            <w:pPr>
              <w:pStyle w:val="TAH"/>
            </w:pPr>
            <w:r>
              <w:t>[Case E96] (InF-DH, FR1)</w:t>
            </w:r>
          </w:p>
        </w:tc>
        <w:tc>
          <w:tcPr>
            <w:tcW w:w="850" w:type="dxa"/>
            <w:vAlign w:val="center"/>
          </w:tcPr>
          <w:p w14:paraId="0B40112E" w14:textId="77777777" w:rsidR="00AA744A" w:rsidRDefault="00944D31">
            <w:pPr>
              <w:pStyle w:val="TAH"/>
            </w:pPr>
            <w:r>
              <w:t>[Case E97] (InF-DH, FR1)</w:t>
            </w:r>
          </w:p>
        </w:tc>
        <w:tc>
          <w:tcPr>
            <w:tcW w:w="851" w:type="dxa"/>
          </w:tcPr>
          <w:p w14:paraId="33DFD572" w14:textId="77777777" w:rsidR="00AA744A" w:rsidRDefault="00944D31">
            <w:pPr>
              <w:pStyle w:val="TAH"/>
            </w:pPr>
            <w:r>
              <w:t>[Case E98] (InF-DH, FR1)</w:t>
            </w:r>
          </w:p>
        </w:tc>
        <w:tc>
          <w:tcPr>
            <w:tcW w:w="850" w:type="dxa"/>
          </w:tcPr>
          <w:p w14:paraId="2D0C580C" w14:textId="77777777" w:rsidR="00AA744A" w:rsidRDefault="00944D31">
            <w:pPr>
              <w:pStyle w:val="TAH"/>
            </w:pPr>
            <w:r>
              <w:t>[Case E99] (InF-DH, FR1)</w:t>
            </w:r>
          </w:p>
        </w:tc>
        <w:tc>
          <w:tcPr>
            <w:tcW w:w="851" w:type="dxa"/>
          </w:tcPr>
          <w:p w14:paraId="4D9A91D6" w14:textId="77777777" w:rsidR="00AA744A" w:rsidRDefault="00944D31">
            <w:pPr>
              <w:pStyle w:val="TAH"/>
            </w:pPr>
            <w:r>
              <w:t>[Case E100] (InF-DH, FR1)</w:t>
            </w:r>
          </w:p>
        </w:tc>
        <w:tc>
          <w:tcPr>
            <w:tcW w:w="850" w:type="dxa"/>
          </w:tcPr>
          <w:p w14:paraId="3DD9918A" w14:textId="77777777" w:rsidR="00AA744A" w:rsidRDefault="00944D31">
            <w:pPr>
              <w:pStyle w:val="TAH"/>
            </w:pPr>
            <w:r>
              <w:t>[Case E101] (InF-DH, FR1)</w:t>
            </w:r>
          </w:p>
        </w:tc>
        <w:tc>
          <w:tcPr>
            <w:tcW w:w="850" w:type="dxa"/>
          </w:tcPr>
          <w:p w14:paraId="5EB129F5" w14:textId="77777777" w:rsidR="00AA744A" w:rsidRDefault="00944D31">
            <w:pPr>
              <w:pStyle w:val="TAH"/>
            </w:pPr>
            <w:r>
              <w:t>[Case E102] (InF-DH, FR1)</w:t>
            </w:r>
          </w:p>
        </w:tc>
      </w:tr>
      <w:tr w:rsidR="00AA744A" w14:paraId="181E858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36B2B74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851" w:type="dxa"/>
            <w:vAlign w:val="center"/>
          </w:tcPr>
          <w:p w14:paraId="116EBEA9" w14:textId="77777777" w:rsidR="00AA744A" w:rsidRDefault="00944D31">
            <w:pPr>
              <w:pStyle w:val="TAC"/>
            </w:pPr>
            <w:r>
              <w:t>InF-DH</w:t>
            </w:r>
          </w:p>
          <w:p w14:paraId="609511BD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  <w:vAlign w:val="center"/>
          </w:tcPr>
          <w:p w14:paraId="51D67047" w14:textId="77777777" w:rsidR="00AA744A" w:rsidRDefault="00944D31">
            <w:pPr>
              <w:pStyle w:val="TAC"/>
            </w:pPr>
            <w:r>
              <w:t>InF-DH</w:t>
            </w:r>
          </w:p>
          <w:p w14:paraId="2A9E2DDC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1" w:type="dxa"/>
            <w:vAlign w:val="center"/>
          </w:tcPr>
          <w:p w14:paraId="11521123" w14:textId="77777777" w:rsidR="00AA744A" w:rsidRDefault="00944D31">
            <w:pPr>
              <w:pStyle w:val="TAC"/>
            </w:pPr>
            <w:r>
              <w:t>InF-DH</w:t>
            </w:r>
          </w:p>
          <w:p w14:paraId="146838BE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  <w:vAlign w:val="center"/>
          </w:tcPr>
          <w:p w14:paraId="7D55A05E" w14:textId="77777777" w:rsidR="00AA744A" w:rsidRDefault="00944D31">
            <w:pPr>
              <w:pStyle w:val="TAC"/>
            </w:pPr>
            <w:r>
              <w:t>InF-DH</w:t>
            </w:r>
          </w:p>
          <w:p w14:paraId="58F64410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1" w:type="dxa"/>
            <w:vAlign w:val="center"/>
          </w:tcPr>
          <w:p w14:paraId="7A9DF4D9" w14:textId="77777777" w:rsidR="00AA744A" w:rsidRDefault="00944D31">
            <w:pPr>
              <w:pStyle w:val="TAC"/>
            </w:pPr>
            <w:r>
              <w:t>InF-DH</w:t>
            </w:r>
          </w:p>
          <w:p w14:paraId="18C71D46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  <w:vAlign w:val="center"/>
          </w:tcPr>
          <w:p w14:paraId="29BAC466" w14:textId="77777777" w:rsidR="00AA744A" w:rsidRDefault="00944D31">
            <w:pPr>
              <w:pStyle w:val="TAC"/>
            </w:pPr>
            <w:r>
              <w:t>InF-DH</w:t>
            </w:r>
          </w:p>
          <w:p w14:paraId="7D0D38D8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1" w:type="dxa"/>
            <w:vAlign w:val="center"/>
          </w:tcPr>
          <w:p w14:paraId="7F4AB4B8" w14:textId="77777777" w:rsidR="00AA744A" w:rsidRDefault="00944D31">
            <w:pPr>
              <w:pStyle w:val="TAC"/>
            </w:pPr>
            <w:r>
              <w:t>InF-DH</w:t>
            </w:r>
          </w:p>
          <w:p w14:paraId="7003F997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  <w:vAlign w:val="center"/>
          </w:tcPr>
          <w:p w14:paraId="638B14B5" w14:textId="77777777" w:rsidR="00AA744A" w:rsidRDefault="00944D31">
            <w:pPr>
              <w:pStyle w:val="TAC"/>
            </w:pPr>
            <w:r>
              <w:t>InF-DH</w:t>
            </w:r>
          </w:p>
          <w:p w14:paraId="69A65186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  <w:vAlign w:val="center"/>
          </w:tcPr>
          <w:p w14:paraId="2C925F7E" w14:textId="77777777" w:rsidR="00AA744A" w:rsidRDefault="00944D31">
            <w:pPr>
              <w:pStyle w:val="TAC"/>
            </w:pPr>
            <w:r>
              <w:t>InF-DH</w:t>
            </w:r>
          </w:p>
          <w:p w14:paraId="06662823" w14:textId="77777777" w:rsidR="00AA744A" w:rsidRDefault="00944D31">
            <w:pPr>
              <w:pStyle w:val="TAC"/>
            </w:pPr>
            <w:r>
              <w:t>(40%, 2, 2)</w:t>
            </w:r>
          </w:p>
        </w:tc>
      </w:tr>
      <w:tr w:rsidR="00AA744A" w14:paraId="643942D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5F487F1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851" w:type="dxa"/>
            <w:vAlign w:val="center"/>
          </w:tcPr>
          <w:p w14:paraId="71101FD5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12A2352E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73DED07E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45F1671C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590D8865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773661C1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7C512BDC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510C95C6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6ADABAB3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541EDC2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3C5F578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851" w:type="dxa"/>
            <w:vAlign w:val="center"/>
          </w:tcPr>
          <w:p w14:paraId="5C66BB62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6C2F80AE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75688A7E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46960A92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05205431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444A8469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79C69B37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533D7C79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78DD1295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11FA4ABA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EF0D874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851" w:type="dxa"/>
            <w:vAlign w:val="center"/>
          </w:tcPr>
          <w:p w14:paraId="38AC9F86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5170B929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6C7C3FCB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75A85025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55178FF4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03FA6EDE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397BEB5A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6200B815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50A2D60B" w14:textId="77777777" w:rsidR="00AA744A" w:rsidRDefault="00944D31">
            <w:pPr>
              <w:pStyle w:val="TAC"/>
            </w:pPr>
            <w:r>
              <w:t>100MHz</w:t>
            </w:r>
          </w:p>
        </w:tc>
      </w:tr>
      <w:tr w:rsidR="00AA744A" w14:paraId="60F0053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A11762B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851" w:type="dxa"/>
            <w:vAlign w:val="center"/>
          </w:tcPr>
          <w:p w14:paraId="1AEF3D18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70783A7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265297E1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49995008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19A00CB7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2C1478BC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28689D3D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5064F7F0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4C8896AA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2F08E7DA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03B365D9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1456EC88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65BCE7CF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1B15D834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3013FADD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098BBE10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5107341E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1C67479B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4132BD94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529FC06A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55A580B1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4946EC81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40EBE169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34335D1A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31876DC3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338A97F9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66F505E5" w14:textId="77777777" w:rsidR="00AA744A" w:rsidRDefault="00944D31">
            <w:pPr>
              <w:pStyle w:val="TAC"/>
            </w:pPr>
            <w:r>
              <w:t>(comb-4 4 symbols)</w:t>
            </w:r>
          </w:p>
        </w:tc>
      </w:tr>
      <w:tr w:rsidR="00AA744A" w14:paraId="46EFC39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30620AB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4D2037B5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7654" w:type="dxa"/>
            <w:gridSpan w:val="9"/>
            <w:vAlign w:val="center"/>
          </w:tcPr>
          <w:p w14:paraId="6805F0B2" w14:textId="77777777" w:rsidR="00AA744A" w:rsidRDefault="00944D31">
            <w:pPr>
              <w:pStyle w:val="TAC"/>
            </w:pPr>
            <w:r>
              <w:t>1 port, QPSK-PN + 1 port, ZC sequence</w:t>
            </w:r>
          </w:p>
        </w:tc>
      </w:tr>
      <w:tr w:rsidR="00AA744A" w14:paraId="2D096E9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7304DE6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7654" w:type="dxa"/>
            <w:gridSpan w:val="9"/>
            <w:vAlign w:val="center"/>
          </w:tcPr>
          <w:p w14:paraId="13297807" w14:textId="77777777" w:rsidR="00AA744A" w:rsidRDefault="00944D31">
            <w:pPr>
              <w:pStyle w:val="TAC"/>
            </w:pPr>
            <w:r>
              <w:t>18</w:t>
            </w:r>
          </w:p>
          <w:p w14:paraId="38EE679B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5E232A8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DE4630E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7654" w:type="dxa"/>
            <w:gridSpan w:val="9"/>
            <w:vAlign w:val="center"/>
          </w:tcPr>
          <w:p w14:paraId="1DB905E0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5EE370D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6237A2D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7654" w:type="dxa"/>
            <w:gridSpan w:val="9"/>
            <w:vAlign w:val="center"/>
          </w:tcPr>
          <w:p w14:paraId="1A12D0DD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2A75AD1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66C0D84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7654" w:type="dxa"/>
            <w:gridSpan w:val="9"/>
            <w:vAlign w:val="center"/>
          </w:tcPr>
          <w:p w14:paraId="0A4F6A02" w14:textId="77777777" w:rsidR="00AA744A" w:rsidRDefault="00944D31">
            <w:pPr>
              <w:pStyle w:val="TAC"/>
            </w:pPr>
            <w:r>
              <w:t>DL:7.78dB</w:t>
            </w:r>
          </w:p>
          <w:p w14:paraId="23A2752B" w14:textId="77777777" w:rsidR="00AA744A" w:rsidRDefault="00944D31">
            <w:pPr>
              <w:pStyle w:val="TAC"/>
            </w:pPr>
            <w:r>
              <w:t>UL:6dB</w:t>
            </w:r>
          </w:p>
        </w:tc>
      </w:tr>
      <w:tr w:rsidR="00AA744A" w14:paraId="5991251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F7D32B9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7654" w:type="dxa"/>
            <w:gridSpan w:val="9"/>
            <w:vAlign w:val="center"/>
          </w:tcPr>
          <w:p w14:paraId="010FE357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5E1BCBA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048F52B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7654" w:type="dxa"/>
            <w:gridSpan w:val="9"/>
            <w:vAlign w:val="center"/>
          </w:tcPr>
          <w:p w14:paraId="79F243B1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6C6C30C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B614E63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7654" w:type="dxa"/>
            <w:gridSpan w:val="9"/>
            <w:vAlign w:val="center"/>
          </w:tcPr>
          <w:p w14:paraId="0F09220E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59DD137A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D972266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851" w:type="dxa"/>
            <w:vAlign w:val="center"/>
          </w:tcPr>
          <w:p w14:paraId="7A0F6537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0" w:type="dxa"/>
            <w:vAlign w:val="center"/>
          </w:tcPr>
          <w:p w14:paraId="3BAAD7BB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1" w:type="dxa"/>
            <w:vAlign w:val="center"/>
          </w:tcPr>
          <w:p w14:paraId="2422F860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0" w:type="dxa"/>
            <w:vAlign w:val="center"/>
          </w:tcPr>
          <w:p w14:paraId="6C9F53BD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1" w:type="dxa"/>
            <w:vAlign w:val="center"/>
          </w:tcPr>
          <w:p w14:paraId="375C63D6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0" w:type="dxa"/>
            <w:vAlign w:val="center"/>
          </w:tcPr>
          <w:p w14:paraId="6E6ECB0D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1" w:type="dxa"/>
            <w:vAlign w:val="center"/>
          </w:tcPr>
          <w:p w14:paraId="2B70A869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0" w:type="dxa"/>
            <w:vAlign w:val="center"/>
          </w:tcPr>
          <w:p w14:paraId="1BF99332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0" w:type="dxa"/>
            <w:vAlign w:val="center"/>
          </w:tcPr>
          <w:p w14:paraId="5090B0D7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</w:tr>
      <w:tr w:rsidR="00AA744A" w14:paraId="3C3CC5A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1411454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851" w:type="dxa"/>
            <w:vAlign w:val="center"/>
          </w:tcPr>
          <w:p w14:paraId="08B5884D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373AA4C6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5FD01F9D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4E59A226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5FAE7D05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43FF1443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2BB93A50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7BFEDF15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7BC12887" w14:textId="77777777" w:rsidR="00AA744A" w:rsidRDefault="00944D31">
            <w:pPr>
              <w:pStyle w:val="TAC"/>
            </w:pPr>
            <w:r>
              <w:t>Perfect sync</w:t>
            </w:r>
          </w:p>
        </w:tc>
      </w:tr>
      <w:tr w:rsidR="00AA744A" w14:paraId="0D0CAB1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2771580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851" w:type="dxa"/>
            <w:vAlign w:val="center"/>
          </w:tcPr>
          <w:p w14:paraId="2D8078B6" w14:textId="77777777" w:rsidR="00AA744A" w:rsidRDefault="00944D31">
            <w:pPr>
              <w:pStyle w:val="TAC"/>
            </w:pPr>
            <w:r>
              <w:t>BS timing error 0.5ns, UE timing error 0.5ns</w:t>
            </w:r>
          </w:p>
        </w:tc>
        <w:tc>
          <w:tcPr>
            <w:tcW w:w="850" w:type="dxa"/>
            <w:vAlign w:val="center"/>
          </w:tcPr>
          <w:p w14:paraId="34A3B437" w14:textId="77777777" w:rsidR="00AA744A" w:rsidRDefault="00944D31">
            <w:pPr>
              <w:pStyle w:val="TAC"/>
            </w:pPr>
            <w:r>
              <w:t>BS timing error 0.5ns, UE timing error 1ns</w:t>
            </w:r>
          </w:p>
        </w:tc>
        <w:tc>
          <w:tcPr>
            <w:tcW w:w="851" w:type="dxa"/>
            <w:vAlign w:val="center"/>
          </w:tcPr>
          <w:p w14:paraId="07456126" w14:textId="77777777" w:rsidR="00AA744A" w:rsidRDefault="00944D31">
            <w:pPr>
              <w:pStyle w:val="TAC"/>
            </w:pPr>
            <w:r>
              <w:t>BS timing error 0.5ns, UE timing error 2ns</w:t>
            </w:r>
          </w:p>
        </w:tc>
        <w:tc>
          <w:tcPr>
            <w:tcW w:w="850" w:type="dxa"/>
            <w:vAlign w:val="center"/>
          </w:tcPr>
          <w:p w14:paraId="0BACA701" w14:textId="77777777" w:rsidR="00AA744A" w:rsidRDefault="00944D31">
            <w:pPr>
              <w:pStyle w:val="TAC"/>
            </w:pPr>
            <w:r>
              <w:t>BS timing error 0.5ns, UE timing error 3ns</w:t>
            </w:r>
          </w:p>
        </w:tc>
        <w:tc>
          <w:tcPr>
            <w:tcW w:w="851" w:type="dxa"/>
            <w:vAlign w:val="center"/>
          </w:tcPr>
          <w:p w14:paraId="798F8DAD" w14:textId="77777777" w:rsidR="00AA744A" w:rsidRDefault="00944D31">
            <w:pPr>
              <w:pStyle w:val="TAC"/>
            </w:pPr>
            <w:r>
              <w:t>BS timing error 0.5ns, UE timing error 5ns</w:t>
            </w:r>
          </w:p>
        </w:tc>
        <w:tc>
          <w:tcPr>
            <w:tcW w:w="850" w:type="dxa"/>
            <w:vAlign w:val="center"/>
          </w:tcPr>
          <w:p w14:paraId="133B2E85" w14:textId="77777777" w:rsidR="00AA744A" w:rsidRDefault="00944D31">
            <w:pPr>
              <w:pStyle w:val="TAC"/>
            </w:pPr>
            <w:r>
              <w:t>BS timing error 1ns, UE timing error 0.5ns</w:t>
            </w:r>
          </w:p>
        </w:tc>
        <w:tc>
          <w:tcPr>
            <w:tcW w:w="851" w:type="dxa"/>
            <w:vAlign w:val="center"/>
          </w:tcPr>
          <w:p w14:paraId="607463C7" w14:textId="77777777" w:rsidR="00AA744A" w:rsidRDefault="00944D31">
            <w:pPr>
              <w:pStyle w:val="TAC"/>
            </w:pPr>
            <w:r>
              <w:t>BS timing error 2ns, UE timing error 0.5ns</w:t>
            </w:r>
          </w:p>
        </w:tc>
        <w:tc>
          <w:tcPr>
            <w:tcW w:w="850" w:type="dxa"/>
            <w:vAlign w:val="center"/>
          </w:tcPr>
          <w:p w14:paraId="6C24C3B9" w14:textId="77777777" w:rsidR="00AA744A" w:rsidRDefault="00944D31">
            <w:pPr>
              <w:pStyle w:val="TAC"/>
            </w:pPr>
            <w:r>
              <w:t>BS timing error 3ns, UE timing error 0.5ns</w:t>
            </w:r>
          </w:p>
        </w:tc>
        <w:tc>
          <w:tcPr>
            <w:tcW w:w="850" w:type="dxa"/>
            <w:vAlign w:val="center"/>
          </w:tcPr>
          <w:p w14:paraId="597588C4" w14:textId="77777777" w:rsidR="00AA744A" w:rsidRDefault="00944D31">
            <w:pPr>
              <w:pStyle w:val="TAC"/>
            </w:pPr>
            <w:r>
              <w:t>BS timing error 5ns, UE timing error 0.5ns</w:t>
            </w:r>
          </w:p>
        </w:tc>
      </w:tr>
      <w:tr w:rsidR="00AA744A" w14:paraId="6F3FF3F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A0C2357" w14:textId="77777777" w:rsidR="00AA744A" w:rsidRDefault="00944D31">
            <w:pPr>
              <w:pStyle w:val="TAC"/>
            </w:pPr>
            <w:r>
              <w:lastRenderedPageBreak/>
              <w:t>Beam-related assumption (beam sweeping / alignment assumptions at the tx and rx sides)</w:t>
            </w:r>
          </w:p>
        </w:tc>
        <w:tc>
          <w:tcPr>
            <w:tcW w:w="7654" w:type="dxa"/>
            <w:gridSpan w:val="9"/>
            <w:vAlign w:val="center"/>
          </w:tcPr>
          <w:p w14:paraId="7EB48ADB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6D0AFAA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37FF147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7654" w:type="dxa"/>
            <w:gridSpan w:val="9"/>
            <w:vAlign w:val="center"/>
          </w:tcPr>
          <w:p w14:paraId="5E57E577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08C26ED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93F564D" w14:textId="77777777" w:rsidR="00AA744A" w:rsidRDefault="00944D31">
            <w:pPr>
              <w:pStyle w:val="TAC"/>
            </w:pPr>
            <w:r>
              <w:t>Evaluated Enhancement for Rel.17</w:t>
            </w:r>
          </w:p>
        </w:tc>
        <w:tc>
          <w:tcPr>
            <w:tcW w:w="851" w:type="dxa"/>
            <w:vAlign w:val="center"/>
          </w:tcPr>
          <w:p w14:paraId="6DDE9C44" w14:textId="77777777" w:rsidR="00AA744A" w:rsidRDefault="00944D31">
            <w:pPr>
              <w:pStyle w:val="TAC"/>
            </w:pPr>
            <w:r>
              <w:t>RAIM</w:t>
            </w:r>
          </w:p>
          <w:p w14:paraId="101DC3CF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60ED8D47" w14:textId="77777777" w:rsidR="00AA744A" w:rsidRDefault="00944D31">
            <w:pPr>
              <w:pStyle w:val="TAC"/>
            </w:pPr>
            <w:r>
              <w:t>RAIM</w:t>
            </w:r>
          </w:p>
          <w:p w14:paraId="1451B5A9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1DB2D835" w14:textId="77777777" w:rsidR="00AA744A" w:rsidRDefault="00944D31">
            <w:pPr>
              <w:pStyle w:val="TAC"/>
            </w:pPr>
            <w:r>
              <w:t>RAIM</w:t>
            </w:r>
          </w:p>
          <w:p w14:paraId="711D2B7D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071A4A22" w14:textId="77777777" w:rsidR="00AA744A" w:rsidRDefault="00944D31">
            <w:pPr>
              <w:pStyle w:val="TAC"/>
            </w:pPr>
            <w:r>
              <w:t>RAIM</w:t>
            </w:r>
          </w:p>
          <w:p w14:paraId="169AA73D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460E7B11" w14:textId="77777777" w:rsidR="00AA744A" w:rsidRDefault="00944D31">
            <w:pPr>
              <w:pStyle w:val="TAC"/>
            </w:pPr>
            <w:r>
              <w:t>RAIM</w:t>
            </w:r>
          </w:p>
          <w:p w14:paraId="349425F3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3280AEE6" w14:textId="77777777" w:rsidR="00AA744A" w:rsidRDefault="00944D31">
            <w:pPr>
              <w:pStyle w:val="TAC"/>
            </w:pPr>
            <w:r>
              <w:t>RAIM</w:t>
            </w:r>
          </w:p>
          <w:p w14:paraId="0DC27C4F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79279280" w14:textId="77777777" w:rsidR="00AA744A" w:rsidRDefault="00944D31">
            <w:pPr>
              <w:pStyle w:val="TAC"/>
            </w:pPr>
            <w:r>
              <w:t>RAIM</w:t>
            </w:r>
          </w:p>
          <w:p w14:paraId="7E2C345A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00E16AA4" w14:textId="77777777" w:rsidR="00AA744A" w:rsidRDefault="00944D31">
            <w:pPr>
              <w:pStyle w:val="TAC"/>
            </w:pPr>
            <w:r>
              <w:t>RAIM</w:t>
            </w:r>
          </w:p>
          <w:p w14:paraId="62C4D87D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34B2151E" w14:textId="77777777" w:rsidR="00AA744A" w:rsidRDefault="00944D31">
            <w:pPr>
              <w:pStyle w:val="TAC"/>
            </w:pPr>
            <w:r>
              <w:t>RAIM</w:t>
            </w:r>
          </w:p>
          <w:p w14:paraId="2EE0FFCF" w14:textId="77777777" w:rsidR="00AA744A" w:rsidRDefault="00AA744A">
            <w:pPr>
              <w:pStyle w:val="TAC"/>
            </w:pPr>
          </w:p>
        </w:tc>
      </w:tr>
      <w:tr w:rsidR="00AA744A" w14:paraId="52F1680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623AC6A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851" w:type="dxa"/>
            <w:vAlign w:val="center"/>
          </w:tcPr>
          <w:p w14:paraId="419A24B7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517F61E3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1EDB2067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5776C836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02EBB3AF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275901EA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1CAB3079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6E6F60DB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1E395AA" w14:textId="77777777" w:rsidR="00AA744A" w:rsidRDefault="00AA744A">
            <w:pPr>
              <w:pStyle w:val="TAC"/>
            </w:pPr>
          </w:p>
        </w:tc>
      </w:tr>
    </w:tbl>
    <w:p w14:paraId="122FF8FC" w14:textId="77777777" w:rsidR="00AA744A" w:rsidRDefault="00AA744A"/>
    <w:p w14:paraId="556F905F" w14:textId="77777777" w:rsidR="00AA744A" w:rsidRDefault="00944D31">
      <w:pPr>
        <w:pStyle w:val="TH"/>
      </w:pPr>
      <w:r>
        <w:lastRenderedPageBreak/>
        <w:t>Table C.2.1.5.1-14: NR positioning enhancements - evaluation scenarios and parameters</w:t>
      </w:r>
    </w:p>
    <w:tbl>
      <w:tblPr>
        <w:tblW w:w="778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992"/>
        <w:gridCol w:w="993"/>
        <w:gridCol w:w="992"/>
        <w:gridCol w:w="992"/>
        <w:gridCol w:w="992"/>
        <w:gridCol w:w="993"/>
      </w:tblGrid>
      <w:tr w:rsidR="00AA744A" w14:paraId="737EEF8E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4026886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992" w:type="dxa"/>
            <w:vAlign w:val="center"/>
          </w:tcPr>
          <w:p w14:paraId="5B70B89E" w14:textId="77777777" w:rsidR="00AA744A" w:rsidRDefault="00944D31">
            <w:pPr>
              <w:pStyle w:val="TAH"/>
            </w:pPr>
            <w:r>
              <w:t>[Case E103] (InF-SH, FR1)</w:t>
            </w:r>
          </w:p>
        </w:tc>
        <w:tc>
          <w:tcPr>
            <w:tcW w:w="993" w:type="dxa"/>
            <w:vAlign w:val="center"/>
          </w:tcPr>
          <w:p w14:paraId="0E675A5F" w14:textId="77777777" w:rsidR="00AA744A" w:rsidRDefault="00944D31">
            <w:pPr>
              <w:pStyle w:val="TAH"/>
            </w:pPr>
            <w:r>
              <w:t>[Case E104] (InF-SH, FR1)</w:t>
            </w:r>
          </w:p>
        </w:tc>
        <w:tc>
          <w:tcPr>
            <w:tcW w:w="992" w:type="dxa"/>
            <w:vAlign w:val="center"/>
          </w:tcPr>
          <w:p w14:paraId="2E02A13D" w14:textId="77777777" w:rsidR="00AA744A" w:rsidRDefault="00944D31">
            <w:pPr>
              <w:pStyle w:val="TAH"/>
            </w:pPr>
            <w:r>
              <w:t>[Case E105] (InF-SH, FR1)</w:t>
            </w:r>
          </w:p>
        </w:tc>
        <w:tc>
          <w:tcPr>
            <w:tcW w:w="992" w:type="dxa"/>
            <w:vAlign w:val="center"/>
          </w:tcPr>
          <w:p w14:paraId="35F079E0" w14:textId="77777777" w:rsidR="00AA744A" w:rsidRDefault="00944D31">
            <w:pPr>
              <w:pStyle w:val="TAH"/>
            </w:pPr>
            <w:r>
              <w:t>[Case E106] (InF-DH, FR1)</w:t>
            </w:r>
          </w:p>
        </w:tc>
        <w:tc>
          <w:tcPr>
            <w:tcW w:w="992" w:type="dxa"/>
          </w:tcPr>
          <w:p w14:paraId="6580629C" w14:textId="77777777" w:rsidR="00AA744A" w:rsidRDefault="00944D31">
            <w:pPr>
              <w:pStyle w:val="TAH"/>
            </w:pPr>
            <w:r>
              <w:t>[Case E107] (InF-DH, FR1)</w:t>
            </w:r>
          </w:p>
        </w:tc>
        <w:tc>
          <w:tcPr>
            <w:tcW w:w="993" w:type="dxa"/>
          </w:tcPr>
          <w:p w14:paraId="0953EB84" w14:textId="77777777" w:rsidR="00AA744A" w:rsidRDefault="00944D31">
            <w:pPr>
              <w:pStyle w:val="TAH"/>
            </w:pPr>
            <w:r>
              <w:t>[Case E108] (InF-DH, FR1)</w:t>
            </w:r>
          </w:p>
        </w:tc>
      </w:tr>
      <w:tr w:rsidR="00AA744A" w14:paraId="1C342C9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7B91B29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992" w:type="dxa"/>
            <w:vAlign w:val="center"/>
          </w:tcPr>
          <w:p w14:paraId="4353E868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993" w:type="dxa"/>
            <w:vAlign w:val="center"/>
          </w:tcPr>
          <w:p w14:paraId="0507C8EF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992" w:type="dxa"/>
            <w:vAlign w:val="center"/>
          </w:tcPr>
          <w:p w14:paraId="16B42290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992" w:type="dxa"/>
            <w:vAlign w:val="center"/>
          </w:tcPr>
          <w:p w14:paraId="179EA876" w14:textId="77777777" w:rsidR="00AA744A" w:rsidRDefault="00944D31">
            <w:pPr>
              <w:pStyle w:val="TAC"/>
            </w:pPr>
            <w:r>
              <w:t>InF-DH</w:t>
            </w:r>
          </w:p>
          <w:p w14:paraId="3CB1688C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992" w:type="dxa"/>
            <w:vAlign w:val="center"/>
          </w:tcPr>
          <w:p w14:paraId="7D0486BE" w14:textId="77777777" w:rsidR="00AA744A" w:rsidRDefault="00944D31">
            <w:pPr>
              <w:pStyle w:val="TAC"/>
            </w:pPr>
            <w:r>
              <w:t>InF-DH</w:t>
            </w:r>
          </w:p>
          <w:p w14:paraId="31B21698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993" w:type="dxa"/>
            <w:vAlign w:val="center"/>
          </w:tcPr>
          <w:p w14:paraId="18198A88" w14:textId="77777777" w:rsidR="00AA744A" w:rsidRDefault="00944D31">
            <w:pPr>
              <w:pStyle w:val="TAC"/>
            </w:pPr>
            <w:r>
              <w:t>InF-DH</w:t>
            </w:r>
          </w:p>
          <w:p w14:paraId="26E4378F" w14:textId="77777777" w:rsidR="00AA744A" w:rsidRDefault="00944D31">
            <w:pPr>
              <w:pStyle w:val="TAC"/>
            </w:pPr>
            <w:r>
              <w:t>(40%, 2, 2)</w:t>
            </w:r>
          </w:p>
        </w:tc>
      </w:tr>
      <w:tr w:rsidR="00AA744A" w14:paraId="495FD18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8A03756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992" w:type="dxa"/>
            <w:vAlign w:val="center"/>
          </w:tcPr>
          <w:p w14:paraId="5577AFD7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3" w:type="dxa"/>
            <w:vAlign w:val="center"/>
          </w:tcPr>
          <w:p w14:paraId="6BA19D86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2" w:type="dxa"/>
            <w:vAlign w:val="center"/>
          </w:tcPr>
          <w:p w14:paraId="32251664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2" w:type="dxa"/>
            <w:vAlign w:val="center"/>
          </w:tcPr>
          <w:p w14:paraId="53D8C5C8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2" w:type="dxa"/>
            <w:vAlign w:val="center"/>
          </w:tcPr>
          <w:p w14:paraId="3E286020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3" w:type="dxa"/>
            <w:vAlign w:val="center"/>
          </w:tcPr>
          <w:p w14:paraId="2DFC76A1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3AD3877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BF54BF4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992" w:type="dxa"/>
            <w:vAlign w:val="center"/>
          </w:tcPr>
          <w:p w14:paraId="0C6FC6C8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372992F1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2" w:type="dxa"/>
            <w:vAlign w:val="center"/>
          </w:tcPr>
          <w:p w14:paraId="50F6E870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2" w:type="dxa"/>
            <w:vAlign w:val="center"/>
          </w:tcPr>
          <w:p w14:paraId="2B3FF611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2" w:type="dxa"/>
            <w:vAlign w:val="center"/>
          </w:tcPr>
          <w:p w14:paraId="4FCFBACC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6F3E0F08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4EBE129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000A6E3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992" w:type="dxa"/>
            <w:vAlign w:val="center"/>
          </w:tcPr>
          <w:p w14:paraId="140F3752" w14:textId="77777777" w:rsidR="00AA744A" w:rsidRDefault="00944D31">
            <w:pPr>
              <w:pStyle w:val="TAC"/>
            </w:pPr>
            <w:r>
              <w:t>50MHz</w:t>
            </w:r>
          </w:p>
        </w:tc>
        <w:tc>
          <w:tcPr>
            <w:tcW w:w="993" w:type="dxa"/>
            <w:vAlign w:val="center"/>
          </w:tcPr>
          <w:p w14:paraId="26CA0B00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2" w:type="dxa"/>
            <w:vAlign w:val="center"/>
          </w:tcPr>
          <w:p w14:paraId="3014BA0B" w14:textId="77777777" w:rsidR="00AA744A" w:rsidRDefault="00944D31">
            <w:pPr>
              <w:pStyle w:val="TAC"/>
            </w:pPr>
            <w:r>
              <w:t>50MHz+50MHz</w:t>
            </w:r>
          </w:p>
        </w:tc>
        <w:tc>
          <w:tcPr>
            <w:tcW w:w="992" w:type="dxa"/>
            <w:vAlign w:val="center"/>
          </w:tcPr>
          <w:p w14:paraId="263216EF" w14:textId="77777777" w:rsidR="00AA744A" w:rsidRDefault="00944D31">
            <w:pPr>
              <w:pStyle w:val="TAC"/>
            </w:pPr>
            <w:r>
              <w:t>50MHz</w:t>
            </w:r>
          </w:p>
        </w:tc>
        <w:tc>
          <w:tcPr>
            <w:tcW w:w="992" w:type="dxa"/>
            <w:vAlign w:val="center"/>
          </w:tcPr>
          <w:p w14:paraId="6AA6879E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3" w:type="dxa"/>
            <w:vAlign w:val="center"/>
          </w:tcPr>
          <w:p w14:paraId="11ADAC77" w14:textId="77777777" w:rsidR="00AA744A" w:rsidRDefault="00944D31">
            <w:pPr>
              <w:pStyle w:val="TAC"/>
            </w:pPr>
            <w:r>
              <w:t>50MHz+50MHz</w:t>
            </w:r>
          </w:p>
        </w:tc>
      </w:tr>
      <w:tr w:rsidR="00AA744A" w14:paraId="07D5616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CDB2D80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992" w:type="dxa"/>
            <w:vAlign w:val="center"/>
          </w:tcPr>
          <w:p w14:paraId="2F6D65C3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12E5B0CD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10BC5C7A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993" w:type="dxa"/>
            <w:vAlign w:val="center"/>
          </w:tcPr>
          <w:p w14:paraId="25346A0C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6D50AE6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161010C5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992" w:type="dxa"/>
            <w:vAlign w:val="center"/>
          </w:tcPr>
          <w:p w14:paraId="016008AC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5C395D50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1FBDB410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992" w:type="dxa"/>
            <w:vAlign w:val="center"/>
          </w:tcPr>
          <w:p w14:paraId="4BB17B44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72D2B50B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187862EE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992" w:type="dxa"/>
            <w:vAlign w:val="center"/>
          </w:tcPr>
          <w:p w14:paraId="5D7808B8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0F366E3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74BF0FD1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993" w:type="dxa"/>
            <w:vAlign w:val="center"/>
          </w:tcPr>
          <w:p w14:paraId="60CEC0B5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76C3BC4A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4E1B493C" w14:textId="77777777" w:rsidR="00AA744A" w:rsidRDefault="00944D31">
            <w:pPr>
              <w:pStyle w:val="TAC"/>
            </w:pPr>
            <w:r>
              <w:t>(comb-4 4 symbols)</w:t>
            </w:r>
          </w:p>
        </w:tc>
      </w:tr>
      <w:tr w:rsidR="00AA744A" w14:paraId="33E05C6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007A29D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5FF618DB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5954" w:type="dxa"/>
            <w:gridSpan w:val="6"/>
            <w:vAlign w:val="center"/>
          </w:tcPr>
          <w:p w14:paraId="7F246FC2" w14:textId="77777777" w:rsidR="00AA744A" w:rsidRDefault="00944D31">
            <w:pPr>
              <w:pStyle w:val="TAC"/>
            </w:pPr>
            <w:r>
              <w:t>1 port, QPSK-PN + 1 port, ZC sequence</w:t>
            </w:r>
          </w:p>
        </w:tc>
      </w:tr>
      <w:tr w:rsidR="00AA744A" w14:paraId="6D94523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14525FF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5954" w:type="dxa"/>
            <w:gridSpan w:val="6"/>
            <w:vAlign w:val="center"/>
          </w:tcPr>
          <w:p w14:paraId="14CF6DEC" w14:textId="77777777" w:rsidR="00AA744A" w:rsidRDefault="00944D31">
            <w:pPr>
              <w:pStyle w:val="TAC"/>
            </w:pPr>
            <w:r>
              <w:t>18</w:t>
            </w:r>
          </w:p>
          <w:p w14:paraId="74B8B8BE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2F39145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E224E0F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5954" w:type="dxa"/>
            <w:gridSpan w:val="6"/>
            <w:vAlign w:val="center"/>
          </w:tcPr>
          <w:p w14:paraId="35198611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166B007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BCD2E9C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5954" w:type="dxa"/>
            <w:gridSpan w:val="6"/>
            <w:vAlign w:val="center"/>
          </w:tcPr>
          <w:p w14:paraId="4981DF94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290AC16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1FE9F71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5954" w:type="dxa"/>
            <w:gridSpan w:val="6"/>
            <w:vAlign w:val="center"/>
          </w:tcPr>
          <w:p w14:paraId="40377855" w14:textId="77777777" w:rsidR="00AA744A" w:rsidRDefault="00944D31">
            <w:pPr>
              <w:pStyle w:val="TAC"/>
            </w:pPr>
            <w:r>
              <w:t>DL:7.78dB</w:t>
            </w:r>
          </w:p>
          <w:p w14:paraId="2B103D41" w14:textId="77777777" w:rsidR="00AA744A" w:rsidRDefault="00944D31">
            <w:pPr>
              <w:pStyle w:val="TAC"/>
            </w:pPr>
            <w:r>
              <w:t>UL:6dB</w:t>
            </w:r>
          </w:p>
        </w:tc>
      </w:tr>
      <w:tr w:rsidR="00AA744A" w14:paraId="4439B08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CAB5222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5954" w:type="dxa"/>
            <w:gridSpan w:val="6"/>
            <w:vAlign w:val="center"/>
          </w:tcPr>
          <w:p w14:paraId="737AAC87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04D63F7A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4350945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5954" w:type="dxa"/>
            <w:gridSpan w:val="6"/>
            <w:vAlign w:val="center"/>
          </w:tcPr>
          <w:p w14:paraId="31B1960D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252ED26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A4DDB20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5954" w:type="dxa"/>
            <w:gridSpan w:val="6"/>
            <w:vAlign w:val="center"/>
          </w:tcPr>
          <w:p w14:paraId="07DC301F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3D5B473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04A9BA7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992" w:type="dxa"/>
            <w:vAlign w:val="center"/>
          </w:tcPr>
          <w:p w14:paraId="19420E2B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993" w:type="dxa"/>
            <w:vAlign w:val="center"/>
          </w:tcPr>
          <w:p w14:paraId="16263974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992" w:type="dxa"/>
            <w:vAlign w:val="center"/>
          </w:tcPr>
          <w:p w14:paraId="5376C299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992" w:type="dxa"/>
            <w:vAlign w:val="center"/>
          </w:tcPr>
          <w:p w14:paraId="0E144EE9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992" w:type="dxa"/>
            <w:vAlign w:val="center"/>
          </w:tcPr>
          <w:p w14:paraId="3C2406A1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993" w:type="dxa"/>
            <w:vAlign w:val="center"/>
          </w:tcPr>
          <w:p w14:paraId="4D1F1AFD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</w:tr>
      <w:tr w:rsidR="00AA744A" w14:paraId="26DB3EE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1C79A49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992" w:type="dxa"/>
            <w:vAlign w:val="center"/>
          </w:tcPr>
          <w:p w14:paraId="1176E127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993" w:type="dxa"/>
            <w:vAlign w:val="center"/>
          </w:tcPr>
          <w:p w14:paraId="18A847BF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992" w:type="dxa"/>
            <w:vAlign w:val="center"/>
          </w:tcPr>
          <w:p w14:paraId="0AD5352B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992" w:type="dxa"/>
            <w:vAlign w:val="center"/>
          </w:tcPr>
          <w:p w14:paraId="306570BD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992" w:type="dxa"/>
            <w:vAlign w:val="center"/>
          </w:tcPr>
          <w:p w14:paraId="3EA2CC64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993" w:type="dxa"/>
            <w:vAlign w:val="center"/>
          </w:tcPr>
          <w:p w14:paraId="0687E7FB" w14:textId="77777777" w:rsidR="00AA744A" w:rsidRDefault="00944D31">
            <w:pPr>
              <w:pStyle w:val="TAC"/>
            </w:pPr>
            <w:r>
              <w:t>Perfect sync</w:t>
            </w:r>
          </w:p>
        </w:tc>
      </w:tr>
      <w:tr w:rsidR="00AA744A" w14:paraId="249D7B1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4082E81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992" w:type="dxa"/>
            <w:vAlign w:val="center"/>
          </w:tcPr>
          <w:p w14:paraId="08ECF2DE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993" w:type="dxa"/>
            <w:vAlign w:val="center"/>
          </w:tcPr>
          <w:p w14:paraId="052DE6A0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992" w:type="dxa"/>
            <w:vAlign w:val="center"/>
          </w:tcPr>
          <w:p w14:paraId="4CF52F89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992" w:type="dxa"/>
            <w:vAlign w:val="center"/>
          </w:tcPr>
          <w:p w14:paraId="752D8970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992" w:type="dxa"/>
            <w:vAlign w:val="center"/>
          </w:tcPr>
          <w:p w14:paraId="6EFE7263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993" w:type="dxa"/>
            <w:vAlign w:val="center"/>
          </w:tcPr>
          <w:p w14:paraId="327744F7" w14:textId="77777777" w:rsidR="00AA744A" w:rsidRDefault="00944D31">
            <w:pPr>
              <w:pStyle w:val="TAC"/>
            </w:pPr>
            <w:r>
              <w:t>0</w:t>
            </w:r>
          </w:p>
        </w:tc>
      </w:tr>
      <w:tr w:rsidR="00AA744A" w14:paraId="1CE326A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8880682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5954" w:type="dxa"/>
            <w:gridSpan w:val="6"/>
            <w:vAlign w:val="center"/>
          </w:tcPr>
          <w:p w14:paraId="256E8B4F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0205B12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14D8232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5954" w:type="dxa"/>
            <w:gridSpan w:val="6"/>
            <w:vAlign w:val="center"/>
          </w:tcPr>
          <w:p w14:paraId="2588893D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09C745E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F6A8774" w14:textId="77777777" w:rsidR="00AA744A" w:rsidRDefault="00944D31">
            <w:pPr>
              <w:pStyle w:val="TAC"/>
            </w:pPr>
            <w:r>
              <w:lastRenderedPageBreak/>
              <w:t>Evaluated Enhancement for Rel.17</w:t>
            </w:r>
          </w:p>
        </w:tc>
        <w:tc>
          <w:tcPr>
            <w:tcW w:w="992" w:type="dxa"/>
            <w:vAlign w:val="center"/>
          </w:tcPr>
          <w:p w14:paraId="24DB35E6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993" w:type="dxa"/>
            <w:vAlign w:val="center"/>
          </w:tcPr>
          <w:p w14:paraId="08AF9159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992" w:type="dxa"/>
            <w:vAlign w:val="center"/>
          </w:tcPr>
          <w:p w14:paraId="5267C02C" w14:textId="77777777" w:rsidR="00AA744A" w:rsidRDefault="00944D31">
            <w:pPr>
              <w:pStyle w:val="TAC"/>
            </w:pPr>
            <w:r>
              <w:t>RAIM</w:t>
            </w:r>
          </w:p>
          <w:p w14:paraId="714444B4" w14:textId="77777777" w:rsidR="00AA744A" w:rsidRDefault="00944D31">
            <w:pPr>
              <w:pStyle w:val="TAC"/>
            </w:pPr>
            <w:r>
              <w:t>Aggregation of DL positioning frequency layers</w:t>
            </w:r>
          </w:p>
        </w:tc>
        <w:tc>
          <w:tcPr>
            <w:tcW w:w="992" w:type="dxa"/>
            <w:vAlign w:val="center"/>
          </w:tcPr>
          <w:p w14:paraId="630C9CBB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992" w:type="dxa"/>
            <w:vAlign w:val="center"/>
          </w:tcPr>
          <w:p w14:paraId="75E5AF23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993" w:type="dxa"/>
            <w:vAlign w:val="center"/>
          </w:tcPr>
          <w:p w14:paraId="077CBF90" w14:textId="77777777" w:rsidR="00AA744A" w:rsidRDefault="00944D31">
            <w:pPr>
              <w:pStyle w:val="TAC"/>
            </w:pPr>
            <w:r>
              <w:t>RAIM</w:t>
            </w:r>
          </w:p>
          <w:p w14:paraId="57CDB5E0" w14:textId="77777777" w:rsidR="00AA744A" w:rsidRDefault="00944D31">
            <w:pPr>
              <w:pStyle w:val="TAC"/>
            </w:pPr>
            <w:r>
              <w:t>Aggregation of DL positioning frequency layers</w:t>
            </w:r>
          </w:p>
        </w:tc>
      </w:tr>
      <w:tr w:rsidR="00AA744A" w14:paraId="4E32DFA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CD1FF4B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992" w:type="dxa"/>
            <w:vAlign w:val="center"/>
          </w:tcPr>
          <w:p w14:paraId="5F3BBF8E" w14:textId="77777777" w:rsidR="00AA744A" w:rsidRDefault="00AA744A">
            <w:pPr>
              <w:pStyle w:val="TAC"/>
            </w:pPr>
          </w:p>
        </w:tc>
        <w:tc>
          <w:tcPr>
            <w:tcW w:w="993" w:type="dxa"/>
            <w:vAlign w:val="center"/>
          </w:tcPr>
          <w:p w14:paraId="1230863A" w14:textId="77777777" w:rsidR="00AA744A" w:rsidRDefault="00AA744A">
            <w:pPr>
              <w:pStyle w:val="TAC"/>
            </w:pPr>
          </w:p>
        </w:tc>
        <w:tc>
          <w:tcPr>
            <w:tcW w:w="992" w:type="dxa"/>
            <w:vAlign w:val="center"/>
          </w:tcPr>
          <w:p w14:paraId="6A9A182A" w14:textId="77777777" w:rsidR="00AA744A" w:rsidRDefault="00AA744A">
            <w:pPr>
              <w:pStyle w:val="TAC"/>
            </w:pPr>
          </w:p>
        </w:tc>
        <w:tc>
          <w:tcPr>
            <w:tcW w:w="992" w:type="dxa"/>
            <w:vAlign w:val="center"/>
          </w:tcPr>
          <w:p w14:paraId="349DECD5" w14:textId="77777777" w:rsidR="00AA744A" w:rsidRDefault="00AA744A">
            <w:pPr>
              <w:pStyle w:val="TAC"/>
            </w:pPr>
          </w:p>
        </w:tc>
        <w:tc>
          <w:tcPr>
            <w:tcW w:w="992" w:type="dxa"/>
          </w:tcPr>
          <w:p w14:paraId="29937E99" w14:textId="77777777" w:rsidR="00AA744A" w:rsidRDefault="00AA744A">
            <w:pPr>
              <w:pStyle w:val="TAC"/>
            </w:pPr>
          </w:p>
        </w:tc>
        <w:tc>
          <w:tcPr>
            <w:tcW w:w="993" w:type="dxa"/>
          </w:tcPr>
          <w:p w14:paraId="1A6C778B" w14:textId="77777777" w:rsidR="00AA744A" w:rsidRDefault="00AA744A">
            <w:pPr>
              <w:pStyle w:val="TAC"/>
            </w:pPr>
          </w:p>
        </w:tc>
      </w:tr>
    </w:tbl>
    <w:p w14:paraId="10BB8A9A" w14:textId="77777777" w:rsidR="00AA744A" w:rsidRDefault="00AA744A"/>
    <w:p w14:paraId="05C0E381" w14:textId="77777777" w:rsidR="00AA744A" w:rsidRDefault="00944D31">
      <w:pPr>
        <w:pStyle w:val="TH"/>
      </w:pPr>
      <w:r>
        <w:lastRenderedPageBreak/>
        <w:t>Table C.2.1.5.1-15: NR positioning enhancements - evaluation scenarios and parameters</w:t>
      </w:r>
    </w:p>
    <w:tbl>
      <w:tblPr>
        <w:tblW w:w="778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992"/>
        <w:gridCol w:w="993"/>
        <w:gridCol w:w="992"/>
        <w:gridCol w:w="992"/>
        <w:gridCol w:w="992"/>
        <w:gridCol w:w="993"/>
      </w:tblGrid>
      <w:tr w:rsidR="00AA744A" w14:paraId="7BB5F590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3E4901F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992" w:type="dxa"/>
            <w:vAlign w:val="center"/>
          </w:tcPr>
          <w:p w14:paraId="0279E150" w14:textId="77777777" w:rsidR="00AA744A" w:rsidRDefault="00944D31">
            <w:pPr>
              <w:pStyle w:val="TAH"/>
            </w:pPr>
            <w:r>
              <w:t>[Case E109] (IOO, FR1)</w:t>
            </w:r>
          </w:p>
        </w:tc>
        <w:tc>
          <w:tcPr>
            <w:tcW w:w="993" w:type="dxa"/>
            <w:vAlign w:val="center"/>
          </w:tcPr>
          <w:p w14:paraId="18C56AB2" w14:textId="77777777" w:rsidR="00AA744A" w:rsidRDefault="00944D31">
            <w:pPr>
              <w:pStyle w:val="TAH"/>
            </w:pPr>
            <w:r>
              <w:t>[Case E110] (IOO, FR2)</w:t>
            </w:r>
          </w:p>
        </w:tc>
        <w:tc>
          <w:tcPr>
            <w:tcW w:w="992" w:type="dxa"/>
            <w:vAlign w:val="center"/>
          </w:tcPr>
          <w:p w14:paraId="689ADDB8" w14:textId="77777777" w:rsidR="00AA744A" w:rsidRDefault="00944D31">
            <w:pPr>
              <w:pStyle w:val="TAH"/>
            </w:pPr>
            <w:r>
              <w:t>[Case E111] (IOO, FR1)</w:t>
            </w:r>
          </w:p>
        </w:tc>
        <w:tc>
          <w:tcPr>
            <w:tcW w:w="992" w:type="dxa"/>
            <w:vAlign w:val="center"/>
          </w:tcPr>
          <w:p w14:paraId="1838CF63" w14:textId="77777777" w:rsidR="00AA744A" w:rsidRDefault="00944D31">
            <w:pPr>
              <w:pStyle w:val="TAH"/>
            </w:pPr>
            <w:r>
              <w:t>[Case E112] (IOO, FR2)</w:t>
            </w:r>
          </w:p>
        </w:tc>
        <w:tc>
          <w:tcPr>
            <w:tcW w:w="992" w:type="dxa"/>
            <w:vAlign w:val="center"/>
          </w:tcPr>
          <w:p w14:paraId="5678BFE3" w14:textId="77777777" w:rsidR="00AA744A" w:rsidRDefault="00944D31">
            <w:pPr>
              <w:pStyle w:val="TAH"/>
            </w:pPr>
            <w:r>
              <w:t>[Case E113] (IOO, FR1)</w:t>
            </w:r>
          </w:p>
        </w:tc>
        <w:tc>
          <w:tcPr>
            <w:tcW w:w="993" w:type="dxa"/>
            <w:vAlign w:val="center"/>
          </w:tcPr>
          <w:p w14:paraId="716646C5" w14:textId="77777777" w:rsidR="00AA744A" w:rsidRDefault="00944D31">
            <w:pPr>
              <w:pStyle w:val="TAH"/>
            </w:pPr>
            <w:r>
              <w:t>[Case E114] (IOO, FR2)</w:t>
            </w:r>
          </w:p>
        </w:tc>
      </w:tr>
      <w:tr w:rsidR="00AA744A" w14:paraId="6A7E438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E9A9B36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992" w:type="dxa"/>
            <w:vAlign w:val="center"/>
          </w:tcPr>
          <w:p w14:paraId="5C4130DF" w14:textId="77777777" w:rsidR="00AA744A" w:rsidRDefault="00944D31">
            <w:pPr>
              <w:pStyle w:val="TAC"/>
            </w:pPr>
            <w:r>
              <w:t>IOO</w:t>
            </w:r>
          </w:p>
        </w:tc>
        <w:tc>
          <w:tcPr>
            <w:tcW w:w="993" w:type="dxa"/>
            <w:vAlign w:val="center"/>
          </w:tcPr>
          <w:p w14:paraId="4BFCB513" w14:textId="77777777" w:rsidR="00AA744A" w:rsidRDefault="00944D31">
            <w:pPr>
              <w:pStyle w:val="TAC"/>
            </w:pPr>
            <w:r>
              <w:t>IOO</w:t>
            </w:r>
          </w:p>
        </w:tc>
        <w:tc>
          <w:tcPr>
            <w:tcW w:w="992" w:type="dxa"/>
            <w:vAlign w:val="center"/>
          </w:tcPr>
          <w:p w14:paraId="38BB807B" w14:textId="77777777" w:rsidR="00AA744A" w:rsidRDefault="00944D31">
            <w:pPr>
              <w:pStyle w:val="TAC"/>
            </w:pPr>
            <w:r>
              <w:t>IOO</w:t>
            </w:r>
          </w:p>
        </w:tc>
        <w:tc>
          <w:tcPr>
            <w:tcW w:w="992" w:type="dxa"/>
            <w:vAlign w:val="center"/>
          </w:tcPr>
          <w:p w14:paraId="0C3CBBB7" w14:textId="77777777" w:rsidR="00AA744A" w:rsidRDefault="00944D31">
            <w:pPr>
              <w:pStyle w:val="TAC"/>
            </w:pPr>
            <w:r>
              <w:t>IOO</w:t>
            </w:r>
          </w:p>
        </w:tc>
        <w:tc>
          <w:tcPr>
            <w:tcW w:w="992" w:type="dxa"/>
            <w:vAlign w:val="center"/>
          </w:tcPr>
          <w:p w14:paraId="10FA0478" w14:textId="77777777" w:rsidR="00AA744A" w:rsidRDefault="00944D31">
            <w:pPr>
              <w:pStyle w:val="TAC"/>
            </w:pPr>
            <w:r>
              <w:t>IOO</w:t>
            </w:r>
          </w:p>
        </w:tc>
        <w:tc>
          <w:tcPr>
            <w:tcW w:w="993" w:type="dxa"/>
            <w:vAlign w:val="center"/>
          </w:tcPr>
          <w:p w14:paraId="628A30C8" w14:textId="77777777" w:rsidR="00AA744A" w:rsidRDefault="00944D31">
            <w:pPr>
              <w:pStyle w:val="TAC"/>
            </w:pPr>
            <w:r>
              <w:t>IOO</w:t>
            </w:r>
          </w:p>
        </w:tc>
      </w:tr>
      <w:tr w:rsidR="00AA744A" w14:paraId="47159FA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8F21200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992" w:type="dxa"/>
            <w:vAlign w:val="center"/>
          </w:tcPr>
          <w:p w14:paraId="49A9500F" w14:textId="77777777" w:rsidR="00AA744A" w:rsidRDefault="00944D31">
            <w:pPr>
              <w:pStyle w:val="TAC"/>
            </w:pPr>
            <w:r>
              <w:t>4GHz</w:t>
            </w:r>
          </w:p>
        </w:tc>
        <w:tc>
          <w:tcPr>
            <w:tcW w:w="993" w:type="dxa"/>
            <w:vAlign w:val="center"/>
          </w:tcPr>
          <w:p w14:paraId="7F7122EA" w14:textId="77777777" w:rsidR="00AA744A" w:rsidRDefault="00944D31">
            <w:pPr>
              <w:pStyle w:val="TAC"/>
            </w:pPr>
            <w:r>
              <w:t>30GHz</w:t>
            </w:r>
          </w:p>
        </w:tc>
        <w:tc>
          <w:tcPr>
            <w:tcW w:w="992" w:type="dxa"/>
            <w:vAlign w:val="center"/>
          </w:tcPr>
          <w:p w14:paraId="3255788C" w14:textId="77777777" w:rsidR="00AA744A" w:rsidRDefault="00944D31">
            <w:pPr>
              <w:pStyle w:val="TAC"/>
            </w:pPr>
            <w:r>
              <w:t>4GHz</w:t>
            </w:r>
          </w:p>
        </w:tc>
        <w:tc>
          <w:tcPr>
            <w:tcW w:w="992" w:type="dxa"/>
            <w:vAlign w:val="center"/>
          </w:tcPr>
          <w:p w14:paraId="13FE7159" w14:textId="77777777" w:rsidR="00AA744A" w:rsidRDefault="00944D31">
            <w:pPr>
              <w:pStyle w:val="TAC"/>
            </w:pPr>
            <w:r>
              <w:t>30GHz</w:t>
            </w:r>
          </w:p>
        </w:tc>
        <w:tc>
          <w:tcPr>
            <w:tcW w:w="992" w:type="dxa"/>
            <w:vAlign w:val="center"/>
          </w:tcPr>
          <w:p w14:paraId="234F18AF" w14:textId="77777777" w:rsidR="00AA744A" w:rsidRDefault="00944D31">
            <w:pPr>
              <w:pStyle w:val="TAC"/>
            </w:pPr>
            <w:r>
              <w:t>4GHz</w:t>
            </w:r>
          </w:p>
        </w:tc>
        <w:tc>
          <w:tcPr>
            <w:tcW w:w="993" w:type="dxa"/>
            <w:vAlign w:val="center"/>
          </w:tcPr>
          <w:p w14:paraId="2C72B1A4" w14:textId="77777777" w:rsidR="00AA744A" w:rsidRDefault="00944D31">
            <w:pPr>
              <w:pStyle w:val="TAC"/>
            </w:pPr>
            <w:r>
              <w:t>30GHz</w:t>
            </w:r>
          </w:p>
        </w:tc>
      </w:tr>
      <w:tr w:rsidR="00AA744A" w14:paraId="42A5D3E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39B3AB7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992" w:type="dxa"/>
            <w:vAlign w:val="center"/>
          </w:tcPr>
          <w:p w14:paraId="15283EEC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44029F4D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992" w:type="dxa"/>
            <w:vAlign w:val="center"/>
          </w:tcPr>
          <w:p w14:paraId="33A63653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2" w:type="dxa"/>
            <w:vAlign w:val="center"/>
          </w:tcPr>
          <w:p w14:paraId="0A7ED078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992" w:type="dxa"/>
            <w:vAlign w:val="center"/>
          </w:tcPr>
          <w:p w14:paraId="3E10358E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0EE357A3" w14:textId="77777777" w:rsidR="00AA744A" w:rsidRDefault="00944D31">
            <w:pPr>
              <w:pStyle w:val="TAC"/>
            </w:pPr>
            <w:r>
              <w:t>120kHz</w:t>
            </w:r>
          </w:p>
        </w:tc>
      </w:tr>
      <w:tr w:rsidR="00AA744A" w14:paraId="09A8815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EBEBD33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992" w:type="dxa"/>
            <w:vAlign w:val="center"/>
          </w:tcPr>
          <w:p w14:paraId="266D3288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3" w:type="dxa"/>
            <w:vAlign w:val="center"/>
          </w:tcPr>
          <w:p w14:paraId="46385F8D" w14:textId="3ADAF101" w:rsidR="00AA744A" w:rsidRDefault="009E60D2">
            <w:pPr>
              <w:pStyle w:val="TAC"/>
            </w:pPr>
            <w:r>
              <w:t>4</w:t>
            </w:r>
            <w:r w:rsidR="00944D31">
              <w:t>00MHz</w:t>
            </w:r>
          </w:p>
        </w:tc>
        <w:tc>
          <w:tcPr>
            <w:tcW w:w="992" w:type="dxa"/>
            <w:vAlign w:val="center"/>
          </w:tcPr>
          <w:p w14:paraId="7BB67D62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2" w:type="dxa"/>
            <w:vAlign w:val="center"/>
          </w:tcPr>
          <w:p w14:paraId="22F51EA6" w14:textId="7C5C815C" w:rsidR="00AA744A" w:rsidRDefault="009E60D2">
            <w:pPr>
              <w:pStyle w:val="TAC"/>
            </w:pPr>
            <w:r>
              <w:t>4</w:t>
            </w:r>
            <w:r w:rsidR="00944D31">
              <w:t>00MHz</w:t>
            </w:r>
          </w:p>
        </w:tc>
        <w:tc>
          <w:tcPr>
            <w:tcW w:w="992" w:type="dxa"/>
            <w:vAlign w:val="center"/>
          </w:tcPr>
          <w:p w14:paraId="30A59E7F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3" w:type="dxa"/>
            <w:vAlign w:val="center"/>
          </w:tcPr>
          <w:p w14:paraId="5CBE3FF5" w14:textId="03DBAA00" w:rsidR="00AA744A" w:rsidRDefault="009E60D2">
            <w:pPr>
              <w:pStyle w:val="TAC"/>
            </w:pPr>
            <w:r>
              <w:t>4</w:t>
            </w:r>
            <w:r w:rsidR="00944D31">
              <w:t>00MHz</w:t>
            </w:r>
          </w:p>
        </w:tc>
      </w:tr>
      <w:tr w:rsidR="00AA744A" w14:paraId="16C3F6D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0765FDD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992" w:type="dxa"/>
            <w:vAlign w:val="center"/>
          </w:tcPr>
          <w:p w14:paraId="78486DC9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0DA8A352" w14:textId="77777777" w:rsidR="00AA744A" w:rsidRDefault="00944D31">
            <w:pPr>
              <w:pStyle w:val="TAC"/>
            </w:pPr>
            <w:r>
              <w:t xml:space="preserve">(comb-6 6 symbols) </w:t>
            </w:r>
          </w:p>
        </w:tc>
        <w:tc>
          <w:tcPr>
            <w:tcW w:w="993" w:type="dxa"/>
            <w:vAlign w:val="center"/>
          </w:tcPr>
          <w:p w14:paraId="198E3877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0018DF23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992" w:type="dxa"/>
            <w:vAlign w:val="center"/>
          </w:tcPr>
          <w:p w14:paraId="5534F424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6B86EC48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992" w:type="dxa"/>
            <w:vAlign w:val="center"/>
          </w:tcPr>
          <w:p w14:paraId="32238084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17061342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992" w:type="dxa"/>
            <w:vAlign w:val="center"/>
          </w:tcPr>
          <w:p w14:paraId="5F1D9381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0CB0B57A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722EB53A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993" w:type="dxa"/>
            <w:vAlign w:val="center"/>
          </w:tcPr>
          <w:p w14:paraId="04EB5CD9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54559E2A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73A186F9" w14:textId="77777777" w:rsidR="00AA744A" w:rsidRDefault="00944D31">
            <w:pPr>
              <w:pStyle w:val="TAC"/>
            </w:pPr>
            <w:r>
              <w:t>(comb-4 4 symbols)</w:t>
            </w:r>
          </w:p>
        </w:tc>
      </w:tr>
      <w:tr w:rsidR="009E60D2" w14:paraId="54AB567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2D0E5D2" w14:textId="77777777" w:rsidR="009E60D2" w:rsidRDefault="009E60D2" w:rsidP="009E60D2">
            <w:pPr>
              <w:pStyle w:val="TAC"/>
            </w:pPr>
            <w:r>
              <w:t xml:space="preserve">Reference signal </w:t>
            </w:r>
          </w:p>
          <w:p w14:paraId="50916EBB" w14:textId="030D9A49" w:rsidR="009E60D2" w:rsidRDefault="009E60D2" w:rsidP="009E60D2">
            <w:pPr>
              <w:pStyle w:val="TAC"/>
            </w:pPr>
            <w:r>
              <w:t>(type of sequence, number of ports, …)</w:t>
            </w:r>
          </w:p>
        </w:tc>
        <w:tc>
          <w:tcPr>
            <w:tcW w:w="992" w:type="dxa"/>
            <w:vAlign w:val="center"/>
          </w:tcPr>
          <w:p w14:paraId="7651DC83" w14:textId="3BE492B3" w:rsidR="009E60D2" w:rsidRDefault="009E60D2" w:rsidP="009E60D2">
            <w:pPr>
              <w:pStyle w:val="TAC"/>
            </w:pPr>
            <w:r>
              <w:t>1 port, QPSK-PN</w:t>
            </w:r>
          </w:p>
        </w:tc>
        <w:tc>
          <w:tcPr>
            <w:tcW w:w="993" w:type="dxa"/>
            <w:vAlign w:val="center"/>
          </w:tcPr>
          <w:p w14:paraId="3D8592F6" w14:textId="4ADCAF00" w:rsidR="009E60D2" w:rsidRDefault="009E60D2" w:rsidP="009E60D2">
            <w:pPr>
              <w:pStyle w:val="TAC"/>
            </w:pPr>
            <w:r>
              <w:t>1 port, QPSK-PN</w:t>
            </w:r>
          </w:p>
        </w:tc>
        <w:tc>
          <w:tcPr>
            <w:tcW w:w="992" w:type="dxa"/>
            <w:vAlign w:val="center"/>
          </w:tcPr>
          <w:p w14:paraId="4863CD7F" w14:textId="0F3278E8" w:rsidR="009E60D2" w:rsidRDefault="009E60D2" w:rsidP="009E60D2">
            <w:pPr>
              <w:pStyle w:val="TAC"/>
            </w:pPr>
            <w:r>
              <w:t>1 port, ZC sequence</w:t>
            </w:r>
          </w:p>
        </w:tc>
        <w:tc>
          <w:tcPr>
            <w:tcW w:w="992" w:type="dxa"/>
            <w:vAlign w:val="center"/>
          </w:tcPr>
          <w:p w14:paraId="37CF4AB8" w14:textId="1E5510F5" w:rsidR="009E60D2" w:rsidRDefault="009E60D2" w:rsidP="009E60D2">
            <w:pPr>
              <w:pStyle w:val="TAC"/>
            </w:pPr>
            <w:r>
              <w:t>1 port, ZC sequence</w:t>
            </w:r>
          </w:p>
        </w:tc>
        <w:tc>
          <w:tcPr>
            <w:tcW w:w="992" w:type="dxa"/>
            <w:vAlign w:val="center"/>
          </w:tcPr>
          <w:p w14:paraId="40785514" w14:textId="77777777" w:rsidR="009E60D2" w:rsidRDefault="009E60D2" w:rsidP="009E60D2">
            <w:pPr>
              <w:pStyle w:val="TAC"/>
            </w:pPr>
            <w:r>
              <w:t>1 port, QPSK-PN;</w:t>
            </w:r>
          </w:p>
          <w:p w14:paraId="2672368F" w14:textId="6364C471" w:rsidR="009E60D2" w:rsidRDefault="009E60D2" w:rsidP="009E60D2">
            <w:pPr>
              <w:pStyle w:val="TAC"/>
            </w:pPr>
            <w:r>
              <w:t>1 port, ZC sequence</w:t>
            </w:r>
          </w:p>
        </w:tc>
        <w:tc>
          <w:tcPr>
            <w:tcW w:w="993" w:type="dxa"/>
            <w:vAlign w:val="center"/>
          </w:tcPr>
          <w:p w14:paraId="2BD11DA3" w14:textId="77777777" w:rsidR="009E60D2" w:rsidRDefault="009E60D2" w:rsidP="009E60D2">
            <w:pPr>
              <w:pStyle w:val="TAC"/>
            </w:pPr>
            <w:r>
              <w:t>1 port, QPSK-PN;</w:t>
            </w:r>
          </w:p>
          <w:p w14:paraId="06A3CAE5" w14:textId="106AAFFD" w:rsidR="009E60D2" w:rsidRDefault="009E60D2" w:rsidP="009E60D2">
            <w:pPr>
              <w:pStyle w:val="TAC"/>
            </w:pPr>
            <w:r>
              <w:t>1 port, ZC sequence</w:t>
            </w:r>
          </w:p>
        </w:tc>
      </w:tr>
      <w:tr w:rsidR="009E60D2" w14:paraId="140C5C8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9535057" w14:textId="77777777" w:rsidR="009E60D2" w:rsidRDefault="009E60D2" w:rsidP="009E60D2">
            <w:pPr>
              <w:pStyle w:val="TAC"/>
            </w:pPr>
            <w:r>
              <w:t>Number of sites</w:t>
            </w:r>
          </w:p>
        </w:tc>
        <w:tc>
          <w:tcPr>
            <w:tcW w:w="5954" w:type="dxa"/>
            <w:gridSpan w:val="6"/>
            <w:vAlign w:val="center"/>
          </w:tcPr>
          <w:p w14:paraId="6C3E09FF" w14:textId="77777777" w:rsidR="009E60D2" w:rsidRDefault="009E60D2" w:rsidP="009E60D2">
            <w:pPr>
              <w:pStyle w:val="TAC"/>
            </w:pPr>
            <w:r>
              <w:t>18</w:t>
            </w:r>
          </w:p>
          <w:p w14:paraId="23126729" w14:textId="77777777" w:rsidR="009E60D2" w:rsidRDefault="009E60D2" w:rsidP="009E60D2">
            <w:pPr>
              <w:pStyle w:val="TAC"/>
            </w:pPr>
            <w:r>
              <w:t>(4 sites are chosen)</w:t>
            </w:r>
          </w:p>
        </w:tc>
      </w:tr>
      <w:tr w:rsidR="009E60D2" w14:paraId="1E83089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94739BB" w14:textId="77777777" w:rsidR="009E60D2" w:rsidRDefault="009E60D2" w:rsidP="009E60D2">
            <w:pPr>
              <w:pStyle w:val="TAC"/>
            </w:pPr>
            <w:r>
              <w:t>Number of symbols used per occasion</w:t>
            </w:r>
          </w:p>
        </w:tc>
        <w:tc>
          <w:tcPr>
            <w:tcW w:w="5954" w:type="dxa"/>
            <w:gridSpan w:val="6"/>
            <w:vAlign w:val="center"/>
          </w:tcPr>
          <w:p w14:paraId="7C7E90B9" w14:textId="77777777" w:rsidR="009E60D2" w:rsidRDefault="009E60D2" w:rsidP="009E60D2">
            <w:pPr>
              <w:pStyle w:val="TAC"/>
            </w:pPr>
            <w:r>
              <w:t>1</w:t>
            </w:r>
          </w:p>
        </w:tc>
      </w:tr>
      <w:tr w:rsidR="009E60D2" w14:paraId="575A006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3ED343E" w14:textId="77777777" w:rsidR="009E60D2" w:rsidRDefault="009E60D2" w:rsidP="009E60D2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5954" w:type="dxa"/>
            <w:gridSpan w:val="6"/>
            <w:vAlign w:val="center"/>
          </w:tcPr>
          <w:p w14:paraId="5DF9E884" w14:textId="77777777" w:rsidR="009E60D2" w:rsidRDefault="009E60D2" w:rsidP="009E60D2">
            <w:pPr>
              <w:pStyle w:val="TAC"/>
            </w:pPr>
            <w:r>
              <w:t>1</w:t>
            </w:r>
          </w:p>
        </w:tc>
      </w:tr>
      <w:tr w:rsidR="009E60D2" w14:paraId="63ED01C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2CEFB5D" w14:textId="77777777" w:rsidR="009E60D2" w:rsidRDefault="009E60D2" w:rsidP="009E60D2">
            <w:pPr>
              <w:pStyle w:val="TAC"/>
            </w:pPr>
            <w:r>
              <w:t>Power-boosting level</w:t>
            </w:r>
          </w:p>
        </w:tc>
        <w:tc>
          <w:tcPr>
            <w:tcW w:w="5954" w:type="dxa"/>
            <w:gridSpan w:val="6"/>
            <w:vAlign w:val="center"/>
          </w:tcPr>
          <w:p w14:paraId="498DE73E" w14:textId="77777777" w:rsidR="009E60D2" w:rsidRDefault="009E60D2" w:rsidP="009E60D2">
            <w:pPr>
              <w:pStyle w:val="TAC"/>
            </w:pPr>
            <w:r>
              <w:t>7.78dB</w:t>
            </w:r>
          </w:p>
        </w:tc>
      </w:tr>
      <w:tr w:rsidR="009E60D2" w14:paraId="2E817BB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66AEBDE" w14:textId="77777777" w:rsidR="009E60D2" w:rsidRDefault="009E60D2" w:rsidP="009E60D2">
            <w:pPr>
              <w:pStyle w:val="TAC"/>
            </w:pPr>
            <w:r>
              <w:t>Uplink power control (applied/not applied)</w:t>
            </w:r>
          </w:p>
        </w:tc>
        <w:tc>
          <w:tcPr>
            <w:tcW w:w="5954" w:type="dxa"/>
            <w:gridSpan w:val="6"/>
            <w:vAlign w:val="center"/>
          </w:tcPr>
          <w:p w14:paraId="1EE767B0" w14:textId="77777777" w:rsidR="009E60D2" w:rsidRDefault="009E60D2" w:rsidP="009E60D2">
            <w:pPr>
              <w:pStyle w:val="TAC"/>
            </w:pPr>
            <w:r>
              <w:t>not applied</w:t>
            </w:r>
          </w:p>
        </w:tc>
      </w:tr>
      <w:tr w:rsidR="009E60D2" w14:paraId="1C1A3C6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873FED6" w14:textId="77777777" w:rsidR="009E60D2" w:rsidRDefault="009E60D2" w:rsidP="009E60D2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5954" w:type="dxa"/>
            <w:gridSpan w:val="6"/>
            <w:vAlign w:val="center"/>
          </w:tcPr>
          <w:p w14:paraId="55042C09" w14:textId="77777777" w:rsidR="009E60D2" w:rsidRDefault="009E60D2" w:rsidP="009E60D2">
            <w:pPr>
              <w:pStyle w:val="TAC"/>
            </w:pPr>
            <w:r>
              <w:t>ideal muting</w:t>
            </w:r>
          </w:p>
        </w:tc>
      </w:tr>
      <w:tr w:rsidR="009E60D2" w14:paraId="43557B0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58ADFF4" w14:textId="77777777" w:rsidR="009E60D2" w:rsidRDefault="009E60D2" w:rsidP="009E60D2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5954" w:type="dxa"/>
            <w:gridSpan w:val="6"/>
            <w:vAlign w:val="center"/>
          </w:tcPr>
          <w:p w14:paraId="2BBE6C82" w14:textId="77777777" w:rsidR="009E60D2" w:rsidRDefault="009E60D2" w:rsidP="009E60D2">
            <w:pPr>
              <w:pStyle w:val="TAC"/>
            </w:pPr>
            <w:r>
              <w:t>super resolution</w:t>
            </w:r>
          </w:p>
        </w:tc>
      </w:tr>
      <w:tr w:rsidR="009E60D2" w14:paraId="7C7A6F8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15DF0DF" w14:textId="77777777" w:rsidR="009E60D2" w:rsidRDefault="009E60D2" w:rsidP="009E60D2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992" w:type="dxa"/>
            <w:vAlign w:val="center"/>
          </w:tcPr>
          <w:p w14:paraId="4BEE645E" w14:textId="77777777" w:rsidR="009E60D2" w:rsidRDefault="009E60D2" w:rsidP="009E60D2">
            <w:pPr>
              <w:pStyle w:val="TAC"/>
            </w:pPr>
            <w:r>
              <w:t>DL-TDOA taylor series first/median peak</w:t>
            </w:r>
          </w:p>
        </w:tc>
        <w:tc>
          <w:tcPr>
            <w:tcW w:w="993" w:type="dxa"/>
            <w:vAlign w:val="center"/>
          </w:tcPr>
          <w:p w14:paraId="138D3D52" w14:textId="77777777" w:rsidR="009E60D2" w:rsidRDefault="009E60D2" w:rsidP="009E60D2">
            <w:pPr>
              <w:pStyle w:val="TAC"/>
            </w:pPr>
            <w:r>
              <w:t>DL-TDOA taylor series first/median peak</w:t>
            </w:r>
          </w:p>
        </w:tc>
        <w:tc>
          <w:tcPr>
            <w:tcW w:w="992" w:type="dxa"/>
            <w:vAlign w:val="center"/>
          </w:tcPr>
          <w:p w14:paraId="2C763E18" w14:textId="77777777" w:rsidR="009E60D2" w:rsidRDefault="009E60D2" w:rsidP="009E60D2">
            <w:pPr>
              <w:pStyle w:val="TAC"/>
            </w:pPr>
            <w:r>
              <w:t>UL-TDOA taylor series first/median peak</w:t>
            </w:r>
          </w:p>
        </w:tc>
        <w:tc>
          <w:tcPr>
            <w:tcW w:w="992" w:type="dxa"/>
            <w:vAlign w:val="center"/>
          </w:tcPr>
          <w:p w14:paraId="4F38E740" w14:textId="77777777" w:rsidR="009E60D2" w:rsidRDefault="009E60D2" w:rsidP="009E60D2">
            <w:pPr>
              <w:pStyle w:val="TAC"/>
            </w:pPr>
            <w:r>
              <w:t>UL-TDOA taylor series first/median peak</w:t>
            </w:r>
          </w:p>
        </w:tc>
        <w:tc>
          <w:tcPr>
            <w:tcW w:w="992" w:type="dxa"/>
            <w:vAlign w:val="center"/>
          </w:tcPr>
          <w:p w14:paraId="550C557F" w14:textId="77777777" w:rsidR="009E60D2" w:rsidRDefault="009E60D2" w:rsidP="009E60D2">
            <w:pPr>
              <w:pStyle w:val="TAC"/>
            </w:pPr>
            <w:r>
              <w:t>Multi-RTT taylor series first/median peak</w:t>
            </w:r>
          </w:p>
        </w:tc>
        <w:tc>
          <w:tcPr>
            <w:tcW w:w="993" w:type="dxa"/>
            <w:vAlign w:val="center"/>
          </w:tcPr>
          <w:p w14:paraId="5538BB68" w14:textId="77777777" w:rsidR="009E60D2" w:rsidRDefault="009E60D2" w:rsidP="009E60D2">
            <w:pPr>
              <w:pStyle w:val="TAC"/>
            </w:pPr>
            <w:r>
              <w:t>Multi-RTT taylor series first/median peak</w:t>
            </w:r>
          </w:p>
        </w:tc>
      </w:tr>
      <w:tr w:rsidR="009E60D2" w14:paraId="62BB18A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0166E36" w14:textId="77777777" w:rsidR="009E60D2" w:rsidRDefault="009E60D2" w:rsidP="009E60D2">
            <w:pPr>
              <w:pStyle w:val="TAC"/>
            </w:pPr>
            <w:r>
              <w:t>Network synchronization assumptions</w:t>
            </w:r>
          </w:p>
        </w:tc>
        <w:tc>
          <w:tcPr>
            <w:tcW w:w="992" w:type="dxa"/>
            <w:vAlign w:val="center"/>
          </w:tcPr>
          <w:p w14:paraId="778EB600" w14:textId="77777777" w:rsidR="009E60D2" w:rsidRDefault="009E60D2" w:rsidP="009E60D2">
            <w:pPr>
              <w:pStyle w:val="TAC"/>
            </w:pPr>
            <w:r>
              <w:t>Perfect sync</w:t>
            </w:r>
          </w:p>
        </w:tc>
        <w:tc>
          <w:tcPr>
            <w:tcW w:w="993" w:type="dxa"/>
            <w:vAlign w:val="center"/>
          </w:tcPr>
          <w:p w14:paraId="38E91A88" w14:textId="77777777" w:rsidR="009E60D2" w:rsidRDefault="009E60D2" w:rsidP="009E60D2">
            <w:pPr>
              <w:pStyle w:val="TAC"/>
            </w:pPr>
            <w:r>
              <w:t>Perfect sync</w:t>
            </w:r>
          </w:p>
        </w:tc>
        <w:tc>
          <w:tcPr>
            <w:tcW w:w="992" w:type="dxa"/>
            <w:vAlign w:val="center"/>
          </w:tcPr>
          <w:p w14:paraId="61ABB6AF" w14:textId="77777777" w:rsidR="009E60D2" w:rsidRDefault="009E60D2" w:rsidP="009E60D2">
            <w:pPr>
              <w:pStyle w:val="TAC"/>
            </w:pPr>
            <w:r>
              <w:t>Perfect sync</w:t>
            </w:r>
          </w:p>
        </w:tc>
        <w:tc>
          <w:tcPr>
            <w:tcW w:w="992" w:type="dxa"/>
            <w:vAlign w:val="center"/>
          </w:tcPr>
          <w:p w14:paraId="138C4B44" w14:textId="77777777" w:rsidR="009E60D2" w:rsidRDefault="009E60D2" w:rsidP="009E60D2">
            <w:pPr>
              <w:pStyle w:val="TAC"/>
            </w:pPr>
            <w:r>
              <w:t>Perfect sync</w:t>
            </w:r>
          </w:p>
        </w:tc>
        <w:tc>
          <w:tcPr>
            <w:tcW w:w="992" w:type="dxa"/>
            <w:vAlign w:val="center"/>
          </w:tcPr>
          <w:p w14:paraId="08303491" w14:textId="77777777" w:rsidR="009E60D2" w:rsidRDefault="009E60D2" w:rsidP="009E60D2">
            <w:pPr>
              <w:pStyle w:val="TAC"/>
            </w:pPr>
            <w:r>
              <w:t>Perfect sync</w:t>
            </w:r>
          </w:p>
        </w:tc>
        <w:tc>
          <w:tcPr>
            <w:tcW w:w="993" w:type="dxa"/>
            <w:vAlign w:val="center"/>
          </w:tcPr>
          <w:p w14:paraId="3C5D4F61" w14:textId="77777777" w:rsidR="009E60D2" w:rsidRDefault="009E60D2" w:rsidP="009E60D2">
            <w:pPr>
              <w:pStyle w:val="TAC"/>
            </w:pPr>
            <w:r>
              <w:t>Perfect sync</w:t>
            </w:r>
          </w:p>
        </w:tc>
      </w:tr>
      <w:tr w:rsidR="009E60D2" w14:paraId="462D0B2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EAC8A8A" w14:textId="77777777" w:rsidR="009E60D2" w:rsidRDefault="009E60D2" w:rsidP="009E60D2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992" w:type="dxa"/>
            <w:vAlign w:val="center"/>
          </w:tcPr>
          <w:p w14:paraId="7C4BB6DB" w14:textId="77777777" w:rsidR="009E60D2" w:rsidRDefault="009E60D2" w:rsidP="009E60D2">
            <w:pPr>
              <w:pStyle w:val="TAC"/>
            </w:pPr>
            <w:r>
              <w:t>0</w:t>
            </w:r>
          </w:p>
        </w:tc>
        <w:tc>
          <w:tcPr>
            <w:tcW w:w="993" w:type="dxa"/>
            <w:vAlign w:val="center"/>
          </w:tcPr>
          <w:p w14:paraId="7FB2F0E2" w14:textId="77777777" w:rsidR="009E60D2" w:rsidRDefault="009E60D2" w:rsidP="009E60D2">
            <w:pPr>
              <w:pStyle w:val="TAC"/>
            </w:pPr>
            <w:r>
              <w:t>0</w:t>
            </w:r>
          </w:p>
        </w:tc>
        <w:tc>
          <w:tcPr>
            <w:tcW w:w="992" w:type="dxa"/>
            <w:vAlign w:val="center"/>
          </w:tcPr>
          <w:p w14:paraId="0ECFFBBA" w14:textId="77777777" w:rsidR="009E60D2" w:rsidRDefault="009E60D2" w:rsidP="009E60D2">
            <w:pPr>
              <w:pStyle w:val="TAC"/>
            </w:pPr>
            <w:r>
              <w:t>0</w:t>
            </w:r>
          </w:p>
        </w:tc>
        <w:tc>
          <w:tcPr>
            <w:tcW w:w="992" w:type="dxa"/>
            <w:vAlign w:val="center"/>
          </w:tcPr>
          <w:p w14:paraId="5BF8B827" w14:textId="77777777" w:rsidR="009E60D2" w:rsidRDefault="009E60D2" w:rsidP="009E60D2">
            <w:pPr>
              <w:pStyle w:val="TAC"/>
            </w:pPr>
            <w:r>
              <w:t>0</w:t>
            </w:r>
          </w:p>
        </w:tc>
        <w:tc>
          <w:tcPr>
            <w:tcW w:w="992" w:type="dxa"/>
            <w:vAlign w:val="center"/>
          </w:tcPr>
          <w:p w14:paraId="6FBDA91A" w14:textId="77777777" w:rsidR="009E60D2" w:rsidRDefault="009E60D2" w:rsidP="009E60D2">
            <w:pPr>
              <w:pStyle w:val="TAC"/>
            </w:pPr>
            <w:r>
              <w:t>0</w:t>
            </w:r>
          </w:p>
        </w:tc>
        <w:tc>
          <w:tcPr>
            <w:tcW w:w="993" w:type="dxa"/>
            <w:vAlign w:val="center"/>
          </w:tcPr>
          <w:p w14:paraId="5A0D2ABA" w14:textId="77777777" w:rsidR="009E60D2" w:rsidRDefault="009E60D2" w:rsidP="009E60D2">
            <w:pPr>
              <w:pStyle w:val="TAC"/>
            </w:pPr>
            <w:r>
              <w:t>0</w:t>
            </w:r>
          </w:p>
        </w:tc>
      </w:tr>
      <w:tr w:rsidR="009E60D2" w14:paraId="319CF73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91161A8" w14:textId="77777777" w:rsidR="009E60D2" w:rsidRDefault="009E60D2" w:rsidP="009E60D2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5954" w:type="dxa"/>
            <w:gridSpan w:val="6"/>
            <w:vAlign w:val="center"/>
          </w:tcPr>
          <w:p w14:paraId="3ADC545B" w14:textId="77777777" w:rsidR="009E60D2" w:rsidRDefault="009E60D2" w:rsidP="009E60D2">
            <w:pPr>
              <w:pStyle w:val="TAC"/>
            </w:pPr>
            <w:r>
              <w:t>alignment assumptions at the tx and rx sides</w:t>
            </w:r>
          </w:p>
        </w:tc>
      </w:tr>
      <w:tr w:rsidR="009E60D2" w14:paraId="530F85E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DC579E8" w14:textId="77777777" w:rsidR="009E60D2" w:rsidRDefault="009E60D2" w:rsidP="009E60D2">
            <w:pPr>
              <w:pStyle w:val="TAC"/>
            </w:pPr>
            <w:r>
              <w:lastRenderedPageBreak/>
              <w:t>Precoding assumptions (codebook, nrof antenna elements used, etc)</w:t>
            </w:r>
          </w:p>
        </w:tc>
        <w:tc>
          <w:tcPr>
            <w:tcW w:w="5954" w:type="dxa"/>
            <w:gridSpan w:val="6"/>
            <w:vAlign w:val="center"/>
          </w:tcPr>
          <w:p w14:paraId="4BE2B390" w14:textId="77777777" w:rsidR="009E60D2" w:rsidRDefault="009E60D2" w:rsidP="009E60D2">
            <w:pPr>
              <w:pStyle w:val="TAC"/>
            </w:pPr>
            <w:r>
              <w:t>codebook</w:t>
            </w:r>
          </w:p>
        </w:tc>
      </w:tr>
      <w:tr w:rsidR="009E60D2" w14:paraId="7A774C9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5920DE0" w14:textId="77777777" w:rsidR="009E60D2" w:rsidRDefault="009E60D2" w:rsidP="009E60D2">
            <w:pPr>
              <w:pStyle w:val="TAC"/>
            </w:pPr>
            <w:r>
              <w:t>Evaluated Enhancement for Rel.17</w:t>
            </w:r>
          </w:p>
        </w:tc>
        <w:tc>
          <w:tcPr>
            <w:tcW w:w="992" w:type="dxa"/>
            <w:vAlign w:val="center"/>
          </w:tcPr>
          <w:p w14:paraId="1F2AFB01" w14:textId="77777777" w:rsidR="009E60D2" w:rsidRDefault="009E60D2" w:rsidP="009E60D2">
            <w:pPr>
              <w:pStyle w:val="TAC"/>
            </w:pPr>
            <w:r>
              <w:t>RAIM</w:t>
            </w:r>
          </w:p>
        </w:tc>
        <w:tc>
          <w:tcPr>
            <w:tcW w:w="993" w:type="dxa"/>
            <w:vAlign w:val="center"/>
          </w:tcPr>
          <w:p w14:paraId="4EEC2AC8" w14:textId="77777777" w:rsidR="009E60D2" w:rsidRDefault="009E60D2" w:rsidP="009E60D2">
            <w:pPr>
              <w:pStyle w:val="TAC"/>
            </w:pPr>
            <w:r>
              <w:t>RAIM</w:t>
            </w:r>
          </w:p>
        </w:tc>
        <w:tc>
          <w:tcPr>
            <w:tcW w:w="992" w:type="dxa"/>
            <w:vAlign w:val="center"/>
          </w:tcPr>
          <w:p w14:paraId="55321731" w14:textId="77777777" w:rsidR="009E60D2" w:rsidRDefault="009E60D2" w:rsidP="009E60D2">
            <w:pPr>
              <w:pStyle w:val="TAC"/>
            </w:pPr>
            <w:r>
              <w:t>RAIM</w:t>
            </w:r>
          </w:p>
        </w:tc>
        <w:tc>
          <w:tcPr>
            <w:tcW w:w="992" w:type="dxa"/>
            <w:vAlign w:val="center"/>
          </w:tcPr>
          <w:p w14:paraId="7DB09926" w14:textId="77777777" w:rsidR="009E60D2" w:rsidRDefault="009E60D2" w:rsidP="009E60D2">
            <w:pPr>
              <w:pStyle w:val="TAC"/>
            </w:pPr>
            <w:r>
              <w:t>RAIM</w:t>
            </w:r>
          </w:p>
        </w:tc>
        <w:tc>
          <w:tcPr>
            <w:tcW w:w="992" w:type="dxa"/>
            <w:vAlign w:val="center"/>
          </w:tcPr>
          <w:p w14:paraId="7AF04BA6" w14:textId="77777777" w:rsidR="009E60D2" w:rsidRDefault="009E60D2" w:rsidP="009E60D2">
            <w:pPr>
              <w:pStyle w:val="TAC"/>
            </w:pPr>
            <w:r>
              <w:t>RAIM</w:t>
            </w:r>
          </w:p>
        </w:tc>
        <w:tc>
          <w:tcPr>
            <w:tcW w:w="993" w:type="dxa"/>
            <w:vAlign w:val="center"/>
          </w:tcPr>
          <w:p w14:paraId="6F932174" w14:textId="77777777" w:rsidR="009E60D2" w:rsidRDefault="009E60D2" w:rsidP="009E60D2">
            <w:pPr>
              <w:pStyle w:val="TAC"/>
            </w:pPr>
            <w:r>
              <w:t>RAIM</w:t>
            </w:r>
          </w:p>
        </w:tc>
      </w:tr>
      <w:tr w:rsidR="009E60D2" w14:paraId="5120D22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DC2E50C" w14:textId="77777777" w:rsidR="009E60D2" w:rsidRDefault="009E60D2" w:rsidP="009E60D2">
            <w:pPr>
              <w:pStyle w:val="TAC"/>
            </w:pPr>
            <w:r>
              <w:t>Additional notes, if any</w:t>
            </w:r>
          </w:p>
        </w:tc>
        <w:tc>
          <w:tcPr>
            <w:tcW w:w="992" w:type="dxa"/>
            <w:vAlign w:val="center"/>
          </w:tcPr>
          <w:p w14:paraId="48D9D83F" w14:textId="0F358007" w:rsidR="009E60D2" w:rsidRDefault="009E60D2" w:rsidP="009E60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Without </w:t>
            </w:r>
            <w:r>
              <w:t>absolute time of arrival modelling</w:t>
            </w:r>
          </w:p>
        </w:tc>
        <w:tc>
          <w:tcPr>
            <w:tcW w:w="993" w:type="dxa"/>
            <w:vAlign w:val="center"/>
          </w:tcPr>
          <w:p w14:paraId="6849CF63" w14:textId="796158A9" w:rsidR="009E60D2" w:rsidRDefault="009E60D2" w:rsidP="009E60D2">
            <w:pPr>
              <w:pStyle w:val="TAC"/>
            </w:pPr>
            <w:r>
              <w:rPr>
                <w:lang w:eastAsia="zh-CN"/>
              </w:rPr>
              <w:t xml:space="preserve">Without </w:t>
            </w:r>
            <w:r>
              <w:t>absolute time of arrival modelling</w:t>
            </w:r>
          </w:p>
        </w:tc>
        <w:tc>
          <w:tcPr>
            <w:tcW w:w="992" w:type="dxa"/>
            <w:vAlign w:val="center"/>
          </w:tcPr>
          <w:p w14:paraId="72A5F562" w14:textId="39FE624F" w:rsidR="009E60D2" w:rsidRDefault="009E60D2" w:rsidP="009E60D2">
            <w:pPr>
              <w:pStyle w:val="TAC"/>
            </w:pPr>
            <w:r>
              <w:rPr>
                <w:lang w:eastAsia="zh-CN"/>
              </w:rPr>
              <w:t xml:space="preserve">Without </w:t>
            </w:r>
            <w:r>
              <w:t>absolute time of arrival modelling</w:t>
            </w:r>
          </w:p>
        </w:tc>
        <w:tc>
          <w:tcPr>
            <w:tcW w:w="992" w:type="dxa"/>
            <w:vAlign w:val="center"/>
          </w:tcPr>
          <w:p w14:paraId="63C3AA6F" w14:textId="02FAA163" w:rsidR="009E60D2" w:rsidRDefault="009E60D2" w:rsidP="009E60D2">
            <w:pPr>
              <w:pStyle w:val="TAC"/>
            </w:pPr>
            <w:r>
              <w:rPr>
                <w:lang w:eastAsia="zh-CN"/>
              </w:rPr>
              <w:t xml:space="preserve">Without </w:t>
            </w:r>
            <w:r>
              <w:t>absolute time of arrival modelling</w:t>
            </w:r>
          </w:p>
        </w:tc>
        <w:tc>
          <w:tcPr>
            <w:tcW w:w="992" w:type="dxa"/>
          </w:tcPr>
          <w:p w14:paraId="646E4BA6" w14:textId="5FFF34F3" w:rsidR="009E60D2" w:rsidRDefault="009E60D2" w:rsidP="009E60D2">
            <w:pPr>
              <w:pStyle w:val="TAC"/>
            </w:pPr>
            <w:r>
              <w:rPr>
                <w:lang w:eastAsia="zh-CN"/>
              </w:rPr>
              <w:t xml:space="preserve">Without </w:t>
            </w:r>
            <w:r>
              <w:t>absolute time of arrival modelling</w:t>
            </w:r>
          </w:p>
        </w:tc>
        <w:tc>
          <w:tcPr>
            <w:tcW w:w="993" w:type="dxa"/>
          </w:tcPr>
          <w:p w14:paraId="76590BA6" w14:textId="537E67C0" w:rsidR="009E60D2" w:rsidRDefault="009E60D2" w:rsidP="009E60D2">
            <w:pPr>
              <w:pStyle w:val="TAC"/>
            </w:pPr>
            <w:r>
              <w:rPr>
                <w:lang w:eastAsia="zh-CN"/>
              </w:rPr>
              <w:t xml:space="preserve">Without </w:t>
            </w:r>
            <w:r>
              <w:t>absolute time of arrival modelling</w:t>
            </w:r>
          </w:p>
        </w:tc>
      </w:tr>
    </w:tbl>
    <w:p w14:paraId="732BA6FE" w14:textId="77777777" w:rsidR="00AA744A" w:rsidRDefault="00AA744A"/>
    <w:p w14:paraId="6CB24346" w14:textId="77777777" w:rsidR="00AA744A" w:rsidRDefault="00944D31">
      <w:pPr>
        <w:pStyle w:val="TH"/>
      </w:pPr>
      <w:r>
        <w:lastRenderedPageBreak/>
        <w:t>Table C.2.1.5.1-16: NR positioning enhancements - evaluation scenarios and parameters</w:t>
      </w:r>
    </w:p>
    <w:tbl>
      <w:tblPr>
        <w:tblW w:w="778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992"/>
        <w:gridCol w:w="993"/>
        <w:gridCol w:w="992"/>
        <w:gridCol w:w="992"/>
        <w:gridCol w:w="992"/>
        <w:gridCol w:w="993"/>
      </w:tblGrid>
      <w:tr w:rsidR="00AA744A" w14:paraId="57B406B1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DCBCEF1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992" w:type="dxa"/>
            <w:vAlign w:val="center"/>
          </w:tcPr>
          <w:p w14:paraId="5ECEA66D" w14:textId="77777777" w:rsidR="00AA744A" w:rsidRDefault="00944D31">
            <w:pPr>
              <w:pStyle w:val="TAH"/>
            </w:pPr>
            <w:r>
              <w:t>[Case E115] (InF-SH, FR1)</w:t>
            </w:r>
          </w:p>
        </w:tc>
        <w:tc>
          <w:tcPr>
            <w:tcW w:w="993" w:type="dxa"/>
            <w:vAlign w:val="center"/>
          </w:tcPr>
          <w:p w14:paraId="38D38A40" w14:textId="77777777" w:rsidR="00AA744A" w:rsidRDefault="00944D31">
            <w:pPr>
              <w:pStyle w:val="TAH"/>
            </w:pPr>
            <w:r>
              <w:t>[Case E116] (InF-SH, FR1)</w:t>
            </w:r>
          </w:p>
        </w:tc>
        <w:tc>
          <w:tcPr>
            <w:tcW w:w="992" w:type="dxa"/>
            <w:vAlign w:val="center"/>
          </w:tcPr>
          <w:p w14:paraId="266B8D3F" w14:textId="77777777" w:rsidR="00AA744A" w:rsidRDefault="00944D31">
            <w:pPr>
              <w:pStyle w:val="TAH"/>
            </w:pPr>
            <w:r>
              <w:t>[Case E117] (InF-SH, FR1)</w:t>
            </w:r>
          </w:p>
        </w:tc>
        <w:tc>
          <w:tcPr>
            <w:tcW w:w="992" w:type="dxa"/>
            <w:vAlign w:val="center"/>
          </w:tcPr>
          <w:p w14:paraId="0716751E" w14:textId="77777777" w:rsidR="00AA744A" w:rsidRDefault="00944D31">
            <w:pPr>
              <w:pStyle w:val="TAH"/>
            </w:pPr>
            <w:r>
              <w:t>[Case E118] (InF-SH, FR1)</w:t>
            </w:r>
          </w:p>
        </w:tc>
        <w:tc>
          <w:tcPr>
            <w:tcW w:w="992" w:type="dxa"/>
          </w:tcPr>
          <w:p w14:paraId="0397C177" w14:textId="77777777" w:rsidR="00AA744A" w:rsidRDefault="00944D31">
            <w:pPr>
              <w:pStyle w:val="TAH"/>
            </w:pPr>
            <w:r>
              <w:t>[Case E119] (InF-DH, FR1)</w:t>
            </w:r>
          </w:p>
        </w:tc>
        <w:tc>
          <w:tcPr>
            <w:tcW w:w="993" w:type="dxa"/>
          </w:tcPr>
          <w:p w14:paraId="6FE5A33B" w14:textId="77777777" w:rsidR="00AA744A" w:rsidRDefault="00944D31">
            <w:pPr>
              <w:pStyle w:val="TAH"/>
            </w:pPr>
            <w:r>
              <w:t>[Case E120] (InF-DH, FR1)</w:t>
            </w:r>
          </w:p>
        </w:tc>
      </w:tr>
      <w:tr w:rsidR="00AA744A" w14:paraId="6E8F7C5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071A2AC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992" w:type="dxa"/>
            <w:vAlign w:val="center"/>
          </w:tcPr>
          <w:p w14:paraId="127A6951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993" w:type="dxa"/>
            <w:vAlign w:val="center"/>
          </w:tcPr>
          <w:p w14:paraId="7D27112E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992" w:type="dxa"/>
            <w:vAlign w:val="center"/>
          </w:tcPr>
          <w:p w14:paraId="5ECAF9DC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992" w:type="dxa"/>
            <w:vAlign w:val="center"/>
          </w:tcPr>
          <w:p w14:paraId="2BE05958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992" w:type="dxa"/>
            <w:vAlign w:val="center"/>
          </w:tcPr>
          <w:p w14:paraId="58D05870" w14:textId="77777777" w:rsidR="00AA744A" w:rsidRDefault="00944D31">
            <w:pPr>
              <w:pStyle w:val="TAC"/>
            </w:pPr>
            <w:r>
              <w:t>InF-DH</w:t>
            </w:r>
          </w:p>
          <w:p w14:paraId="4BDDA7DD" w14:textId="77777777" w:rsidR="00AA744A" w:rsidRDefault="00944D31">
            <w:pPr>
              <w:pStyle w:val="TAC"/>
            </w:pPr>
            <w:r>
              <w:t>(60%, 6, 2)</w:t>
            </w:r>
          </w:p>
        </w:tc>
        <w:tc>
          <w:tcPr>
            <w:tcW w:w="993" w:type="dxa"/>
            <w:vAlign w:val="center"/>
          </w:tcPr>
          <w:p w14:paraId="117DA7B3" w14:textId="77777777" w:rsidR="00AA744A" w:rsidRDefault="00944D31">
            <w:pPr>
              <w:pStyle w:val="TAC"/>
            </w:pPr>
            <w:r>
              <w:t>InF-DH</w:t>
            </w:r>
          </w:p>
          <w:p w14:paraId="1C972C69" w14:textId="77777777" w:rsidR="00AA744A" w:rsidRDefault="00944D31">
            <w:pPr>
              <w:pStyle w:val="TAC"/>
            </w:pPr>
            <w:r>
              <w:t>(60%, 6, 2)</w:t>
            </w:r>
          </w:p>
        </w:tc>
      </w:tr>
      <w:tr w:rsidR="00AA744A" w14:paraId="34E05C4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1A18799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992" w:type="dxa"/>
            <w:vAlign w:val="center"/>
          </w:tcPr>
          <w:p w14:paraId="7CDBAD67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3" w:type="dxa"/>
            <w:vAlign w:val="center"/>
          </w:tcPr>
          <w:p w14:paraId="12984ACC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2" w:type="dxa"/>
            <w:vAlign w:val="center"/>
          </w:tcPr>
          <w:p w14:paraId="777A29AE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2" w:type="dxa"/>
            <w:vAlign w:val="center"/>
          </w:tcPr>
          <w:p w14:paraId="249DF38B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2" w:type="dxa"/>
            <w:vAlign w:val="center"/>
          </w:tcPr>
          <w:p w14:paraId="5A94F4BC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3" w:type="dxa"/>
            <w:vAlign w:val="center"/>
          </w:tcPr>
          <w:p w14:paraId="1F7DB6F3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575E154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E40B4A9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992" w:type="dxa"/>
            <w:vAlign w:val="center"/>
          </w:tcPr>
          <w:p w14:paraId="335F78F5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70B0265E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2" w:type="dxa"/>
            <w:vAlign w:val="center"/>
          </w:tcPr>
          <w:p w14:paraId="30BCDC69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2" w:type="dxa"/>
            <w:vAlign w:val="center"/>
          </w:tcPr>
          <w:p w14:paraId="58607026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2" w:type="dxa"/>
            <w:vAlign w:val="center"/>
          </w:tcPr>
          <w:p w14:paraId="06BB5101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5B1F35C1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4877C11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F62979C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992" w:type="dxa"/>
            <w:vAlign w:val="center"/>
          </w:tcPr>
          <w:p w14:paraId="145F2792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3" w:type="dxa"/>
            <w:vAlign w:val="center"/>
          </w:tcPr>
          <w:p w14:paraId="217DD519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2" w:type="dxa"/>
            <w:vAlign w:val="center"/>
          </w:tcPr>
          <w:p w14:paraId="7364D760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2" w:type="dxa"/>
            <w:vAlign w:val="center"/>
          </w:tcPr>
          <w:p w14:paraId="7EA78006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2" w:type="dxa"/>
            <w:vAlign w:val="center"/>
          </w:tcPr>
          <w:p w14:paraId="7AE753A6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3" w:type="dxa"/>
            <w:vAlign w:val="center"/>
          </w:tcPr>
          <w:p w14:paraId="1780EFAF" w14:textId="77777777" w:rsidR="00AA744A" w:rsidRDefault="00944D31">
            <w:pPr>
              <w:pStyle w:val="TAC"/>
            </w:pPr>
            <w:r>
              <w:t>100MHz</w:t>
            </w:r>
          </w:p>
        </w:tc>
      </w:tr>
      <w:tr w:rsidR="00AA744A" w14:paraId="1B80699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537C296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992" w:type="dxa"/>
            <w:vAlign w:val="center"/>
          </w:tcPr>
          <w:p w14:paraId="3730BA8D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37186B1" w14:textId="77777777" w:rsidR="00AA744A" w:rsidRDefault="00944D31">
            <w:pPr>
              <w:pStyle w:val="TAC"/>
            </w:pPr>
            <w:r>
              <w:t xml:space="preserve">(comb-6 6 symbols) </w:t>
            </w:r>
          </w:p>
        </w:tc>
        <w:tc>
          <w:tcPr>
            <w:tcW w:w="993" w:type="dxa"/>
            <w:vAlign w:val="center"/>
          </w:tcPr>
          <w:p w14:paraId="15491B7B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30AFF5BB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992" w:type="dxa"/>
            <w:vAlign w:val="center"/>
          </w:tcPr>
          <w:p w14:paraId="6972DBAD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76626665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992" w:type="dxa"/>
            <w:vAlign w:val="center"/>
          </w:tcPr>
          <w:p w14:paraId="37FF15C5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4FF301C1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992" w:type="dxa"/>
            <w:vAlign w:val="center"/>
          </w:tcPr>
          <w:p w14:paraId="38972520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19781891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993" w:type="dxa"/>
            <w:vAlign w:val="center"/>
          </w:tcPr>
          <w:p w14:paraId="2F532148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2330A040" w14:textId="77777777" w:rsidR="00AA744A" w:rsidRDefault="00944D31">
            <w:pPr>
              <w:pStyle w:val="TAC"/>
            </w:pPr>
            <w:r>
              <w:t>(comb-6 6 symbols)</w:t>
            </w:r>
          </w:p>
        </w:tc>
      </w:tr>
      <w:tr w:rsidR="00AA744A" w14:paraId="501A36A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860152F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0919768E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992" w:type="dxa"/>
            <w:vAlign w:val="center"/>
          </w:tcPr>
          <w:p w14:paraId="30E5EE31" w14:textId="77777777" w:rsidR="00AA744A" w:rsidRDefault="00944D31">
            <w:pPr>
              <w:pStyle w:val="TAC"/>
            </w:pPr>
            <w:r>
              <w:t xml:space="preserve">1 port, QPSK-PN </w:t>
            </w:r>
          </w:p>
        </w:tc>
        <w:tc>
          <w:tcPr>
            <w:tcW w:w="993" w:type="dxa"/>
            <w:vAlign w:val="center"/>
          </w:tcPr>
          <w:p w14:paraId="7FEFA803" w14:textId="77777777" w:rsidR="00AA744A" w:rsidRDefault="00944D31">
            <w:pPr>
              <w:pStyle w:val="TAC"/>
            </w:pPr>
            <w:r>
              <w:t xml:space="preserve">1 port, QPSK-PN </w:t>
            </w:r>
          </w:p>
        </w:tc>
        <w:tc>
          <w:tcPr>
            <w:tcW w:w="992" w:type="dxa"/>
            <w:vAlign w:val="center"/>
          </w:tcPr>
          <w:p w14:paraId="280D6F9B" w14:textId="77777777" w:rsidR="00AA744A" w:rsidRDefault="00944D31">
            <w:pPr>
              <w:pStyle w:val="TAC"/>
            </w:pPr>
            <w:r>
              <w:t>1 port, ZC sequence</w:t>
            </w:r>
          </w:p>
        </w:tc>
        <w:tc>
          <w:tcPr>
            <w:tcW w:w="992" w:type="dxa"/>
            <w:vAlign w:val="center"/>
          </w:tcPr>
          <w:p w14:paraId="267F522B" w14:textId="77777777" w:rsidR="00AA744A" w:rsidRDefault="00944D31">
            <w:pPr>
              <w:pStyle w:val="TAC"/>
            </w:pPr>
            <w:r>
              <w:t>1 port, ZC sequence</w:t>
            </w:r>
          </w:p>
        </w:tc>
        <w:tc>
          <w:tcPr>
            <w:tcW w:w="992" w:type="dxa"/>
            <w:vAlign w:val="center"/>
          </w:tcPr>
          <w:p w14:paraId="7D8012AF" w14:textId="77777777" w:rsidR="00AA744A" w:rsidRDefault="00944D31">
            <w:pPr>
              <w:pStyle w:val="TAC"/>
            </w:pPr>
            <w:r>
              <w:t>1 port, QPSK-PN</w:t>
            </w:r>
          </w:p>
        </w:tc>
        <w:tc>
          <w:tcPr>
            <w:tcW w:w="993" w:type="dxa"/>
            <w:vAlign w:val="center"/>
          </w:tcPr>
          <w:p w14:paraId="3559C653" w14:textId="77777777" w:rsidR="00AA744A" w:rsidRDefault="00944D31">
            <w:pPr>
              <w:pStyle w:val="TAC"/>
            </w:pPr>
            <w:r>
              <w:t>1 port, QPSK-PN</w:t>
            </w:r>
          </w:p>
        </w:tc>
      </w:tr>
      <w:tr w:rsidR="00AA744A" w14:paraId="69B4126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8AF1F47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5954" w:type="dxa"/>
            <w:gridSpan w:val="6"/>
            <w:vAlign w:val="center"/>
          </w:tcPr>
          <w:p w14:paraId="114F9746" w14:textId="77777777" w:rsidR="00AA744A" w:rsidRDefault="00944D31">
            <w:pPr>
              <w:pStyle w:val="TAC"/>
            </w:pPr>
            <w:r>
              <w:t>18</w:t>
            </w:r>
          </w:p>
          <w:p w14:paraId="356B1FEA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6943FEA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C339ED6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5954" w:type="dxa"/>
            <w:gridSpan w:val="6"/>
            <w:vAlign w:val="center"/>
          </w:tcPr>
          <w:p w14:paraId="23615D46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29BE19E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08C22CE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5954" w:type="dxa"/>
            <w:gridSpan w:val="6"/>
            <w:vAlign w:val="center"/>
          </w:tcPr>
          <w:p w14:paraId="4B201B24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5878AFC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CF4AD59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992" w:type="dxa"/>
            <w:vAlign w:val="center"/>
          </w:tcPr>
          <w:p w14:paraId="51AB27E4" w14:textId="77777777" w:rsidR="00AA744A" w:rsidRDefault="00944D31">
            <w:pPr>
              <w:pStyle w:val="TAC"/>
            </w:pPr>
            <w:r>
              <w:t>DL:7.78dB</w:t>
            </w:r>
          </w:p>
        </w:tc>
        <w:tc>
          <w:tcPr>
            <w:tcW w:w="993" w:type="dxa"/>
            <w:vAlign w:val="center"/>
          </w:tcPr>
          <w:p w14:paraId="2E2639B5" w14:textId="77777777" w:rsidR="00AA744A" w:rsidRDefault="00944D31">
            <w:pPr>
              <w:pStyle w:val="TAC"/>
            </w:pPr>
            <w:r>
              <w:t>DL:7.78dB</w:t>
            </w:r>
          </w:p>
        </w:tc>
        <w:tc>
          <w:tcPr>
            <w:tcW w:w="992" w:type="dxa"/>
            <w:vAlign w:val="center"/>
          </w:tcPr>
          <w:p w14:paraId="0B80B377" w14:textId="77777777" w:rsidR="00AA744A" w:rsidRDefault="00944D31">
            <w:pPr>
              <w:pStyle w:val="TAC"/>
            </w:pPr>
            <w:r>
              <w:t>UL:6dB</w:t>
            </w:r>
          </w:p>
        </w:tc>
        <w:tc>
          <w:tcPr>
            <w:tcW w:w="992" w:type="dxa"/>
            <w:vAlign w:val="center"/>
          </w:tcPr>
          <w:p w14:paraId="6371A67C" w14:textId="77777777" w:rsidR="00AA744A" w:rsidRDefault="00944D31">
            <w:pPr>
              <w:pStyle w:val="TAC"/>
            </w:pPr>
            <w:r>
              <w:t>UL:6dB</w:t>
            </w:r>
          </w:p>
        </w:tc>
        <w:tc>
          <w:tcPr>
            <w:tcW w:w="992" w:type="dxa"/>
            <w:vAlign w:val="center"/>
          </w:tcPr>
          <w:p w14:paraId="1A0CBD1D" w14:textId="77777777" w:rsidR="00AA744A" w:rsidRDefault="00944D31">
            <w:pPr>
              <w:pStyle w:val="TAC"/>
            </w:pPr>
            <w:r>
              <w:t>DL:7.78dB</w:t>
            </w:r>
          </w:p>
        </w:tc>
        <w:tc>
          <w:tcPr>
            <w:tcW w:w="993" w:type="dxa"/>
            <w:vAlign w:val="center"/>
          </w:tcPr>
          <w:p w14:paraId="75BFC1BF" w14:textId="77777777" w:rsidR="00AA744A" w:rsidRDefault="00944D31">
            <w:pPr>
              <w:pStyle w:val="TAC"/>
            </w:pPr>
            <w:r>
              <w:t>DL:7.78dB</w:t>
            </w:r>
          </w:p>
        </w:tc>
      </w:tr>
      <w:tr w:rsidR="00AA744A" w14:paraId="345A4FE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8FC34A5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5954" w:type="dxa"/>
            <w:gridSpan w:val="6"/>
            <w:vAlign w:val="center"/>
          </w:tcPr>
          <w:p w14:paraId="6E7C5F20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6EB5327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7B72AF5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5954" w:type="dxa"/>
            <w:gridSpan w:val="6"/>
            <w:vAlign w:val="center"/>
          </w:tcPr>
          <w:p w14:paraId="18F79FAB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18577FC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85E0D25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992" w:type="dxa"/>
            <w:vAlign w:val="center"/>
          </w:tcPr>
          <w:p w14:paraId="0B2B1F7C" w14:textId="77777777" w:rsidR="00AA744A" w:rsidRDefault="00944D31">
            <w:pPr>
              <w:pStyle w:val="TAC"/>
            </w:pPr>
            <w:r>
              <w:t>super resolution</w:t>
            </w:r>
          </w:p>
        </w:tc>
        <w:tc>
          <w:tcPr>
            <w:tcW w:w="993" w:type="dxa"/>
            <w:vAlign w:val="center"/>
          </w:tcPr>
          <w:p w14:paraId="10637FC3" w14:textId="77777777" w:rsidR="00AA744A" w:rsidRDefault="00944D31">
            <w:pPr>
              <w:pStyle w:val="TAC"/>
            </w:pPr>
            <w:r>
              <w:t>super resolution</w:t>
            </w:r>
          </w:p>
        </w:tc>
        <w:tc>
          <w:tcPr>
            <w:tcW w:w="992" w:type="dxa"/>
            <w:vAlign w:val="center"/>
          </w:tcPr>
          <w:p w14:paraId="542919A8" w14:textId="77777777" w:rsidR="00AA744A" w:rsidRDefault="00944D31">
            <w:pPr>
              <w:pStyle w:val="TAC"/>
            </w:pPr>
            <w:r>
              <w:t>super resolution</w:t>
            </w:r>
          </w:p>
        </w:tc>
        <w:tc>
          <w:tcPr>
            <w:tcW w:w="992" w:type="dxa"/>
            <w:vAlign w:val="center"/>
          </w:tcPr>
          <w:p w14:paraId="47CA1640" w14:textId="77777777" w:rsidR="00AA744A" w:rsidRDefault="00944D31">
            <w:pPr>
              <w:pStyle w:val="TAC"/>
            </w:pPr>
            <w:r>
              <w:t>super resolution</w:t>
            </w:r>
          </w:p>
        </w:tc>
        <w:tc>
          <w:tcPr>
            <w:tcW w:w="992" w:type="dxa"/>
            <w:vAlign w:val="center"/>
          </w:tcPr>
          <w:p w14:paraId="2EC47562" w14:textId="77777777" w:rsidR="00AA744A" w:rsidRDefault="00944D31">
            <w:pPr>
              <w:pStyle w:val="TAC"/>
            </w:pPr>
            <w:r>
              <w:t>Machine learning</w:t>
            </w:r>
          </w:p>
        </w:tc>
        <w:tc>
          <w:tcPr>
            <w:tcW w:w="993" w:type="dxa"/>
            <w:vAlign w:val="center"/>
          </w:tcPr>
          <w:p w14:paraId="41D80C2A" w14:textId="77777777" w:rsidR="00AA744A" w:rsidRDefault="00944D31">
            <w:pPr>
              <w:pStyle w:val="TAC"/>
            </w:pPr>
            <w:r>
              <w:t>Machine learning</w:t>
            </w:r>
          </w:p>
        </w:tc>
      </w:tr>
      <w:tr w:rsidR="00AA744A" w14:paraId="0C8F27C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FCCB014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992" w:type="dxa"/>
            <w:vAlign w:val="center"/>
          </w:tcPr>
          <w:p w14:paraId="1A8BEC79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993" w:type="dxa"/>
            <w:vAlign w:val="center"/>
          </w:tcPr>
          <w:p w14:paraId="04FBA584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992" w:type="dxa"/>
            <w:vAlign w:val="center"/>
          </w:tcPr>
          <w:p w14:paraId="45097E56" w14:textId="77777777" w:rsidR="00AA744A" w:rsidRDefault="00944D31">
            <w:pPr>
              <w:pStyle w:val="TAC"/>
            </w:pPr>
            <w:r>
              <w:t>UL-AOA+AOA taylor series first/median peak</w:t>
            </w:r>
          </w:p>
        </w:tc>
        <w:tc>
          <w:tcPr>
            <w:tcW w:w="992" w:type="dxa"/>
            <w:vAlign w:val="center"/>
          </w:tcPr>
          <w:p w14:paraId="18408ABA" w14:textId="77777777" w:rsidR="00AA744A" w:rsidRDefault="00944D31">
            <w:pPr>
              <w:pStyle w:val="TAC"/>
            </w:pPr>
            <w:r>
              <w:t>UL-AOA+AOA taylor series first/median peak</w:t>
            </w:r>
          </w:p>
        </w:tc>
        <w:tc>
          <w:tcPr>
            <w:tcW w:w="992" w:type="dxa"/>
            <w:vAlign w:val="center"/>
          </w:tcPr>
          <w:p w14:paraId="7F16C11B" w14:textId="77777777" w:rsidR="00AA744A" w:rsidRDefault="00944D31">
            <w:pPr>
              <w:pStyle w:val="TAC"/>
            </w:pPr>
            <w:r>
              <w:t>Machine learning</w:t>
            </w:r>
          </w:p>
        </w:tc>
        <w:tc>
          <w:tcPr>
            <w:tcW w:w="993" w:type="dxa"/>
            <w:vAlign w:val="center"/>
          </w:tcPr>
          <w:p w14:paraId="26FB2A36" w14:textId="77777777" w:rsidR="00AA744A" w:rsidRDefault="00944D31">
            <w:pPr>
              <w:pStyle w:val="TAC"/>
            </w:pPr>
            <w:r>
              <w:t>Machine learning</w:t>
            </w:r>
          </w:p>
        </w:tc>
      </w:tr>
      <w:tr w:rsidR="00AA744A" w14:paraId="25FC137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AF57559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992" w:type="dxa"/>
            <w:vAlign w:val="center"/>
          </w:tcPr>
          <w:p w14:paraId="65A3CDCB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993" w:type="dxa"/>
            <w:vAlign w:val="center"/>
          </w:tcPr>
          <w:p w14:paraId="581AC554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992" w:type="dxa"/>
            <w:vAlign w:val="center"/>
          </w:tcPr>
          <w:p w14:paraId="16110687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992" w:type="dxa"/>
            <w:vAlign w:val="center"/>
          </w:tcPr>
          <w:p w14:paraId="263428CF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992" w:type="dxa"/>
            <w:vAlign w:val="center"/>
          </w:tcPr>
          <w:p w14:paraId="3A0E56C8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993" w:type="dxa"/>
            <w:vAlign w:val="center"/>
          </w:tcPr>
          <w:p w14:paraId="5323F85E" w14:textId="77777777" w:rsidR="00AA744A" w:rsidRDefault="00944D31">
            <w:pPr>
              <w:pStyle w:val="TAC"/>
            </w:pPr>
            <w:r>
              <w:t>sync error 50ns</w:t>
            </w:r>
          </w:p>
        </w:tc>
      </w:tr>
      <w:tr w:rsidR="00AA744A" w14:paraId="71C399A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28312CB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992" w:type="dxa"/>
            <w:vAlign w:val="center"/>
          </w:tcPr>
          <w:p w14:paraId="0974E4CB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993" w:type="dxa"/>
            <w:vAlign w:val="center"/>
          </w:tcPr>
          <w:p w14:paraId="6479FA90" w14:textId="77777777" w:rsidR="00AA744A" w:rsidRDefault="00944D31">
            <w:pPr>
              <w:pStyle w:val="TAC"/>
            </w:pPr>
            <w:r>
              <w:t>BS timing error 5ns, UE timing error 0.5ns</w:t>
            </w:r>
          </w:p>
        </w:tc>
        <w:tc>
          <w:tcPr>
            <w:tcW w:w="992" w:type="dxa"/>
            <w:vAlign w:val="center"/>
          </w:tcPr>
          <w:p w14:paraId="368E56B5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992" w:type="dxa"/>
            <w:vAlign w:val="center"/>
          </w:tcPr>
          <w:p w14:paraId="0DA122EB" w14:textId="77777777" w:rsidR="00AA744A" w:rsidRDefault="00944D31">
            <w:pPr>
              <w:pStyle w:val="TAC"/>
            </w:pPr>
            <w:r>
              <w:t>BS timing error 5ns, UE timing error 0.5ns</w:t>
            </w:r>
          </w:p>
        </w:tc>
        <w:tc>
          <w:tcPr>
            <w:tcW w:w="992" w:type="dxa"/>
            <w:vAlign w:val="center"/>
          </w:tcPr>
          <w:p w14:paraId="79C53795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993" w:type="dxa"/>
            <w:vAlign w:val="center"/>
          </w:tcPr>
          <w:p w14:paraId="1DF24166" w14:textId="77777777" w:rsidR="00AA744A" w:rsidRDefault="00944D31">
            <w:pPr>
              <w:pStyle w:val="TAC"/>
            </w:pPr>
            <w:r>
              <w:t>0</w:t>
            </w:r>
          </w:p>
        </w:tc>
      </w:tr>
      <w:tr w:rsidR="00AA744A" w14:paraId="50A21BB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7EB87D1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5954" w:type="dxa"/>
            <w:gridSpan w:val="6"/>
            <w:vAlign w:val="center"/>
          </w:tcPr>
          <w:p w14:paraId="21C65470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51C9571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60EED56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5954" w:type="dxa"/>
            <w:gridSpan w:val="6"/>
            <w:vAlign w:val="center"/>
          </w:tcPr>
          <w:p w14:paraId="35B3E79E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108502B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41FCEA6" w14:textId="77777777" w:rsidR="00AA744A" w:rsidRDefault="00944D31">
            <w:pPr>
              <w:pStyle w:val="TAC"/>
            </w:pPr>
            <w:r>
              <w:lastRenderedPageBreak/>
              <w:t>Evaluated Enhancement for Rel.17</w:t>
            </w:r>
          </w:p>
        </w:tc>
        <w:tc>
          <w:tcPr>
            <w:tcW w:w="992" w:type="dxa"/>
            <w:vAlign w:val="center"/>
          </w:tcPr>
          <w:p w14:paraId="43478B59" w14:textId="77777777" w:rsidR="00AA744A" w:rsidRDefault="00944D31">
            <w:pPr>
              <w:pStyle w:val="TAC"/>
            </w:pPr>
            <w:r>
              <w:t>RAIM</w:t>
            </w:r>
          </w:p>
          <w:p w14:paraId="2AB9B564" w14:textId="77777777" w:rsidR="00AA744A" w:rsidRDefault="00944D31">
            <w:pPr>
              <w:pStyle w:val="TAC"/>
            </w:pPr>
            <w:r>
              <w:t>Sync error reduced by differential positioning</w:t>
            </w:r>
          </w:p>
        </w:tc>
        <w:tc>
          <w:tcPr>
            <w:tcW w:w="993" w:type="dxa"/>
            <w:vAlign w:val="center"/>
          </w:tcPr>
          <w:p w14:paraId="317091EC" w14:textId="77777777" w:rsidR="00AA744A" w:rsidRDefault="00944D31">
            <w:pPr>
              <w:pStyle w:val="TAC"/>
            </w:pPr>
            <w:r>
              <w:t>RAIM</w:t>
            </w:r>
          </w:p>
          <w:p w14:paraId="469AE758" w14:textId="77777777" w:rsidR="00AA744A" w:rsidRDefault="00944D31">
            <w:pPr>
              <w:pStyle w:val="TAC"/>
            </w:pPr>
            <w:r>
              <w:t>Rx/Tx timing error reduced by differential positioning</w:t>
            </w:r>
          </w:p>
        </w:tc>
        <w:tc>
          <w:tcPr>
            <w:tcW w:w="992" w:type="dxa"/>
            <w:vAlign w:val="center"/>
          </w:tcPr>
          <w:p w14:paraId="3FAA084A" w14:textId="77777777" w:rsidR="00AA744A" w:rsidRDefault="00944D31">
            <w:pPr>
              <w:pStyle w:val="TAC"/>
            </w:pPr>
            <w:r>
              <w:t>RAIM</w:t>
            </w:r>
          </w:p>
          <w:p w14:paraId="790CD93E" w14:textId="77777777" w:rsidR="00AA744A" w:rsidRDefault="00944D31">
            <w:pPr>
              <w:pStyle w:val="TAC"/>
            </w:pPr>
            <w:r>
              <w:t>Sync error reduced by UL-TDOA+AOA</w:t>
            </w:r>
          </w:p>
        </w:tc>
        <w:tc>
          <w:tcPr>
            <w:tcW w:w="992" w:type="dxa"/>
            <w:vAlign w:val="center"/>
          </w:tcPr>
          <w:p w14:paraId="7CF721F8" w14:textId="77777777" w:rsidR="00AA744A" w:rsidRDefault="00944D31">
            <w:pPr>
              <w:pStyle w:val="TAC"/>
            </w:pPr>
            <w:r>
              <w:t>RAIM</w:t>
            </w:r>
          </w:p>
          <w:p w14:paraId="2FDF3070" w14:textId="77777777" w:rsidR="00AA744A" w:rsidRDefault="00944D31">
            <w:pPr>
              <w:pStyle w:val="TAC"/>
            </w:pPr>
            <w:r>
              <w:t>Rx/Tx timing error reduced by UL-TDOA+AOA</w:t>
            </w:r>
          </w:p>
        </w:tc>
        <w:tc>
          <w:tcPr>
            <w:tcW w:w="992" w:type="dxa"/>
            <w:vAlign w:val="center"/>
          </w:tcPr>
          <w:p w14:paraId="20521095" w14:textId="77777777" w:rsidR="00AA744A" w:rsidRDefault="00944D31">
            <w:pPr>
              <w:pStyle w:val="TAC"/>
            </w:pPr>
            <w:r>
              <w:t>Machine learning</w:t>
            </w:r>
          </w:p>
        </w:tc>
        <w:tc>
          <w:tcPr>
            <w:tcW w:w="993" w:type="dxa"/>
            <w:vAlign w:val="center"/>
          </w:tcPr>
          <w:p w14:paraId="0752DA15" w14:textId="77777777" w:rsidR="00AA744A" w:rsidRDefault="00944D31">
            <w:pPr>
              <w:pStyle w:val="TAC"/>
            </w:pPr>
            <w:r>
              <w:t>Machine learning</w:t>
            </w:r>
          </w:p>
        </w:tc>
      </w:tr>
      <w:tr w:rsidR="00AA744A" w14:paraId="0BD3FF0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9C5EAF7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992" w:type="dxa"/>
            <w:vAlign w:val="center"/>
          </w:tcPr>
          <w:p w14:paraId="18D3E052" w14:textId="77777777" w:rsidR="00AA744A" w:rsidRDefault="00AA744A">
            <w:pPr>
              <w:pStyle w:val="TAC"/>
            </w:pPr>
          </w:p>
        </w:tc>
        <w:tc>
          <w:tcPr>
            <w:tcW w:w="993" w:type="dxa"/>
            <w:vAlign w:val="center"/>
          </w:tcPr>
          <w:p w14:paraId="1351746C" w14:textId="77777777" w:rsidR="00AA744A" w:rsidRDefault="00AA744A">
            <w:pPr>
              <w:pStyle w:val="TAC"/>
            </w:pPr>
          </w:p>
        </w:tc>
        <w:tc>
          <w:tcPr>
            <w:tcW w:w="992" w:type="dxa"/>
            <w:vAlign w:val="center"/>
          </w:tcPr>
          <w:p w14:paraId="36EC036A" w14:textId="77777777" w:rsidR="00AA744A" w:rsidRDefault="00AA744A">
            <w:pPr>
              <w:pStyle w:val="TAC"/>
            </w:pPr>
          </w:p>
        </w:tc>
        <w:tc>
          <w:tcPr>
            <w:tcW w:w="992" w:type="dxa"/>
            <w:vAlign w:val="center"/>
          </w:tcPr>
          <w:p w14:paraId="174BCB7B" w14:textId="77777777" w:rsidR="00AA744A" w:rsidRDefault="00AA744A">
            <w:pPr>
              <w:pStyle w:val="TAC"/>
            </w:pPr>
          </w:p>
        </w:tc>
        <w:tc>
          <w:tcPr>
            <w:tcW w:w="992" w:type="dxa"/>
          </w:tcPr>
          <w:p w14:paraId="51C9FC95" w14:textId="77777777" w:rsidR="00AA744A" w:rsidRDefault="00AA744A">
            <w:pPr>
              <w:pStyle w:val="TAC"/>
            </w:pPr>
          </w:p>
        </w:tc>
        <w:tc>
          <w:tcPr>
            <w:tcW w:w="993" w:type="dxa"/>
          </w:tcPr>
          <w:p w14:paraId="4CEBC43C" w14:textId="77777777" w:rsidR="00AA744A" w:rsidRDefault="00AA744A">
            <w:pPr>
              <w:pStyle w:val="TAC"/>
            </w:pPr>
          </w:p>
        </w:tc>
      </w:tr>
    </w:tbl>
    <w:p w14:paraId="5EEC539D" w14:textId="77777777" w:rsidR="00AA744A" w:rsidRDefault="00AA744A"/>
    <w:p w14:paraId="2B508939" w14:textId="77777777" w:rsidR="00AA744A" w:rsidRDefault="00944D31">
      <w:pPr>
        <w:pStyle w:val="TH"/>
      </w:pPr>
      <w:r>
        <w:lastRenderedPageBreak/>
        <w:t>Table C.2.1.5.1-17: NR positioning enhancements - evaluation scenarios and parameters</w:t>
      </w:r>
    </w:p>
    <w:tbl>
      <w:tblPr>
        <w:tblW w:w="977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992"/>
        <w:gridCol w:w="993"/>
        <w:gridCol w:w="992"/>
        <w:gridCol w:w="992"/>
        <w:gridCol w:w="992"/>
        <w:gridCol w:w="993"/>
        <w:gridCol w:w="993"/>
        <w:gridCol w:w="993"/>
      </w:tblGrid>
      <w:tr w:rsidR="00AA744A" w14:paraId="238D3807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BAD2BB8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992" w:type="dxa"/>
            <w:vAlign w:val="center"/>
          </w:tcPr>
          <w:p w14:paraId="4D730DC8" w14:textId="77777777" w:rsidR="00AA744A" w:rsidRDefault="00944D31">
            <w:pPr>
              <w:pStyle w:val="TAH"/>
            </w:pPr>
            <w:r>
              <w:t>[Case E121] (InF-SH, FR1)</w:t>
            </w:r>
          </w:p>
        </w:tc>
        <w:tc>
          <w:tcPr>
            <w:tcW w:w="993" w:type="dxa"/>
            <w:vAlign w:val="center"/>
          </w:tcPr>
          <w:p w14:paraId="51E486A0" w14:textId="77777777" w:rsidR="00AA744A" w:rsidRDefault="00944D31">
            <w:pPr>
              <w:pStyle w:val="TAH"/>
            </w:pPr>
            <w:r>
              <w:t>[Case E122] (InF-SH, FR1)</w:t>
            </w:r>
          </w:p>
        </w:tc>
        <w:tc>
          <w:tcPr>
            <w:tcW w:w="992" w:type="dxa"/>
            <w:vAlign w:val="center"/>
          </w:tcPr>
          <w:p w14:paraId="470D8137" w14:textId="77777777" w:rsidR="00AA744A" w:rsidRDefault="00944D31">
            <w:pPr>
              <w:pStyle w:val="TAH"/>
            </w:pPr>
            <w:r>
              <w:t>[Case E123] (InF-SH, FR1)</w:t>
            </w:r>
          </w:p>
        </w:tc>
        <w:tc>
          <w:tcPr>
            <w:tcW w:w="992" w:type="dxa"/>
            <w:vAlign w:val="center"/>
          </w:tcPr>
          <w:p w14:paraId="6C22F3B1" w14:textId="77777777" w:rsidR="00AA744A" w:rsidRDefault="00944D31">
            <w:pPr>
              <w:pStyle w:val="TAH"/>
            </w:pPr>
            <w:r>
              <w:t>[Case E124] (InF-SH, FR1)</w:t>
            </w:r>
          </w:p>
        </w:tc>
        <w:tc>
          <w:tcPr>
            <w:tcW w:w="992" w:type="dxa"/>
          </w:tcPr>
          <w:p w14:paraId="13EBCFE7" w14:textId="77777777" w:rsidR="00AA744A" w:rsidRDefault="00944D31">
            <w:pPr>
              <w:pStyle w:val="TAH"/>
            </w:pPr>
            <w:r>
              <w:t>[Case E125] (InF-DH, FR1)</w:t>
            </w:r>
          </w:p>
        </w:tc>
        <w:tc>
          <w:tcPr>
            <w:tcW w:w="993" w:type="dxa"/>
          </w:tcPr>
          <w:p w14:paraId="58939B78" w14:textId="77777777" w:rsidR="00AA744A" w:rsidRDefault="00944D31">
            <w:pPr>
              <w:pStyle w:val="TAH"/>
            </w:pPr>
            <w:r>
              <w:t>[Case E126] (InF-DH, FR1)</w:t>
            </w:r>
          </w:p>
        </w:tc>
        <w:tc>
          <w:tcPr>
            <w:tcW w:w="993" w:type="dxa"/>
            <w:vAlign w:val="center"/>
          </w:tcPr>
          <w:p w14:paraId="31C04088" w14:textId="77777777" w:rsidR="00AA744A" w:rsidRDefault="00944D31">
            <w:pPr>
              <w:pStyle w:val="TAH"/>
            </w:pPr>
            <w:r>
              <w:t>[Case E127] (InF-DH, FR1)</w:t>
            </w:r>
          </w:p>
        </w:tc>
        <w:tc>
          <w:tcPr>
            <w:tcW w:w="993" w:type="dxa"/>
            <w:vAlign w:val="center"/>
          </w:tcPr>
          <w:p w14:paraId="37787780" w14:textId="77777777" w:rsidR="00AA744A" w:rsidRDefault="00944D31">
            <w:pPr>
              <w:pStyle w:val="TAH"/>
            </w:pPr>
            <w:r>
              <w:t>[Case E128] (InF-DH, FR1)</w:t>
            </w:r>
          </w:p>
        </w:tc>
      </w:tr>
      <w:tr w:rsidR="00AA744A" w14:paraId="397DD73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BAB25CD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992" w:type="dxa"/>
            <w:vAlign w:val="center"/>
          </w:tcPr>
          <w:p w14:paraId="6FD631B1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993" w:type="dxa"/>
            <w:vAlign w:val="center"/>
          </w:tcPr>
          <w:p w14:paraId="073D35D6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992" w:type="dxa"/>
            <w:vAlign w:val="center"/>
          </w:tcPr>
          <w:p w14:paraId="524700D3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992" w:type="dxa"/>
            <w:vAlign w:val="center"/>
          </w:tcPr>
          <w:p w14:paraId="08F76D55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992" w:type="dxa"/>
            <w:vAlign w:val="center"/>
          </w:tcPr>
          <w:p w14:paraId="1729FEB8" w14:textId="77777777" w:rsidR="00AA744A" w:rsidRDefault="00944D31">
            <w:pPr>
              <w:pStyle w:val="TAC"/>
            </w:pPr>
            <w:r>
              <w:t>InF-DH</w:t>
            </w:r>
          </w:p>
          <w:p w14:paraId="411D8C18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993" w:type="dxa"/>
            <w:vAlign w:val="center"/>
          </w:tcPr>
          <w:p w14:paraId="259457DA" w14:textId="77777777" w:rsidR="00AA744A" w:rsidRDefault="00944D31">
            <w:pPr>
              <w:pStyle w:val="TAC"/>
            </w:pPr>
            <w:r>
              <w:t>InF-DH</w:t>
            </w:r>
          </w:p>
          <w:p w14:paraId="46FB0596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993" w:type="dxa"/>
            <w:vAlign w:val="center"/>
          </w:tcPr>
          <w:p w14:paraId="27121898" w14:textId="77777777" w:rsidR="00AA744A" w:rsidRDefault="00944D31">
            <w:pPr>
              <w:pStyle w:val="TAC"/>
            </w:pPr>
            <w:r>
              <w:t>nF-DH</w:t>
            </w:r>
          </w:p>
          <w:p w14:paraId="7C465588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993" w:type="dxa"/>
            <w:vAlign w:val="center"/>
          </w:tcPr>
          <w:p w14:paraId="314C4C33" w14:textId="77777777" w:rsidR="00AA744A" w:rsidRDefault="00944D31">
            <w:pPr>
              <w:pStyle w:val="TAC"/>
            </w:pPr>
            <w:r>
              <w:t>nF-DH</w:t>
            </w:r>
          </w:p>
          <w:p w14:paraId="57141BDD" w14:textId="77777777" w:rsidR="00AA744A" w:rsidRDefault="00944D31">
            <w:pPr>
              <w:pStyle w:val="TAC"/>
            </w:pPr>
            <w:r>
              <w:t>(40%, 2, 2)</w:t>
            </w:r>
          </w:p>
        </w:tc>
      </w:tr>
      <w:tr w:rsidR="00AA744A" w14:paraId="5C5D174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BB6EC7E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992" w:type="dxa"/>
            <w:vAlign w:val="center"/>
          </w:tcPr>
          <w:p w14:paraId="239B737E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3" w:type="dxa"/>
            <w:vAlign w:val="center"/>
          </w:tcPr>
          <w:p w14:paraId="1DAA7AD3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2" w:type="dxa"/>
            <w:vAlign w:val="center"/>
          </w:tcPr>
          <w:p w14:paraId="3036A028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2" w:type="dxa"/>
            <w:vAlign w:val="center"/>
          </w:tcPr>
          <w:p w14:paraId="3AAAFE84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2" w:type="dxa"/>
            <w:vAlign w:val="center"/>
          </w:tcPr>
          <w:p w14:paraId="4CF2DB94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3" w:type="dxa"/>
            <w:vAlign w:val="center"/>
          </w:tcPr>
          <w:p w14:paraId="1BDE9D80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3" w:type="dxa"/>
            <w:vAlign w:val="center"/>
          </w:tcPr>
          <w:p w14:paraId="464CFE15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3" w:type="dxa"/>
            <w:vAlign w:val="center"/>
          </w:tcPr>
          <w:p w14:paraId="12BC4984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78E4DA4A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A53062F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992" w:type="dxa"/>
            <w:vAlign w:val="center"/>
          </w:tcPr>
          <w:p w14:paraId="5E2141E4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3CE9BBBE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2" w:type="dxa"/>
            <w:vAlign w:val="center"/>
          </w:tcPr>
          <w:p w14:paraId="6DD441C9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2" w:type="dxa"/>
            <w:vAlign w:val="center"/>
          </w:tcPr>
          <w:p w14:paraId="02ECAD17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2" w:type="dxa"/>
            <w:vAlign w:val="center"/>
          </w:tcPr>
          <w:p w14:paraId="4CB90294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70A4BC96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7AE3A8A5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0AC9C059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4F86911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E973F6A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7940" w:type="dxa"/>
            <w:gridSpan w:val="8"/>
            <w:vAlign w:val="center"/>
          </w:tcPr>
          <w:p w14:paraId="0B68D380" w14:textId="77777777" w:rsidR="00AA744A" w:rsidRDefault="00944D31">
            <w:pPr>
              <w:pStyle w:val="TAC"/>
            </w:pPr>
            <w:r>
              <w:t>50M+50M</w:t>
            </w:r>
          </w:p>
        </w:tc>
      </w:tr>
      <w:tr w:rsidR="00AA744A" w14:paraId="0664748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8782286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7940" w:type="dxa"/>
            <w:gridSpan w:val="8"/>
            <w:vAlign w:val="center"/>
          </w:tcPr>
          <w:p w14:paraId="33D1575B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01110E76" w14:textId="77777777" w:rsidR="00AA744A" w:rsidRDefault="00944D31">
            <w:pPr>
              <w:pStyle w:val="TAC"/>
            </w:pPr>
            <w:r>
              <w:t xml:space="preserve">(comb-6 6 symbols) </w:t>
            </w:r>
          </w:p>
        </w:tc>
      </w:tr>
      <w:tr w:rsidR="00AA744A" w14:paraId="02100C4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6D7003C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1130F50B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7940" w:type="dxa"/>
            <w:gridSpan w:val="8"/>
            <w:vAlign w:val="center"/>
          </w:tcPr>
          <w:p w14:paraId="1E356929" w14:textId="77777777" w:rsidR="00AA744A" w:rsidRDefault="00944D31">
            <w:pPr>
              <w:pStyle w:val="TAC"/>
            </w:pPr>
            <w:r>
              <w:t xml:space="preserve">1 port, QPSK-PN </w:t>
            </w:r>
          </w:p>
        </w:tc>
      </w:tr>
      <w:tr w:rsidR="00AA744A" w14:paraId="2C2D44F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CB3FD73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7940" w:type="dxa"/>
            <w:gridSpan w:val="8"/>
            <w:vAlign w:val="center"/>
          </w:tcPr>
          <w:p w14:paraId="600EEFB5" w14:textId="77777777" w:rsidR="00AA744A" w:rsidRDefault="00944D31">
            <w:pPr>
              <w:pStyle w:val="TAC"/>
            </w:pPr>
            <w:r>
              <w:t>18</w:t>
            </w:r>
          </w:p>
          <w:p w14:paraId="380ED5CF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2701F92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FBC48C4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7940" w:type="dxa"/>
            <w:gridSpan w:val="8"/>
            <w:vAlign w:val="center"/>
          </w:tcPr>
          <w:p w14:paraId="55408382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38D1F36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1C12338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7940" w:type="dxa"/>
            <w:gridSpan w:val="8"/>
            <w:vAlign w:val="center"/>
          </w:tcPr>
          <w:p w14:paraId="3970D617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5ED540E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9741926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7940" w:type="dxa"/>
            <w:gridSpan w:val="8"/>
            <w:vAlign w:val="center"/>
          </w:tcPr>
          <w:p w14:paraId="25F5B95F" w14:textId="77777777" w:rsidR="00AA744A" w:rsidRDefault="00944D31">
            <w:pPr>
              <w:pStyle w:val="TAC"/>
            </w:pPr>
            <w:r>
              <w:t>7.78dB</w:t>
            </w:r>
          </w:p>
        </w:tc>
      </w:tr>
      <w:tr w:rsidR="00AA744A" w14:paraId="5BF4782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628FF58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7940" w:type="dxa"/>
            <w:gridSpan w:val="8"/>
            <w:vAlign w:val="center"/>
          </w:tcPr>
          <w:p w14:paraId="5DD8A9BC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455E2E9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CB318E2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7940" w:type="dxa"/>
            <w:gridSpan w:val="8"/>
            <w:vAlign w:val="center"/>
          </w:tcPr>
          <w:p w14:paraId="0DCE7B55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7307898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92D3D7A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7940" w:type="dxa"/>
            <w:gridSpan w:val="8"/>
            <w:vAlign w:val="center"/>
          </w:tcPr>
          <w:p w14:paraId="679C5220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533F273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3344CE7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7940" w:type="dxa"/>
            <w:gridSpan w:val="8"/>
            <w:vAlign w:val="center"/>
          </w:tcPr>
          <w:p w14:paraId="0876DE69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</w:tr>
      <w:tr w:rsidR="00AA744A" w14:paraId="3D0E9A9A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8D0DF09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7940" w:type="dxa"/>
            <w:gridSpan w:val="8"/>
            <w:vAlign w:val="center"/>
          </w:tcPr>
          <w:p w14:paraId="40093A4E" w14:textId="77777777" w:rsidR="00AA744A" w:rsidRDefault="00944D31">
            <w:pPr>
              <w:pStyle w:val="TAC"/>
            </w:pPr>
            <w:r>
              <w:t>Perfect sync</w:t>
            </w:r>
          </w:p>
        </w:tc>
      </w:tr>
      <w:tr w:rsidR="00AA744A" w14:paraId="014DDC3A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44DDEBC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7940" w:type="dxa"/>
            <w:gridSpan w:val="8"/>
            <w:vAlign w:val="center"/>
          </w:tcPr>
          <w:p w14:paraId="6A66B580" w14:textId="77777777" w:rsidR="00AA744A" w:rsidRDefault="00944D31">
            <w:pPr>
              <w:pStyle w:val="TAC"/>
            </w:pPr>
            <w:r>
              <w:t>0</w:t>
            </w:r>
          </w:p>
        </w:tc>
      </w:tr>
      <w:tr w:rsidR="00AA744A" w14:paraId="67D220E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3063FB0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7940" w:type="dxa"/>
            <w:gridSpan w:val="8"/>
            <w:vAlign w:val="center"/>
          </w:tcPr>
          <w:p w14:paraId="41C619A2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19C16AD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344ECD4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7940" w:type="dxa"/>
            <w:gridSpan w:val="8"/>
            <w:vAlign w:val="center"/>
          </w:tcPr>
          <w:p w14:paraId="063E2942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01E2B7A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C2CD533" w14:textId="77777777" w:rsidR="00AA744A" w:rsidRDefault="00944D31">
            <w:pPr>
              <w:pStyle w:val="TAC"/>
            </w:pPr>
            <w:r>
              <w:lastRenderedPageBreak/>
              <w:t>Evaluated Enhancement for Rel.17</w:t>
            </w:r>
          </w:p>
        </w:tc>
        <w:tc>
          <w:tcPr>
            <w:tcW w:w="992" w:type="dxa"/>
            <w:vAlign w:val="center"/>
          </w:tcPr>
          <w:p w14:paraId="4EFBCFF8" w14:textId="77777777" w:rsidR="00AA744A" w:rsidRDefault="00944D31">
            <w:pPr>
              <w:pStyle w:val="TAC"/>
            </w:pPr>
            <w:r>
              <w:t>RAIM</w:t>
            </w:r>
          </w:p>
          <w:p w14:paraId="2D663566" w14:textId="77777777" w:rsidR="00AA744A" w:rsidRDefault="00944D31">
            <w:pPr>
              <w:pStyle w:val="TAC"/>
            </w:pPr>
            <w:r>
              <w:t>Aggregation of DL positioning frequency layers</w:t>
            </w:r>
          </w:p>
          <w:p w14:paraId="451B532F" w14:textId="77777777" w:rsidR="00AA744A" w:rsidRDefault="00AA744A">
            <w:pPr>
              <w:pStyle w:val="TAC"/>
            </w:pPr>
          </w:p>
          <w:p w14:paraId="445316B4" w14:textId="77777777" w:rsidR="00AA744A" w:rsidRDefault="00944D31">
            <w:pPr>
              <w:pStyle w:val="TAC"/>
            </w:pPr>
            <w:r>
              <w:t>Timing offset 1ns</w:t>
            </w:r>
          </w:p>
        </w:tc>
        <w:tc>
          <w:tcPr>
            <w:tcW w:w="993" w:type="dxa"/>
            <w:vAlign w:val="center"/>
          </w:tcPr>
          <w:p w14:paraId="429ACF0F" w14:textId="77777777" w:rsidR="00AA744A" w:rsidRDefault="00944D31">
            <w:pPr>
              <w:pStyle w:val="TAC"/>
            </w:pPr>
            <w:r>
              <w:t>RAIM</w:t>
            </w:r>
          </w:p>
          <w:p w14:paraId="480639DB" w14:textId="77777777" w:rsidR="00AA744A" w:rsidRDefault="00944D31">
            <w:pPr>
              <w:pStyle w:val="TAC"/>
            </w:pPr>
            <w:r>
              <w:t>Aggregation of DL positioning frequency layers</w:t>
            </w:r>
          </w:p>
          <w:p w14:paraId="31E6645F" w14:textId="77777777" w:rsidR="00AA744A" w:rsidRDefault="00AA744A">
            <w:pPr>
              <w:pStyle w:val="TAC"/>
            </w:pPr>
          </w:p>
          <w:p w14:paraId="6EA553DF" w14:textId="77777777" w:rsidR="00AA744A" w:rsidRDefault="00944D31">
            <w:pPr>
              <w:pStyle w:val="TAC"/>
            </w:pPr>
            <w:r>
              <w:t>Timing offset 5ns</w:t>
            </w:r>
          </w:p>
        </w:tc>
        <w:tc>
          <w:tcPr>
            <w:tcW w:w="992" w:type="dxa"/>
            <w:vAlign w:val="center"/>
          </w:tcPr>
          <w:p w14:paraId="578F772A" w14:textId="77777777" w:rsidR="00AA744A" w:rsidRDefault="00944D31">
            <w:pPr>
              <w:pStyle w:val="TAC"/>
            </w:pPr>
            <w:r>
              <w:t>RAIM</w:t>
            </w:r>
          </w:p>
          <w:p w14:paraId="35DB687D" w14:textId="77777777" w:rsidR="00AA744A" w:rsidRDefault="00944D31">
            <w:pPr>
              <w:pStyle w:val="TAC"/>
            </w:pPr>
            <w:r>
              <w:t>Aggregation of DL positioning frequency layers</w:t>
            </w:r>
          </w:p>
          <w:p w14:paraId="3D446245" w14:textId="77777777" w:rsidR="00AA744A" w:rsidRDefault="00AA744A">
            <w:pPr>
              <w:pStyle w:val="TAC"/>
            </w:pPr>
          </w:p>
          <w:p w14:paraId="037AC943" w14:textId="77777777" w:rsidR="00AA744A" w:rsidRDefault="00944D31">
            <w:pPr>
              <w:pStyle w:val="TAC"/>
            </w:pPr>
            <w:r>
              <w:t>Timing offset 10ns</w:t>
            </w:r>
          </w:p>
        </w:tc>
        <w:tc>
          <w:tcPr>
            <w:tcW w:w="992" w:type="dxa"/>
            <w:vAlign w:val="center"/>
          </w:tcPr>
          <w:p w14:paraId="1887BACD" w14:textId="77777777" w:rsidR="00AA744A" w:rsidRDefault="00944D31">
            <w:pPr>
              <w:pStyle w:val="TAC"/>
            </w:pPr>
            <w:r>
              <w:t>RAIM</w:t>
            </w:r>
          </w:p>
          <w:p w14:paraId="2A160B70" w14:textId="77777777" w:rsidR="00AA744A" w:rsidRDefault="00944D31">
            <w:pPr>
              <w:pStyle w:val="TAC"/>
            </w:pPr>
            <w:r>
              <w:t>Aggregation of DL positioning frequency layers</w:t>
            </w:r>
          </w:p>
          <w:p w14:paraId="2AC18DAC" w14:textId="77777777" w:rsidR="00AA744A" w:rsidRDefault="00AA744A">
            <w:pPr>
              <w:pStyle w:val="TAC"/>
            </w:pPr>
          </w:p>
          <w:p w14:paraId="5E64CBFC" w14:textId="77777777" w:rsidR="00AA744A" w:rsidRDefault="00944D31">
            <w:pPr>
              <w:pStyle w:val="TAC"/>
            </w:pPr>
            <w:r>
              <w:t>Timing offset 20ns</w:t>
            </w:r>
          </w:p>
        </w:tc>
        <w:tc>
          <w:tcPr>
            <w:tcW w:w="992" w:type="dxa"/>
            <w:vAlign w:val="center"/>
          </w:tcPr>
          <w:p w14:paraId="5BF26DD8" w14:textId="77777777" w:rsidR="00AA744A" w:rsidRDefault="00944D31">
            <w:pPr>
              <w:pStyle w:val="TAC"/>
            </w:pPr>
            <w:r>
              <w:t>RAIM</w:t>
            </w:r>
          </w:p>
          <w:p w14:paraId="7E6CD580" w14:textId="77777777" w:rsidR="00AA744A" w:rsidRDefault="00944D31">
            <w:pPr>
              <w:pStyle w:val="TAC"/>
            </w:pPr>
            <w:r>
              <w:t>Aggregation of DL positioning frequency layers</w:t>
            </w:r>
          </w:p>
          <w:p w14:paraId="30478E21" w14:textId="77777777" w:rsidR="00AA744A" w:rsidRDefault="00AA744A">
            <w:pPr>
              <w:pStyle w:val="TAC"/>
            </w:pPr>
          </w:p>
          <w:p w14:paraId="442460EE" w14:textId="77777777" w:rsidR="00AA744A" w:rsidRDefault="00944D31">
            <w:pPr>
              <w:pStyle w:val="TAC"/>
            </w:pPr>
            <w:r>
              <w:t>Timing offset 1ns</w:t>
            </w:r>
          </w:p>
        </w:tc>
        <w:tc>
          <w:tcPr>
            <w:tcW w:w="993" w:type="dxa"/>
            <w:vAlign w:val="center"/>
          </w:tcPr>
          <w:p w14:paraId="42A7553D" w14:textId="77777777" w:rsidR="00AA744A" w:rsidRDefault="00944D31">
            <w:pPr>
              <w:pStyle w:val="TAC"/>
            </w:pPr>
            <w:r>
              <w:t>RAIM</w:t>
            </w:r>
          </w:p>
          <w:p w14:paraId="287DE9A4" w14:textId="77777777" w:rsidR="00AA744A" w:rsidRDefault="00944D31">
            <w:pPr>
              <w:pStyle w:val="TAC"/>
            </w:pPr>
            <w:r>
              <w:t>Aggregation of DL positioning frequency layers</w:t>
            </w:r>
          </w:p>
          <w:p w14:paraId="01790250" w14:textId="77777777" w:rsidR="00AA744A" w:rsidRDefault="00AA744A">
            <w:pPr>
              <w:pStyle w:val="TAC"/>
            </w:pPr>
          </w:p>
          <w:p w14:paraId="1A5A605A" w14:textId="77777777" w:rsidR="00AA744A" w:rsidRDefault="00944D31">
            <w:pPr>
              <w:pStyle w:val="TAC"/>
            </w:pPr>
            <w:r>
              <w:t>Timing offset 5ns</w:t>
            </w:r>
          </w:p>
        </w:tc>
        <w:tc>
          <w:tcPr>
            <w:tcW w:w="993" w:type="dxa"/>
            <w:vAlign w:val="center"/>
          </w:tcPr>
          <w:p w14:paraId="182F1366" w14:textId="77777777" w:rsidR="00AA744A" w:rsidRDefault="00944D31">
            <w:pPr>
              <w:pStyle w:val="TAC"/>
            </w:pPr>
            <w:r>
              <w:t>RAIM</w:t>
            </w:r>
          </w:p>
          <w:p w14:paraId="6107DF98" w14:textId="77777777" w:rsidR="00AA744A" w:rsidRDefault="00944D31">
            <w:pPr>
              <w:pStyle w:val="TAC"/>
            </w:pPr>
            <w:r>
              <w:t>Aggregation of DL positioning frequency layers</w:t>
            </w:r>
          </w:p>
          <w:p w14:paraId="0619C0DF" w14:textId="77777777" w:rsidR="00AA744A" w:rsidRDefault="00AA744A">
            <w:pPr>
              <w:pStyle w:val="TAC"/>
            </w:pPr>
          </w:p>
          <w:p w14:paraId="2508E35C" w14:textId="77777777" w:rsidR="00AA744A" w:rsidRDefault="00944D31">
            <w:pPr>
              <w:pStyle w:val="TAC"/>
            </w:pPr>
            <w:r>
              <w:t>Timing offset 10ns</w:t>
            </w:r>
          </w:p>
        </w:tc>
        <w:tc>
          <w:tcPr>
            <w:tcW w:w="993" w:type="dxa"/>
            <w:vAlign w:val="center"/>
          </w:tcPr>
          <w:p w14:paraId="61070AAD" w14:textId="77777777" w:rsidR="00AA744A" w:rsidRDefault="00944D31">
            <w:pPr>
              <w:pStyle w:val="TAC"/>
            </w:pPr>
            <w:r>
              <w:t>RAIM</w:t>
            </w:r>
          </w:p>
          <w:p w14:paraId="663168E9" w14:textId="77777777" w:rsidR="00AA744A" w:rsidRDefault="00944D31">
            <w:pPr>
              <w:pStyle w:val="TAC"/>
            </w:pPr>
            <w:r>
              <w:t>Aggregation of DL positioning frequency layers</w:t>
            </w:r>
          </w:p>
          <w:p w14:paraId="10929939" w14:textId="77777777" w:rsidR="00AA744A" w:rsidRDefault="00AA744A">
            <w:pPr>
              <w:pStyle w:val="TAC"/>
            </w:pPr>
          </w:p>
          <w:p w14:paraId="630CECBB" w14:textId="77777777" w:rsidR="00AA744A" w:rsidRDefault="00944D31">
            <w:pPr>
              <w:pStyle w:val="TAC"/>
            </w:pPr>
            <w:r>
              <w:t>Timing offset 20ns</w:t>
            </w:r>
          </w:p>
        </w:tc>
      </w:tr>
      <w:tr w:rsidR="00AA744A" w14:paraId="398096E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1AC1C7D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992" w:type="dxa"/>
            <w:vAlign w:val="center"/>
          </w:tcPr>
          <w:p w14:paraId="72CDE8A9" w14:textId="77777777" w:rsidR="00AA744A" w:rsidRDefault="00AA744A">
            <w:pPr>
              <w:pStyle w:val="TAC"/>
            </w:pPr>
          </w:p>
        </w:tc>
        <w:tc>
          <w:tcPr>
            <w:tcW w:w="993" w:type="dxa"/>
            <w:vAlign w:val="center"/>
          </w:tcPr>
          <w:p w14:paraId="606398E6" w14:textId="77777777" w:rsidR="00AA744A" w:rsidRDefault="00AA744A">
            <w:pPr>
              <w:pStyle w:val="TAC"/>
            </w:pPr>
          </w:p>
        </w:tc>
        <w:tc>
          <w:tcPr>
            <w:tcW w:w="992" w:type="dxa"/>
            <w:vAlign w:val="center"/>
          </w:tcPr>
          <w:p w14:paraId="67ED92FB" w14:textId="77777777" w:rsidR="00AA744A" w:rsidRDefault="00AA744A">
            <w:pPr>
              <w:pStyle w:val="TAC"/>
            </w:pPr>
          </w:p>
        </w:tc>
        <w:tc>
          <w:tcPr>
            <w:tcW w:w="992" w:type="dxa"/>
            <w:vAlign w:val="center"/>
          </w:tcPr>
          <w:p w14:paraId="202CA8D0" w14:textId="77777777" w:rsidR="00AA744A" w:rsidRDefault="00AA744A">
            <w:pPr>
              <w:pStyle w:val="TAC"/>
            </w:pPr>
          </w:p>
        </w:tc>
        <w:tc>
          <w:tcPr>
            <w:tcW w:w="992" w:type="dxa"/>
          </w:tcPr>
          <w:p w14:paraId="6C54F02D" w14:textId="77777777" w:rsidR="00AA744A" w:rsidRDefault="00AA744A">
            <w:pPr>
              <w:pStyle w:val="TAC"/>
            </w:pPr>
          </w:p>
        </w:tc>
        <w:tc>
          <w:tcPr>
            <w:tcW w:w="993" w:type="dxa"/>
          </w:tcPr>
          <w:p w14:paraId="118EEC88" w14:textId="77777777" w:rsidR="00AA744A" w:rsidRDefault="00AA744A">
            <w:pPr>
              <w:pStyle w:val="TAC"/>
            </w:pPr>
          </w:p>
        </w:tc>
        <w:tc>
          <w:tcPr>
            <w:tcW w:w="993" w:type="dxa"/>
          </w:tcPr>
          <w:p w14:paraId="3314CC63" w14:textId="77777777" w:rsidR="00AA744A" w:rsidRDefault="00AA744A">
            <w:pPr>
              <w:pStyle w:val="TAC"/>
            </w:pPr>
          </w:p>
        </w:tc>
        <w:tc>
          <w:tcPr>
            <w:tcW w:w="993" w:type="dxa"/>
          </w:tcPr>
          <w:p w14:paraId="3FF1C789" w14:textId="77777777" w:rsidR="00AA744A" w:rsidRDefault="00AA744A">
            <w:pPr>
              <w:pStyle w:val="TAC"/>
            </w:pPr>
          </w:p>
        </w:tc>
      </w:tr>
    </w:tbl>
    <w:p w14:paraId="7FD0D6C7" w14:textId="77777777" w:rsidR="00EA5A79" w:rsidRDefault="00EA5A79" w:rsidP="00EA5A79"/>
    <w:p w14:paraId="6979E575" w14:textId="4E53D933" w:rsidR="00EA5A79" w:rsidRDefault="00EA5A79" w:rsidP="00EA5A79">
      <w:pPr>
        <w:pStyle w:val="TH"/>
      </w:pPr>
      <w:bookmarkStart w:id="19" w:name="_Hlk56160227"/>
      <w:r>
        <w:lastRenderedPageBreak/>
        <w:t>Table C.2.1.5.1-18: NR positioning enhancements - evaluation scenarios and parameters</w:t>
      </w:r>
    </w:p>
    <w:tbl>
      <w:tblPr>
        <w:tblW w:w="778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992"/>
        <w:gridCol w:w="993"/>
        <w:gridCol w:w="992"/>
        <w:gridCol w:w="992"/>
        <w:gridCol w:w="992"/>
        <w:gridCol w:w="993"/>
      </w:tblGrid>
      <w:tr w:rsidR="00EA5A79" w14:paraId="1FE7E92D" w14:textId="77777777" w:rsidTr="00E6644C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464B105" w14:textId="77777777" w:rsidR="00EA5A79" w:rsidRDefault="00EA5A79" w:rsidP="00E6644C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992" w:type="dxa"/>
            <w:vAlign w:val="center"/>
          </w:tcPr>
          <w:p w14:paraId="25E7B56E" w14:textId="09495B15" w:rsidR="00EA5A79" w:rsidRDefault="00EA5A79" w:rsidP="00E6644C">
            <w:pPr>
              <w:pStyle w:val="TAH"/>
            </w:pPr>
            <w:r>
              <w:t>[Case E129] (IOO, FR1)</w:t>
            </w:r>
          </w:p>
        </w:tc>
        <w:tc>
          <w:tcPr>
            <w:tcW w:w="993" w:type="dxa"/>
            <w:vAlign w:val="center"/>
          </w:tcPr>
          <w:p w14:paraId="452801AC" w14:textId="18EF1A8D" w:rsidR="00EA5A79" w:rsidRDefault="00EA5A79" w:rsidP="00E6644C">
            <w:pPr>
              <w:pStyle w:val="TAH"/>
            </w:pPr>
            <w:r>
              <w:t>[Case E130] (IOO, FR2)</w:t>
            </w:r>
          </w:p>
        </w:tc>
        <w:tc>
          <w:tcPr>
            <w:tcW w:w="992" w:type="dxa"/>
            <w:vAlign w:val="center"/>
          </w:tcPr>
          <w:p w14:paraId="2AD4EC9E" w14:textId="063B9624" w:rsidR="00EA5A79" w:rsidRDefault="00EA5A79" w:rsidP="00E6644C">
            <w:pPr>
              <w:pStyle w:val="TAH"/>
            </w:pPr>
            <w:r>
              <w:t>[Case E131] (IOO, FR1)</w:t>
            </w:r>
          </w:p>
        </w:tc>
        <w:tc>
          <w:tcPr>
            <w:tcW w:w="992" w:type="dxa"/>
            <w:vAlign w:val="center"/>
          </w:tcPr>
          <w:p w14:paraId="458627AA" w14:textId="627B0579" w:rsidR="00EA5A79" w:rsidRDefault="00EA5A79" w:rsidP="00E6644C">
            <w:pPr>
              <w:pStyle w:val="TAH"/>
            </w:pPr>
            <w:r>
              <w:t>[Case E132] (IOO, FR2)</w:t>
            </w:r>
          </w:p>
        </w:tc>
        <w:tc>
          <w:tcPr>
            <w:tcW w:w="992" w:type="dxa"/>
            <w:vAlign w:val="center"/>
          </w:tcPr>
          <w:p w14:paraId="46AC7C6D" w14:textId="512C63A7" w:rsidR="00EA5A79" w:rsidRDefault="00EA5A79" w:rsidP="00E6644C">
            <w:pPr>
              <w:pStyle w:val="TAH"/>
            </w:pPr>
            <w:r>
              <w:t>[Case E133] (IOO, FR1)</w:t>
            </w:r>
          </w:p>
        </w:tc>
        <w:tc>
          <w:tcPr>
            <w:tcW w:w="993" w:type="dxa"/>
            <w:vAlign w:val="center"/>
          </w:tcPr>
          <w:p w14:paraId="622E2901" w14:textId="07A0C84D" w:rsidR="00EA5A79" w:rsidRDefault="00EA5A79" w:rsidP="00E6644C">
            <w:pPr>
              <w:pStyle w:val="TAH"/>
            </w:pPr>
            <w:r>
              <w:t>[Case E134] (IOO, FR2)</w:t>
            </w:r>
          </w:p>
        </w:tc>
      </w:tr>
      <w:tr w:rsidR="00EA5A79" w14:paraId="353634C8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EE926B6" w14:textId="77777777" w:rsidR="00EA5A79" w:rsidRDefault="00EA5A79" w:rsidP="00E6644C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992" w:type="dxa"/>
            <w:vAlign w:val="center"/>
          </w:tcPr>
          <w:p w14:paraId="717ED2E8" w14:textId="77777777" w:rsidR="00EA5A79" w:rsidRDefault="00EA5A79" w:rsidP="00E6644C">
            <w:pPr>
              <w:pStyle w:val="TAC"/>
            </w:pPr>
            <w:r>
              <w:t>IOO</w:t>
            </w:r>
          </w:p>
        </w:tc>
        <w:tc>
          <w:tcPr>
            <w:tcW w:w="993" w:type="dxa"/>
            <w:vAlign w:val="center"/>
          </w:tcPr>
          <w:p w14:paraId="296DF05D" w14:textId="77777777" w:rsidR="00EA5A79" w:rsidRDefault="00EA5A79" w:rsidP="00E6644C">
            <w:pPr>
              <w:pStyle w:val="TAC"/>
            </w:pPr>
            <w:r>
              <w:t>IOO</w:t>
            </w:r>
          </w:p>
        </w:tc>
        <w:tc>
          <w:tcPr>
            <w:tcW w:w="992" w:type="dxa"/>
            <w:vAlign w:val="center"/>
          </w:tcPr>
          <w:p w14:paraId="79AAF0C8" w14:textId="77777777" w:rsidR="00EA5A79" w:rsidRDefault="00EA5A79" w:rsidP="00E6644C">
            <w:pPr>
              <w:pStyle w:val="TAC"/>
            </w:pPr>
            <w:r>
              <w:t>IOO</w:t>
            </w:r>
          </w:p>
        </w:tc>
        <w:tc>
          <w:tcPr>
            <w:tcW w:w="992" w:type="dxa"/>
            <w:vAlign w:val="center"/>
          </w:tcPr>
          <w:p w14:paraId="2DE4100F" w14:textId="77777777" w:rsidR="00EA5A79" w:rsidRDefault="00EA5A79" w:rsidP="00E6644C">
            <w:pPr>
              <w:pStyle w:val="TAC"/>
            </w:pPr>
            <w:r>
              <w:t>IOO</w:t>
            </w:r>
          </w:p>
        </w:tc>
        <w:tc>
          <w:tcPr>
            <w:tcW w:w="992" w:type="dxa"/>
            <w:vAlign w:val="center"/>
          </w:tcPr>
          <w:p w14:paraId="2148DC67" w14:textId="77777777" w:rsidR="00EA5A79" w:rsidRDefault="00EA5A79" w:rsidP="00E6644C">
            <w:pPr>
              <w:pStyle w:val="TAC"/>
            </w:pPr>
            <w:r>
              <w:t>IOO</w:t>
            </w:r>
          </w:p>
        </w:tc>
        <w:tc>
          <w:tcPr>
            <w:tcW w:w="993" w:type="dxa"/>
            <w:vAlign w:val="center"/>
          </w:tcPr>
          <w:p w14:paraId="033C23CE" w14:textId="77777777" w:rsidR="00EA5A79" w:rsidRDefault="00EA5A79" w:rsidP="00E6644C">
            <w:pPr>
              <w:pStyle w:val="TAC"/>
            </w:pPr>
            <w:r>
              <w:t>IOO</w:t>
            </w:r>
          </w:p>
        </w:tc>
      </w:tr>
      <w:tr w:rsidR="00EA5A79" w14:paraId="010E47C1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B93B72B" w14:textId="77777777" w:rsidR="00EA5A79" w:rsidRDefault="00EA5A79" w:rsidP="00E6644C">
            <w:pPr>
              <w:pStyle w:val="TAC"/>
            </w:pPr>
            <w:r>
              <w:t xml:space="preserve">Carrier frequency </w:t>
            </w:r>
          </w:p>
        </w:tc>
        <w:tc>
          <w:tcPr>
            <w:tcW w:w="992" w:type="dxa"/>
            <w:vAlign w:val="center"/>
          </w:tcPr>
          <w:p w14:paraId="6CE6EDA5" w14:textId="77777777" w:rsidR="00EA5A79" w:rsidRDefault="00EA5A79" w:rsidP="00E6644C">
            <w:pPr>
              <w:pStyle w:val="TAC"/>
            </w:pPr>
            <w:r>
              <w:t>4GHz</w:t>
            </w:r>
          </w:p>
        </w:tc>
        <w:tc>
          <w:tcPr>
            <w:tcW w:w="993" w:type="dxa"/>
            <w:vAlign w:val="center"/>
          </w:tcPr>
          <w:p w14:paraId="7237CB0C" w14:textId="77777777" w:rsidR="00EA5A79" w:rsidRDefault="00EA5A79" w:rsidP="00E6644C">
            <w:pPr>
              <w:pStyle w:val="TAC"/>
            </w:pPr>
            <w:r>
              <w:t>30GHz</w:t>
            </w:r>
          </w:p>
        </w:tc>
        <w:tc>
          <w:tcPr>
            <w:tcW w:w="992" w:type="dxa"/>
            <w:vAlign w:val="center"/>
          </w:tcPr>
          <w:p w14:paraId="61759227" w14:textId="77777777" w:rsidR="00EA5A79" w:rsidRDefault="00EA5A79" w:rsidP="00E6644C">
            <w:pPr>
              <w:pStyle w:val="TAC"/>
            </w:pPr>
            <w:r>
              <w:t>4GHz</w:t>
            </w:r>
          </w:p>
        </w:tc>
        <w:tc>
          <w:tcPr>
            <w:tcW w:w="992" w:type="dxa"/>
            <w:vAlign w:val="center"/>
          </w:tcPr>
          <w:p w14:paraId="7674D9AD" w14:textId="77777777" w:rsidR="00EA5A79" w:rsidRDefault="00EA5A79" w:rsidP="00E6644C">
            <w:pPr>
              <w:pStyle w:val="TAC"/>
            </w:pPr>
            <w:r>
              <w:t>30GHz</w:t>
            </w:r>
          </w:p>
        </w:tc>
        <w:tc>
          <w:tcPr>
            <w:tcW w:w="992" w:type="dxa"/>
            <w:vAlign w:val="center"/>
          </w:tcPr>
          <w:p w14:paraId="7BCFB72F" w14:textId="77777777" w:rsidR="00EA5A79" w:rsidRDefault="00EA5A79" w:rsidP="00E6644C">
            <w:pPr>
              <w:pStyle w:val="TAC"/>
            </w:pPr>
            <w:r>
              <w:t>4GHz</w:t>
            </w:r>
          </w:p>
        </w:tc>
        <w:tc>
          <w:tcPr>
            <w:tcW w:w="993" w:type="dxa"/>
            <w:vAlign w:val="center"/>
          </w:tcPr>
          <w:p w14:paraId="6AB3714B" w14:textId="77777777" w:rsidR="00EA5A79" w:rsidRDefault="00EA5A79" w:rsidP="00E6644C">
            <w:pPr>
              <w:pStyle w:val="TAC"/>
            </w:pPr>
            <w:r>
              <w:t>30GHz</w:t>
            </w:r>
          </w:p>
        </w:tc>
      </w:tr>
      <w:tr w:rsidR="00EA5A79" w14:paraId="7564D7D9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BE3741C" w14:textId="77777777" w:rsidR="00EA5A79" w:rsidRDefault="00EA5A79" w:rsidP="00E6644C">
            <w:pPr>
              <w:pStyle w:val="TAC"/>
            </w:pPr>
            <w:r>
              <w:t>Subcarrier spacing</w:t>
            </w:r>
          </w:p>
        </w:tc>
        <w:tc>
          <w:tcPr>
            <w:tcW w:w="992" w:type="dxa"/>
            <w:vAlign w:val="center"/>
          </w:tcPr>
          <w:p w14:paraId="7FEA041A" w14:textId="77777777" w:rsidR="00EA5A79" w:rsidRDefault="00EA5A79" w:rsidP="00E6644C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4FAC4C0C" w14:textId="77777777" w:rsidR="00EA5A79" w:rsidRDefault="00EA5A79" w:rsidP="00E6644C">
            <w:pPr>
              <w:pStyle w:val="TAC"/>
            </w:pPr>
            <w:r>
              <w:t>120kHz</w:t>
            </w:r>
          </w:p>
        </w:tc>
        <w:tc>
          <w:tcPr>
            <w:tcW w:w="992" w:type="dxa"/>
            <w:vAlign w:val="center"/>
          </w:tcPr>
          <w:p w14:paraId="1FEE4E7D" w14:textId="77777777" w:rsidR="00EA5A79" w:rsidRDefault="00EA5A79" w:rsidP="00E6644C">
            <w:pPr>
              <w:pStyle w:val="TAC"/>
            </w:pPr>
            <w:r>
              <w:t>30kHz</w:t>
            </w:r>
          </w:p>
        </w:tc>
        <w:tc>
          <w:tcPr>
            <w:tcW w:w="992" w:type="dxa"/>
            <w:vAlign w:val="center"/>
          </w:tcPr>
          <w:p w14:paraId="1445DAFE" w14:textId="77777777" w:rsidR="00EA5A79" w:rsidRDefault="00EA5A79" w:rsidP="00E6644C">
            <w:pPr>
              <w:pStyle w:val="TAC"/>
            </w:pPr>
            <w:r>
              <w:t>120kHz</w:t>
            </w:r>
          </w:p>
        </w:tc>
        <w:tc>
          <w:tcPr>
            <w:tcW w:w="992" w:type="dxa"/>
            <w:vAlign w:val="center"/>
          </w:tcPr>
          <w:p w14:paraId="56EF03FC" w14:textId="77777777" w:rsidR="00EA5A79" w:rsidRDefault="00EA5A79" w:rsidP="00E6644C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2A78BFDA" w14:textId="77777777" w:rsidR="00EA5A79" w:rsidRDefault="00EA5A79" w:rsidP="00E6644C">
            <w:pPr>
              <w:pStyle w:val="TAC"/>
            </w:pPr>
            <w:r>
              <w:t>120kHz</w:t>
            </w:r>
          </w:p>
        </w:tc>
      </w:tr>
      <w:tr w:rsidR="00EA5A79" w14:paraId="1030E611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8B98EE0" w14:textId="77777777" w:rsidR="00EA5A79" w:rsidRDefault="00EA5A79" w:rsidP="00E6644C">
            <w:pPr>
              <w:pStyle w:val="TAC"/>
            </w:pPr>
            <w:r>
              <w:t>Reference Signal Transmission Bandwidth</w:t>
            </w:r>
          </w:p>
        </w:tc>
        <w:tc>
          <w:tcPr>
            <w:tcW w:w="992" w:type="dxa"/>
            <w:vAlign w:val="center"/>
          </w:tcPr>
          <w:p w14:paraId="41AB08B5" w14:textId="23162962" w:rsidR="00EA5A79" w:rsidRDefault="009E60D2" w:rsidP="00E6644C">
            <w:pPr>
              <w:pStyle w:val="TAC"/>
            </w:pPr>
            <w:r>
              <w:t>1</w:t>
            </w:r>
            <w:r w:rsidR="00EA5A79">
              <w:t>00MHz</w:t>
            </w:r>
          </w:p>
        </w:tc>
        <w:tc>
          <w:tcPr>
            <w:tcW w:w="993" w:type="dxa"/>
            <w:vAlign w:val="center"/>
          </w:tcPr>
          <w:p w14:paraId="5979DFB8" w14:textId="30E62D86" w:rsidR="00EA5A79" w:rsidRDefault="009E60D2" w:rsidP="00E6644C">
            <w:pPr>
              <w:pStyle w:val="TAC"/>
            </w:pPr>
            <w:r>
              <w:t>4</w:t>
            </w:r>
            <w:r w:rsidR="00EA5A79">
              <w:t>00MHz</w:t>
            </w:r>
          </w:p>
        </w:tc>
        <w:tc>
          <w:tcPr>
            <w:tcW w:w="992" w:type="dxa"/>
            <w:vAlign w:val="center"/>
          </w:tcPr>
          <w:p w14:paraId="33887920" w14:textId="77777777" w:rsidR="00EA5A79" w:rsidRDefault="00EA5A79" w:rsidP="00E6644C">
            <w:pPr>
              <w:pStyle w:val="TAC"/>
            </w:pPr>
            <w:r>
              <w:t>100MHz</w:t>
            </w:r>
          </w:p>
        </w:tc>
        <w:tc>
          <w:tcPr>
            <w:tcW w:w="992" w:type="dxa"/>
            <w:vAlign w:val="center"/>
          </w:tcPr>
          <w:p w14:paraId="159B8DF4" w14:textId="2BAA5276" w:rsidR="00EA5A79" w:rsidRDefault="009E60D2" w:rsidP="00E6644C">
            <w:pPr>
              <w:pStyle w:val="TAC"/>
            </w:pPr>
            <w:r>
              <w:t>4</w:t>
            </w:r>
            <w:r w:rsidR="00EA5A79">
              <w:t>00MHz</w:t>
            </w:r>
          </w:p>
        </w:tc>
        <w:tc>
          <w:tcPr>
            <w:tcW w:w="992" w:type="dxa"/>
            <w:vAlign w:val="center"/>
          </w:tcPr>
          <w:p w14:paraId="0BA18E81" w14:textId="77777777" w:rsidR="00EA5A79" w:rsidRDefault="00EA5A79" w:rsidP="00E6644C">
            <w:pPr>
              <w:pStyle w:val="TAC"/>
            </w:pPr>
            <w:r>
              <w:t>100MHz</w:t>
            </w:r>
          </w:p>
        </w:tc>
        <w:tc>
          <w:tcPr>
            <w:tcW w:w="993" w:type="dxa"/>
            <w:vAlign w:val="center"/>
          </w:tcPr>
          <w:p w14:paraId="4FE49B91" w14:textId="6E819B9A" w:rsidR="00EA5A79" w:rsidRDefault="009E60D2" w:rsidP="00E6644C">
            <w:pPr>
              <w:pStyle w:val="TAC"/>
            </w:pPr>
            <w:r>
              <w:t>4</w:t>
            </w:r>
            <w:r w:rsidR="00EA5A79">
              <w:t>00MHz</w:t>
            </w:r>
          </w:p>
        </w:tc>
      </w:tr>
      <w:tr w:rsidR="00EA5A79" w14:paraId="4987F5BC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EF6CC3A" w14:textId="77777777" w:rsidR="00EA5A79" w:rsidRDefault="00EA5A79" w:rsidP="00E6644C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992" w:type="dxa"/>
            <w:vAlign w:val="center"/>
          </w:tcPr>
          <w:p w14:paraId="1D05B3CD" w14:textId="77777777" w:rsidR="00EA5A79" w:rsidRDefault="00EA5A79" w:rsidP="00E6644C">
            <w:pPr>
              <w:pStyle w:val="TAC"/>
            </w:pPr>
            <w:r>
              <w:t xml:space="preserve">R16 PRS </w:t>
            </w:r>
          </w:p>
          <w:p w14:paraId="7ECF7412" w14:textId="77777777" w:rsidR="00EA5A79" w:rsidRDefault="00EA5A79" w:rsidP="00E6644C">
            <w:pPr>
              <w:pStyle w:val="TAC"/>
            </w:pPr>
            <w:r>
              <w:t xml:space="preserve">(comb-6 6 symbols) </w:t>
            </w:r>
          </w:p>
        </w:tc>
        <w:tc>
          <w:tcPr>
            <w:tcW w:w="993" w:type="dxa"/>
            <w:vAlign w:val="center"/>
          </w:tcPr>
          <w:p w14:paraId="77A4C402" w14:textId="77777777" w:rsidR="00EA5A79" w:rsidRDefault="00EA5A79" w:rsidP="00E6644C">
            <w:pPr>
              <w:pStyle w:val="TAC"/>
            </w:pPr>
            <w:r>
              <w:t xml:space="preserve">R16 PRS </w:t>
            </w:r>
          </w:p>
          <w:p w14:paraId="0700691B" w14:textId="77777777" w:rsidR="00EA5A79" w:rsidRDefault="00EA5A79" w:rsidP="00E6644C">
            <w:pPr>
              <w:pStyle w:val="TAC"/>
            </w:pPr>
            <w:r>
              <w:t>(comb-6 6 symbols)</w:t>
            </w:r>
          </w:p>
        </w:tc>
        <w:tc>
          <w:tcPr>
            <w:tcW w:w="992" w:type="dxa"/>
            <w:vAlign w:val="center"/>
          </w:tcPr>
          <w:p w14:paraId="35CCE556" w14:textId="77777777" w:rsidR="00EA5A79" w:rsidRDefault="00EA5A79" w:rsidP="00E6644C">
            <w:pPr>
              <w:pStyle w:val="TAC"/>
            </w:pPr>
            <w:r>
              <w:t xml:space="preserve">SRS </w:t>
            </w:r>
          </w:p>
          <w:p w14:paraId="1086D462" w14:textId="77777777" w:rsidR="00EA5A79" w:rsidRDefault="00EA5A79" w:rsidP="00E6644C">
            <w:pPr>
              <w:pStyle w:val="TAC"/>
            </w:pPr>
            <w:r>
              <w:t>(comb-4 4 symbols)</w:t>
            </w:r>
          </w:p>
        </w:tc>
        <w:tc>
          <w:tcPr>
            <w:tcW w:w="992" w:type="dxa"/>
            <w:vAlign w:val="center"/>
          </w:tcPr>
          <w:p w14:paraId="1F8E79A9" w14:textId="77777777" w:rsidR="00EA5A79" w:rsidRDefault="00EA5A79" w:rsidP="00E6644C">
            <w:pPr>
              <w:pStyle w:val="TAC"/>
            </w:pPr>
            <w:r>
              <w:t xml:space="preserve">SRS </w:t>
            </w:r>
          </w:p>
          <w:p w14:paraId="37DE1BDE" w14:textId="77777777" w:rsidR="00EA5A79" w:rsidRDefault="00EA5A79" w:rsidP="00E6644C">
            <w:pPr>
              <w:pStyle w:val="TAC"/>
            </w:pPr>
            <w:r>
              <w:t>(comb-4 4 symbols)</w:t>
            </w:r>
          </w:p>
        </w:tc>
        <w:tc>
          <w:tcPr>
            <w:tcW w:w="992" w:type="dxa"/>
            <w:vAlign w:val="center"/>
          </w:tcPr>
          <w:p w14:paraId="5EDFD476" w14:textId="77777777" w:rsidR="00EA5A79" w:rsidRDefault="00EA5A79" w:rsidP="00E6644C">
            <w:pPr>
              <w:pStyle w:val="TAC"/>
            </w:pPr>
            <w:r>
              <w:t xml:space="preserve">R16 PRS </w:t>
            </w:r>
          </w:p>
          <w:p w14:paraId="4BE69147" w14:textId="77777777" w:rsidR="00EA5A79" w:rsidRDefault="00EA5A79" w:rsidP="00E6644C">
            <w:pPr>
              <w:pStyle w:val="TAC"/>
            </w:pPr>
            <w:r>
              <w:t xml:space="preserve">(comb-6 6 symbols) + SRS </w:t>
            </w:r>
          </w:p>
          <w:p w14:paraId="67602589" w14:textId="77777777" w:rsidR="00EA5A79" w:rsidRDefault="00EA5A79" w:rsidP="00E6644C">
            <w:pPr>
              <w:pStyle w:val="TAC"/>
            </w:pPr>
            <w:r>
              <w:t>(comb-4 4 symbols)</w:t>
            </w:r>
          </w:p>
        </w:tc>
        <w:tc>
          <w:tcPr>
            <w:tcW w:w="993" w:type="dxa"/>
            <w:vAlign w:val="center"/>
          </w:tcPr>
          <w:p w14:paraId="6E8CE351" w14:textId="77777777" w:rsidR="00EA5A79" w:rsidRDefault="00EA5A79" w:rsidP="00E6644C">
            <w:pPr>
              <w:pStyle w:val="TAC"/>
            </w:pPr>
            <w:r>
              <w:t xml:space="preserve">R16 PRS </w:t>
            </w:r>
          </w:p>
          <w:p w14:paraId="2DF97F81" w14:textId="77777777" w:rsidR="00EA5A79" w:rsidRDefault="00EA5A79" w:rsidP="00E6644C">
            <w:pPr>
              <w:pStyle w:val="TAC"/>
            </w:pPr>
            <w:r>
              <w:t xml:space="preserve">(comb-6 6 symbols) + SRS </w:t>
            </w:r>
          </w:p>
          <w:p w14:paraId="579D530D" w14:textId="77777777" w:rsidR="00EA5A79" w:rsidRDefault="00EA5A79" w:rsidP="00E6644C">
            <w:pPr>
              <w:pStyle w:val="TAC"/>
            </w:pPr>
            <w:r>
              <w:t>(comb-4 4 symbols)</w:t>
            </w:r>
          </w:p>
        </w:tc>
      </w:tr>
      <w:tr w:rsidR="009E60D2" w14:paraId="376D7151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CA09D7F" w14:textId="77777777" w:rsidR="009E60D2" w:rsidRDefault="009E60D2" w:rsidP="009E60D2">
            <w:pPr>
              <w:pStyle w:val="TAC"/>
            </w:pPr>
            <w:r>
              <w:t xml:space="preserve">Reference signal </w:t>
            </w:r>
          </w:p>
          <w:p w14:paraId="7D80FDAB" w14:textId="78C6EEF2" w:rsidR="009E60D2" w:rsidRDefault="009E60D2" w:rsidP="009E60D2">
            <w:pPr>
              <w:pStyle w:val="TAC"/>
            </w:pPr>
            <w:r>
              <w:t>(type of sequence, number of ports, …)</w:t>
            </w:r>
          </w:p>
        </w:tc>
        <w:tc>
          <w:tcPr>
            <w:tcW w:w="992" w:type="dxa"/>
            <w:vAlign w:val="center"/>
          </w:tcPr>
          <w:p w14:paraId="58907205" w14:textId="6803A77B" w:rsidR="009E60D2" w:rsidRDefault="009E60D2" w:rsidP="00E6644C">
            <w:pPr>
              <w:pStyle w:val="TAC"/>
            </w:pPr>
            <w:r>
              <w:t>1 port, QPSK-PN</w:t>
            </w:r>
          </w:p>
        </w:tc>
        <w:tc>
          <w:tcPr>
            <w:tcW w:w="993" w:type="dxa"/>
            <w:vAlign w:val="center"/>
          </w:tcPr>
          <w:p w14:paraId="38730F0C" w14:textId="6B856222" w:rsidR="009E60D2" w:rsidRDefault="009E60D2" w:rsidP="00E6644C">
            <w:pPr>
              <w:pStyle w:val="TAC"/>
            </w:pPr>
            <w:r>
              <w:t>1 port, QPSK-PN</w:t>
            </w:r>
          </w:p>
        </w:tc>
        <w:tc>
          <w:tcPr>
            <w:tcW w:w="992" w:type="dxa"/>
            <w:vAlign w:val="center"/>
          </w:tcPr>
          <w:p w14:paraId="3115020C" w14:textId="1316BDFE" w:rsidR="009E60D2" w:rsidRDefault="009E60D2" w:rsidP="00E6644C">
            <w:pPr>
              <w:pStyle w:val="TAC"/>
            </w:pPr>
            <w:r>
              <w:t>1 port, ZC sequence</w:t>
            </w:r>
          </w:p>
        </w:tc>
        <w:tc>
          <w:tcPr>
            <w:tcW w:w="992" w:type="dxa"/>
            <w:vAlign w:val="center"/>
          </w:tcPr>
          <w:p w14:paraId="0DFC532A" w14:textId="3C0578B7" w:rsidR="009E60D2" w:rsidRDefault="009E60D2" w:rsidP="00E6644C">
            <w:pPr>
              <w:pStyle w:val="TAC"/>
            </w:pPr>
            <w:r>
              <w:t>1 port, ZC sequence</w:t>
            </w:r>
          </w:p>
        </w:tc>
        <w:tc>
          <w:tcPr>
            <w:tcW w:w="992" w:type="dxa"/>
            <w:vAlign w:val="center"/>
          </w:tcPr>
          <w:p w14:paraId="50F31A33" w14:textId="77777777" w:rsidR="009E60D2" w:rsidRDefault="009E60D2" w:rsidP="00E6644C">
            <w:pPr>
              <w:pStyle w:val="TAC"/>
            </w:pPr>
            <w:r>
              <w:t>1 port, QPSK-PN;</w:t>
            </w:r>
          </w:p>
          <w:p w14:paraId="240F2CB4" w14:textId="3C28A7C9" w:rsidR="009E60D2" w:rsidRDefault="009E60D2" w:rsidP="00E6644C">
            <w:pPr>
              <w:pStyle w:val="TAC"/>
            </w:pPr>
            <w:r>
              <w:t>1 port, ZC sequence</w:t>
            </w:r>
          </w:p>
        </w:tc>
        <w:tc>
          <w:tcPr>
            <w:tcW w:w="993" w:type="dxa"/>
            <w:vAlign w:val="center"/>
          </w:tcPr>
          <w:p w14:paraId="654A11BD" w14:textId="77777777" w:rsidR="009E60D2" w:rsidRDefault="009E60D2" w:rsidP="00E6644C">
            <w:pPr>
              <w:pStyle w:val="TAC"/>
            </w:pPr>
            <w:r>
              <w:t>1 port, QPSK-PN;</w:t>
            </w:r>
          </w:p>
          <w:p w14:paraId="7532C2F0" w14:textId="27B2CBCD" w:rsidR="009E60D2" w:rsidRDefault="009E60D2" w:rsidP="00E6644C">
            <w:pPr>
              <w:pStyle w:val="TAC"/>
            </w:pPr>
            <w:r>
              <w:t>1 port, ZC sequence</w:t>
            </w:r>
          </w:p>
        </w:tc>
      </w:tr>
      <w:tr w:rsidR="00EA5A79" w14:paraId="5912B72D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31B7941" w14:textId="77777777" w:rsidR="00EA5A79" w:rsidRDefault="00EA5A79" w:rsidP="00E6644C">
            <w:pPr>
              <w:pStyle w:val="TAC"/>
            </w:pPr>
            <w:r>
              <w:t>Number of sites</w:t>
            </w:r>
          </w:p>
        </w:tc>
        <w:tc>
          <w:tcPr>
            <w:tcW w:w="5954" w:type="dxa"/>
            <w:gridSpan w:val="6"/>
            <w:vAlign w:val="center"/>
          </w:tcPr>
          <w:p w14:paraId="0007A016" w14:textId="77777777" w:rsidR="00EA5A79" w:rsidRDefault="00EA5A79" w:rsidP="00E6644C">
            <w:pPr>
              <w:pStyle w:val="TAC"/>
            </w:pPr>
            <w:r>
              <w:t>18</w:t>
            </w:r>
          </w:p>
          <w:p w14:paraId="3F952E01" w14:textId="77777777" w:rsidR="00EA5A79" w:rsidRDefault="00EA5A79" w:rsidP="00E6644C">
            <w:pPr>
              <w:pStyle w:val="TAC"/>
            </w:pPr>
            <w:r>
              <w:t>(4 sites are chosen)</w:t>
            </w:r>
          </w:p>
        </w:tc>
      </w:tr>
      <w:tr w:rsidR="00EA5A79" w14:paraId="5FAEC55A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E0A2685" w14:textId="77777777" w:rsidR="00EA5A79" w:rsidRDefault="00EA5A79" w:rsidP="00E6644C">
            <w:pPr>
              <w:pStyle w:val="TAC"/>
            </w:pPr>
            <w:r>
              <w:t>Number of symbols used per occasion</w:t>
            </w:r>
          </w:p>
        </w:tc>
        <w:tc>
          <w:tcPr>
            <w:tcW w:w="5954" w:type="dxa"/>
            <w:gridSpan w:val="6"/>
            <w:vAlign w:val="center"/>
          </w:tcPr>
          <w:p w14:paraId="267488BF" w14:textId="77777777" w:rsidR="00EA5A79" w:rsidRDefault="00EA5A79" w:rsidP="00E6644C">
            <w:pPr>
              <w:pStyle w:val="TAC"/>
            </w:pPr>
            <w:r>
              <w:t>1</w:t>
            </w:r>
          </w:p>
        </w:tc>
      </w:tr>
      <w:tr w:rsidR="00EA5A79" w14:paraId="6476664D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ED5EFDA" w14:textId="77777777" w:rsidR="00EA5A79" w:rsidRDefault="00EA5A79" w:rsidP="00E6644C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5954" w:type="dxa"/>
            <w:gridSpan w:val="6"/>
            <w:vAlign w:val="center"/>
          </w:tcPr>
          <w:p w14:paraId="005F5617" w14:textId="77777777" w:rsidR="00EA5A79" w:rsidRDefault="00EA5A79" w:rsidP="00E6644C">
            <w:pPr>
              <w:pStyle w:val="TAC"/>
            </w:pPr>
            <w:r>
              <w:t>1</w:t>
            </w:r>
          </w:p>
        </w:tc>
      </w:tr>
      <w:tr w:rsidR="00EA5A79" w14:paraId="7E08D49E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D3F8FC9" w14:textId="77777777" w:rsidR="00EA5A79" w:rsidRDefault="00EA5A79" w:rsidP="00E6644C">
            <w:pPr>
              <w:pStyle w:val="TAC"/>
            </w:pPr>
            <w:r>
              <w:t>Power-boosting level</w:t>
            </w:r>
          </w:p>
        </w:tc>
        <w:tc>
          <w:tcPr>
            <w:tcW w:w="5954" w:type="dxa"/>
            <w:gridSpan w:val="6"/>
            <w:vAlign w:val="center"/>
          </w:tcPr>
          <w:p w14:paraId="7A7BE4E3" w14:textId="77777777" w:rsidR="00EA5A79" w:rsidRDefault="00EA5A79" w:rsidP="00E6644C">
            <w:pPr>
              <w:pStyle w:val="TAC"/>
            </w:pPr>
            <w:r>
              <w:t>7.78dB</w:t>
            </w:r>
          </w:p>
        </w:tc>
      </w:tr>
      <w:tr w:rsidR="00EA5A79" w14:paraId="0AC06DC1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3D1B0DA" w14:textId="77777777" w:rsidR="00EA5A79" w:rsidRDefault="00EA5A79" w:rsidP="00E6644C">
            <w:pPr>
              <w:pStyle w:val="TAC"/>
            </w:pPr>
            <w:r>
              <w:t>Uplink power control (applied/not applied)</w:t>
            </w:r>
          </w:p>
        </w:tc>
        <w:tc>
          <w:tcPr>
            <w:tcW w:w="5954" w:type="dxa"/>
            <w:gridSpan w:val="6"/>
            <w:vAlign w:val="center"/>
          </w:tcPr>
          <w:p w14:paraId="0E7A73FD" w14:textId="77777777" w:rsidR="00EA5A79" w:rsidRDefault="00EA5A79" w:rsidP="00E6644C">
            <w:pPr>
              <w:pStyle w:val="TAC"/>
            </w:pPr>
            <w:r>
              <w:t>not applied</w:t>
            </w:r>
          </w:p>
        </w:tc>
      </w:tr>
      <w:tr w:rsidR="00EA5A79" w14:paraId="5838B2E1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33F4B79" w14:textId="77777777" w:rsidR="00EA5A79" w:rsidRDefault="00EA5A79" w:rsidP="00E6644C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5954" w:type="dxa"/>
            <w:gridSpan w:val="6"/>
            <w:vAlign w:val="center"/>
          </w:tcPr>
          <w:p w14:paraId="7E3F29EF" w14:textId="77777777" w:rsidR="00EA5A79" w:rsidRDefault="00EA5A79" w:rsidP="00E6644C">
            <w:pPr>
              <w:pStyle w:val="TAC"/>
            </w:pPr>
            <w:r>
              <w:t>ideal muting</w:t>
            </w:r>
          </w:p>
        </w:tc>
      </w:tr>
      <w:tr w:rsidR="00EA5A79" w14:paraId="1D04831D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23341B9" w14:textId="77777777" w:rsidR="00EA5A79" w:rsidRDefault="00EA5A79" w:rsidP="00E6644C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5954" w:type="dxa"/>
            <w:gridSpan w:val="6"/>
            <w:vAlign w:val="center"/>
          </w:tcPr>
          <w:p w14:paraId="536D23D5" w14:textId="77777777" w:rsidR="00EA5A79" w:rsidRDefault="00EA5A79" w:rsidP="00E6644C">
            <w:pPr>
              <w:pStyle w:val="TAC"/>
            </w:pPr>
            <w:r>
              <w:t>super resolution</w:t>
            </w:r>
          </w:p>
        </w:tc>
      </w:tr>
      <w:tr w:rsidR="00EA5A79" w14:paraId="2F86B90B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126B61E" w14:textId="77777777" w:rsidR="00EA5A79" w:rsidRDefault="00EA5A79" w:rsidP="00E6644C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992" w:type="dxa"/>
            <w:vAlign w:val="center"/>
          </w:tcPr>
          <w:p w14:paraId="55257AC8" w14:textId="77777777" w:rsidR="00EA5A79" w:rsidRDefault="00EA5A79" w:rsidP="00E6644C">
            <w:pPr>
              <w:pStyle w:val="TAC"/>
            </w:pPr>
            <w:r>
              <w:t>DL-TDOA taylor series first/median peak</w:t>
            </w:r>
          </w:p>
        </w:tc>
        <w:tc>
          <w:tcPr>
            <w:tcW w:w="993" w:type="dxa"/>
            <w:vAlign w:val="center"/>
          </w:tcPr>
          <w:p w14:paraId="19E43B5A" w14:textId="77777777" w:rsidR="00EA5A79" w:rsidRDefault="00EA5A79" w:rsidP="00E6644C">
            <w:pPr>
              <w:pStyle w:val="TAC"/>
            </w:pPr>
            <w:r>
              <w:t>DL-TDOA taylor series first/median peak</w:t>
            </w:r>
          </w:p>
        </w:tc>
        <w:tc>
          <w:tcPr>
            <w:tcW w:w="992" w:type="dxa"/>
            <w:vAlign w:val="center"/>
          </w:tcPr>
          <w:p w14:paraId="63C5A65D" w14:textId="77777777" w:rsidR="00EA5A79" w:rsidRDefault="00EA5A79" w:rsidP="00E6644C">
            <w:pPr>
              <w:pStyle w:val="TAC"/>
            </w:pPr>
            <w:r>
              <w:t>UL-TDOA taylor series first/median peak</w:t>
            </w:r>
          </w:p>
        </w:tc>
        <w:tc>
          <w:tcPr>
            <w:tcW w:w="992" w:type="dxa"/>
            <w:vAlign w:val="center"/>
          </w:tcPr>
          <w:p w14:paraId="308C203E" w14:textId="77777777" w:rsidR="00EA5A79" w:rsidRDefault="00EA5A79" w:rsidP="00E6644C">
            <w:pPr>
              <w:pStyle w:val="TAC"/>
            </w:pPr>
            <w:r>
              <w:t>UL-TDOA taylor series first/median peak</w:t>
            </w:r>
          </w:p>
        </w:tc>
        <w:tc>
          <w:tcPr>
            <w:tcW w:w="992" w:type="dxa"/>
            <w:vAlign w:val="center"/>
          </w:tcPr>
          <w:p w14:paraId="0ABDB7EE" w14:textId="77777777" w:rsidR="00EA5A79" w:rsidRDefault="00EA5A79" w:rsidP="00E6644C">
            <w:pPr>
              <w:pStyle w:val="TAC"/>
            </w:pPr>
            <w:r>
              <w:t>Multi-RTT taylor series first/median peak</w:t>
            </w:r>
          </w:p>
        </w:tc>
        <w:tc>
          <w:tcPr>
            <w:tcW w:w="993" w:type="dxa"/>
            <w:vAlign w:val="center"/>
          </w:tcPr>
          <w:p w14:paraId="2B45CAED" w14:textId="77777777" w:rsidR="00EA5A79" w:rsidRDefault="00EA5A79" w:rsidP="00E6644C">
            <w:pPr>
              <w:pStyle w:val="TAC"/>
            </w:pPr>
            <w:r>
              <w:t>Multi-RTT taylor series first/median peak</w:t>
            </w:r>
          </w:p>
        </w:tc>
      </w:tr>
      <w:tr w:rsidR="00EA5A79" w14:paraId="0CC964F7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E75B7C1" w14:textId="77777777" w:rsidR="00EA5A79" w:rsidRDefault="00EA5A79" w:rsidP="00E6644C">
            <w:pPr>
              <w:pStyle w:val="TAC"/>
            </w:pPr>
            <w:r>
              <w:t>Network synchronization assumptions</w:t>
            </w:r>
          </w:p>
        </w:tc>
        <w:tc>
          <w:tcPr>
            <w:tcW w:w="992" w:type="dxa"/>
            <w:vAlign w:val="center"/>
          </w:tcPr>
          <w:p w14:paraId="6517625E" w14:textId="77777777" w:rsidR="00EA5A79" w:rsidRDefault="00EA5A79" w:rsidP="00E6644C">
            <w:pPr>
              <w:pStyle w:val="TAC"/>
            </w:pPr>
            <w:r>
              <w:t>Perfect sync</w:t>
            </w:r>
          </w:p>
        </w:tc>
        <w:tc>
          <w:tcPr>
            <w:tcW w:w="993" w:type="dxa"/>
            <w:vAlign w:val="center"/>
          </w:tcPr>
          <w:p w14:paraId="4D25A8A2" w14:textId="77777777" w:rsidR="00EA5A79" w:rsidRDefault="00EA5A79" w:rsidP="00E6644C">
            <w:pPr>
              <w:pStyle w:val="TAC"/>
            </w:pPr>
            <w:r>
              <w:t>Perfect sync</w:t>
            </w:r>
          </w:p>
        </w:tc>
        <w:tc>
          <w:tcPr>
            <w:tcW w:w="992" w:type="dxa"/>
            <w:vAlign w:val="center"/>
          </w:tcPr>
          <w:p w14:paraId="38C32BB0" w14:textId="77777777" w:rsidR="00EA5A79" w:rsidRDefault="00EA5A79" w:rsidP="00E6644C">
            <w:pPr>
              <w:pStyle w:val="TAC"/>
            </w:pPr>
            <w:r>
              <w:t>Perfect sync</w:t>
            </w:r>
          </w:p>
        </w:tc>
        <w:tc>
          <w:tcPr>
            <w:tcW w:w="992" w:type="dxa"/>
            <w:vAlign w:val="center"/>
          </w:tcPr>
          <w:p w14:paraId="326FDACD" w14:textId="77777777" w:rsidR="00EA5A79" w:rsidRDefault="00EA5A79" w:rsidP="00E6644C">
            <w:pPr>
              <w:pStyle w:val="TAC"/>
            </w:pPr>
            <w:r>
              <w:t>Perfect sync</w:t>
            </w:r>
          </w:p>
        </w:tc>
        <w:tc>
          <w:tcPr>
            <w:tcW w:w="992" w:type="dxa"/>
            <w:vAlign w:val="center"/>
          </w:tcPr>
          <w:p w14:paraId="0829B87A" w14:textId="77777777" w:rsidR="00EA5A79" w:rsidRDefault="00EA5A79" w:rsidP="00E6644C">
            <w:pPr>
              <w:pStyle w:val="TAC"/>
            </w:pPr>
            <w:r>
              <w:t>Perfect sync</w:t>
            </w:r>
          </w:p>
        </w:tc>
        <w:tc>
          <w:tcPr>
            <w:tcW w:w="993" w:type="dxa"/>
            <w:vAlign w:val="center"/>
          </w:tcPr>
          <w:p w14:paraId="4396D72B" w14:textId="77777777" w:rsidR="00EA5A79" w:rsidRDefault="00EA5A79" w:rsidP="00E6644C">
            <w:pPr>
              <w:pStyle w:val="TAC"/>
            </w:pPr>
            <w:r>
              <w:t>Perfect sync</w:t>
            </w:r>
          </w:p>
        </w:tc>
      </w:tr>
      <w:tr w:rsidR="00EA5A79" w14:paraId="68EBD0AD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5331121" w14:textId="77777777" w:rsidR="00EA5A79" w:rsidRDefault="00EA5A79" w:rsidP="00E6644C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992" w:type="dxa"/>
            <w:vAlign w:val="center"/>
          </w:tcPr>
          <w:p w14:paraId="3324D7B6" w14:textId="77777777" w:rsidR="00EA5A79" w:rsidRDefault="00EA5A79" w:rsidP="00E6644C">
            <w:pPr>
              <w:pStyle w:val="TAC"/>
            </w:pPr>
            <w:r>
              <w:t>0</w:t>
            </w:r>
          </w:p>
        </w:tc>
        <w:tc>
          <w:tcPr>
            <w:tcW w:w="993" w:type="dxa"/>
            <w:vAlign w:val="center"/>
          </w:tcPr>
          <w:p w14:paraId="277427DA" w14:textId="77777777" w:rsidR="00EA5A79" w:rsidRDefault="00EA5A79" w:rsidP="00E6644C">
            <w:pPr>
              <w:pStyle w:val="TAC"/>
            </w:pPr>
            <w:r>
              <w:t>0</w:t>
            </w:r>
          </w:p>
        </w:tc>
        <w:tc>
          <w:tcPr>
            <w:tcW w:w="992" w:type="dxa"/>
            <w:vAlign w:val="center"/>
          </w:tcPr>
          <w:p w14:paraId="2E299BA8" w14:textId="77777777" w:rsidR="00EA5A79" w:rsidRDefault="00EA5A79" w:rsidP="00E6644C">
            <w:pPr>
              <w:pStyle w:val="TAC"/>
            </w:pPr>
            <w:r>
              <w:t>0</w:t>
            </w:r>
          </w:p>
        </w:tc>
        <w:tc>
          <w:tcPr>
            <w:tcW w:w="992" w:type="dxa"/>
            <w:vAlign w:val="center"/>
          </w:tcPr>
          <w:p w14:paraId="0D453E1F" w14:textId="77777777" w:rsidR="00EA5A79" w:rsidRDefault="00EA5A79" w:rsidP="00E6644C">
            <w:pPr>
              <w:pStyle w:val="TAC"/>
            </w:pPr>
            <w:r>
              <w:t>0</w:t>
            </w:r>
          </w:p>
        </w:tc>
        <w:tc>
          <w:tcPr>
            <w:tcW w:w="992" w:type="dxa"/>
            <w:vAlign w:val="center"/>
          </w:tcPr>
          <w:p w14:paraId="346CE6AE" w14:textId="77777777" w:rsidR="00EA5A79" w:rsidRDefault="00EA5A79" w:rsidP="00E6644C">
            <w:pPr>
              <w:pStyle w:val="TAC"/>
            </w:pPr>
            <w:r>
              <w:t>0</w:t>
            </w:r>
          </w:p>
        </w:tc>
        <w:tc>
          <w:tcPr>
            <w:tcW w:w="993" w:type="dxa"/>
            <w:vAlign w:val="center"/>
          </w:tcPr>
          <w:p w14:paraId="50DA7C9F" w14:textId="77777777" w:rsidR="00EA5A79" w:rsidRDefault="00EA5A79" w:rsidP="00E6644C">
            <w:pPr>
              <w:pStyle w:val="TAC"/>
            </w:pPr>
            <w:r>
              <w:t>0</w:t>
            </w:r>
          </w:p>
        </w:tc>
      </w:tr>
      <w:tr w:rsidR="00EA5A79" w14:paraId="3586AA10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9B172C9" w14:textId="77777777" w:rsidR="00EA5A79" w:rsidRDefault="00EA5A79" w:rsidP="00E6644C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5954" w:type="dxa"/>
            <w:gridSpan w:val="6"/>
            <w:vAlign w:val="center"/>
          </w:tcPr>
          <w:p w14:paraId="678D5F1C" w14:textId="77777777" w:rsidR="00EA5A79" w:rsidRDefault="00EA5A79" w:rsidP="00E6644C">
            <w:pPr>
              <w:pStyle w:val="TAC"/>
            </w:pPr>
            <w:r>
              <w:t>alignment assumptions at the tx and rx sides</w:t>
            </w:r>
          </w:p>
        </w:tc>
      </w:tr>
      <w:tr w:rsidR="00EA5A79" w14:paraId="2B9E77DC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A36E914" w14:textId="77777777" w:rsidR="00EA5A79" w:rsidRDefault="00EA5A79" w:rsidP="00E6644C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5954" w:type="dxa"/>
            <w:gridSpan w:val="6"/>
            <w:vAlign w:val="center"/>
          </w:tcPr>
          <w:p w14:paraId="77985FC1" w14:textId="77777777" w:rsidR="00EA5A79" w:rsidRDefault="00EA5A79" w:rsidP="00E6644C">
            <w:pPr>
              <w:pStyle w:val="TAC"/>
            </w:pPr>
            <w:r>
              <w:t>codebook</w:t>
            </w:r>
          </w:p>
        </w:tc>
      </w:tr>
      <w:tr w:rsidR="00EA5A79" w14:paraId="3132203E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968F96D" w14:textId="77777777" w:rsidR="00EA5A79" w:rsidRDefault="00EA5A79" w:rsidP="00E6644C">
            <w:pPr>
              <w:pStyle w:val="TAC"/>
            </w:pPr>
            <w:r>
              <w:lastRenderedPageBreak/>
              <w:t>Evaluated Enhancement for Rel.17</w:t>
            </w:r>
          </w:p>
        </w:tc>
        <w:tc>
          <w:tcPr>
            <w:tcW w:w="992" w:type="dxa"/>
            <w:vAlign w:val="center"/>
          </w:tcPr>
          <w:p w14:paraId="4B35C7E1" w14:textId="77777777" w:rsidR="00EA5A79" w:rsidRDefault="00EA5A79" w:rsidP="00E6644C">
            <w:pPr>
              <w:pStyle w:val="TAC"/>
            </w:pPr>
            <w:r>
              <w:t>RAIM</w:t>
            </w:r>
          </w:p>
        </w:tc>
        <w:tc>
          <w:tcPr>
            <w:tcW w:w="993" w:type="dxa"/>
            <w:vAlign w:val="center"/>
          </w:tcPr>
          <w:p w14:paraId="6941D130" w14:textId="77777777" w:rsidR="00EA5A79" w:rsidRDefault="00EA5A79" w:rsidP="00E6644C">
            <w:pPr>
              <w:pStyle w:val="TAC"/>
            </w:pPr>
            <w:r>
              <w:t>RAIM</w:t>
            </w:r>
          </w:p>
        </w:tc>
        <w:tc>
          <w:tcPr>
            <w:tcW w:w="992" w:type="dxa"/>
            <w:vAlign w:val="center"/>
          </w:tcPr>
          <w:p w14:paraId="1D02FF19" w14:textId="77777777" w:rsidR="00EA5A79" w:rsidRDefault="00EA5A79" w:rsidP="00E6644C">
            <w:pPr>
              <w:pStyle w:val="TAC"/>
            </w:pPr>
            <w:r>
              <w:t>RAIM</w:t>
            </w:r>
          </w:p>
        </w:tc>
        <w:tc>
          <w:tcPr>
            <w:tcW w:w="992" w:type="dxa"/>
            <w:vAlign w:val="center"/>
          </w:tcPr>
          <w:p w14:paraId="170121B3" w14:textId="77777777" w:rsidR="00EA5A79" w:rsidRDefault="00EA5A79" w:rsidP="00E6644C">
            <w:pPr>
              <w:pStyle w:val="TAC"/>
            </w:pPr>
            <w:r>
              <w:t>RAIM</w:t>
            </w:r>
          </w:p>
        </w:tc>
        <w:tc>
          <w:tcPr>
            <w:tcW w:w="992" w:type="dxa"/>
            <w:vAlign w:val="center"/>
          </w:tcPr>
          <w:p w14:paraId="21768BAC" w14:textId="77777777" w:rsidR="00EA5A79" w:rsidRDefault="00EA5A79" w:rsidP="00E6644C">
            <w:pPr>
              <w:pStyle w:val="TAC"/>
            </w:pPr>
            <w:r>
              <w:t>RAIM</w:t>
            </w:r>
          </w:p>
        </w:tc>
        <w:tc>
          <w:tcPr>
            <w:tcW w:w="993" w:type="dxa"/>
            <w:vAlign w:val="center"/>
          </w:tcPr>
          <w:p w14:paraId="5BD90F70" w14:textId="77777777" w:rsidR="00EA5A79" w:rsidRDefault="00EA5A79" w:rsidP="00E6644C">
            <w:pPr>
              <w:pStyle w:val="TAC"/>
            </w:pPr>
            <w:r>
              <w:t>RAIM</w:t>
            </w:r>
          </w:p>
        </w:tc>
      </w:tr>
      <w:tr w:rsidR="00EA5A79" w:rsidRPr="00EA5A79" w14:paraId="1187936B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B0BBB38" w14:textId="77777777" w:rsidR="00EA5A79" w:rsidRDefault="00EA5A79" w:rsidP="00E6644C">
            <w:pPr>
              <w:pStyle w:val="TAC"/>
            </w:pPr>
            <w:r>
              <w:t>Additional notes, if any</w:t>
            </w:r>
          </w:p>
        </w:tc>
        <w:tc>
          <w:tcPr>
            <w:tcW w:w="992" w:type="dxa"/>
            <w:vAlign w:val="center"/>
          </w:tcPr>
          <w:p w14:paraId="3C1A453C" w14:textId="2A883C04" w:rsidR="00EA5A79" w:rsidRDefault="00EA5A79" w:rsidP="00E664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With </w:t>
            </w:r>
            <w:r>
              <w:t>absolute time of arrival modelling</w:t>
            </w:r>
          </w:p>
        </w:tc>
        <w:tc>
          <w:tcPr>
            <w:tcW w:w="993" w:type="dxa"/>
            <w:vAlign w:val="center"/>
          </w:tcPr>
          <w:p w14:paraId="56DEEC3B" w14:textId="4E335505" w:rsidR="00EA5A79" w:rsidRDefault="00EA5A79" w:rsidP="00E6644C">
            <w:pPr>
              <w:pStyle w:val="TAC"/>
            </w:pPr>
            <w:r>
              <w:rPr>
                <w:lang w:eastAsia="zh-CN"/>
              </w:rPr>
              <w:t xml:space="preserve">With </w:t>
            </w:r>
            <w:r>
              <w:t>absolute time of arrival modelling</w:t>
            </w:r>
          </w:p>
        </w:tc>
        <w:tc>
          <w:tcPr>
            <w:tcW w:w="992" w:type="dxa"/>
            <w:vAlign w:val="center"/>
          </w:tcPr>
          <w:p w14:paraId="411980AE" w14:textId="01B6D6DA" w:rsidR="00EA5A79" w:rsidRDefault="00EA5A79" w:rsidP="00E6644C">
            <w:pPr>
              <w:pStyle w:val="TAC"/>
            </w:pPr>
            <w:r>
              <w:rPr>
                <w:lang w:eastAsia="zh-CN"/>
              </w:rPr>
              <w:t xml:space="preserve">With </w:t>
            </w:r>
            <w:r>
              <w:t>absolute time of arrival modelling</w:t>
            </w:r>
          </w:p>
        </w:tc>
        <w:tc>
          <w:tcPr>
            <w:tcW w:w="992" w:type="dxa"/>
            <w:vAlign w:val="center"/>
          </w:tcPr>
          <w:p w14:paraId="0A6A669C" w14:textId="3D05F922" w:rsidR="00EA5A79" w:rsidRDefault="00EA5A79" w:rsidP="00E6644C">
            <w:pPr>
              <w:pStyle w:val="TAC"/>
            </w:pPr>
            <w:r>
              <w:rPr>
                <w:lang w:eastAsia="zh-CN"/>
              </w:rPr>
              <w:t xml:space="preserve">With </w:t>
            </w:r>
            <w:r>
              <w:t>absolute time of arrival modelling</w:t>
            </w:r>
          </w:p>
        </w:tc>
        <w:tc>
          <w:tcPr>
            <w:tcW w:w="992" w:type="dxa"/>
          </w:tcPr>
          <w:p w14:paraId="2EEF2885" w14:textId="5884F77D" w:rsidR="00EA5A79" w:rsidRDefault="00EA5A79" w:rsidP="00E6644C">
            <w:pPr>
              <w:pStyle w:val="TAC"/>
            </w:pPr>
            <w:r>
              <w:rPr>
                <w:lang w:eastAsia="zh-CN"/>
              </w:rPr>
              <w:t xml:space="preserve">With </w:t>
            </w:r>
            <w:r>
              <w:t>absolute time of arrival modelling</w:t>
            </w:r>
          </w:p>
        </w:tc>
        <w:tc>
          <w:tcPr>
            <w:tcW w:w="993" w:type="dxa"/>
          </w:tcPr>
          <w:p w14:paraId="27F2327C" w14:textId="7A985631" w:rsidR="00EA5A79" w:rsidRDefault="00EA5A79" w:rsidP="00E6644C">
            <w:pPr>
              <w:pStyle w:val="TAC"/>
            </w:pPr>
            <w:r>
              <w:rPr>
                <w:lang w:eastAsia="zh-CN"/>
              </w:rPr>
              <w:t xml:space="preserve">With </w:t>
            </w:r>
            <w:r>
              <w:t>absolute time of arrival modelling</w:t>
            </w:r>
          </w:p>
        </w:tc>
      </w:tr>
    </w:tbl>
    <w:p w14:paraId="152913DA" w14:textId="77777777" w:rsidR="00AA744A" w:rsidRDefault="00AA744A"/>
    <w:bookmarkEnd w:id="19"/>
    <w:p w14:paraId="63EB4B10" w14:textId="1D1573FB" w:rsidR="00AA744A" w:rsidRDefault="00944D31">
      <w:pPr>
        <w:pStyle w:val="TH"/>
      </w:pPr>
      <w:r>
        <w:lastRenderedPageBreak/>
        <w:t>Table C.2.1.5.1-1</w:t>
      </w:r>
      <w:r w:rsidR="00FA6FDB">
        <w:t>9</w:t>
      </w:r>
      <w:r>
        <w:t>: NR positioning enhancements - evaluation scenarios and parameters</w:t>
      </w:r>
    </w:p>
    <w:tbl>
      <w:tblPr>
        <w:tblW w:w="977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992"/>
        <w:gridCol w:w="993"/>
        <w:gridCol w:w="992"/>
        <w:gridCol w:w="992"/>
        <w:gridCol w:w="992"/>
        <w:gridCol w:w="993"/>
        <w:gridCol w:w="993"/>
        <w:gridCol w:w="993"/>
      </w:tblGrid>
      <w:tr w:rsidR="00AA744A" w14:paraId="64FEDB25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4AB9FD8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992" w:type="dxa"/>
            <w:vAlign w:val="center"/>
          </w:tcPr>
          <w:p w14:paraId="5720050C" w14:textId="77777777" w:rsidR="00AA744A" w:rsidRDefault="00944D31">
            <w:pPr>
              <w:pStyle w:val="TAH"/>
            </w:pPr>
            <w:r>
              <w:t>[Case E-V1] (InF-SH, FR1)</w:t>
            </w:r>
          </w:p>
        </w:tc>
        <w:tc>
          <w:tcPr>
            <w:tcW w:w="993" w:type="dxa"/>
            <w:vAlign w:val="center"/>
          </w:tcPr>
          <w:p w14:paraId="026E8690" w14:textId="77777777" w:rsidR="00AA744A" w:rsidRDefault="00944D31">
            <w:pPr>
              <w:pStyle w:val="TAH"/>
            </w:pPr>
            <w:r>
              <w:t>[Case E-V2] (InF-DH, FR1)</w:t>
            </w:r>
          </w:p>
        </w:tc>
        <w:tc>
          <w:tcPr>
            <w:tcW w:w="992" w:type="dxa"/>
            <w:vAlign w:val="center"/>
          </w:tcPr>
          <w:p w14:paraId="652CF6AF" w14:textId="77777777" w:rsidR="00AA744A" w:rsidRDefault="00944D31">
            <w:pPr>
              <w:pStyle w:val="TAH"/>
            </w:pPr>
            <w:r>
              <w:t>[Case E- V3] (InF-SH, FR1)</w:t>
            </w:r>
          </w:p>
        </w:tc>
        <w:tc>
          <w:tcPr>
            <w:tcW w:w="992" w:type="dxa"/>
            <w:vAlign w:val="center"/>
          </w:tcPr>
          <w:p w14:paraId="09009682" w14:textId="77777777" w:rsidR="00AA744A" w:rsidRDefault="00944D31">
            <w:pPr>
              <w:pStyle w:val="TAH"/>
            </w:pPr>
            <w:r>
              <w:t>[Case E-V4] (InF-DH, FR1)</w:t>
            </w:r>
          </w:p>
        </w:tc>
        <w:tc>
          <w:tcPr>
            <w:tcW w:w="992" w:type="dxa"/>
            <w:vAlign w:val="center"/>
          </w:tcPr>
          <w:p w14:paraId="769AB82A" w14:textId="77777777" w:rsidR="00AA744A" w:rsidRDefault="00944D31">
            <w:pPr>
              <w:pStyle w:val="TAH"/>
            </w:pPr>
            <w:r>
              <w:t>[Case E- V5] (InF-SH, FR1)</w:t>
            </w:r>
          </w:p>
        </w:tc>
        <w:tc>
          <w:tcPr>
            <w:tcW w:w="993" w:type="dxa"/>
            <w:vAlign w:val="center"/>
          </w:tcPr>
          <w:p w14:paraId="28981347" w14:textId="77777777" w:rsidR="00AA744A" w:rsidRDefault="00944D31">
            <w:pPr>
              <w:pStyle w:val="TAH"/>
            </w:pPr>
            <w:r>
              <w:t>[Case E-V6] (InF-DH, FR1)</w:t>
            </w:r>
          </w:p>
        </w:tc>
        <w:tc>
          <w:tcPr>
            <w:tcW w:w="993" w:type="dxa"/>
            <w:vAlign w:val="center"/>
          </w:tcPr>
          <w:p w14:paraId="6D28538C" w14:textId="77777777" w:rsidR="00AA744A" w:rsidRDefault="00944D31">
            <w:pPr>
              <w:pStyle w:val="TAH"/>
            </w:pPr>
            <w:r>
              <w:t>[Case E-V7] (InF-SH, FR1)</w:t>
            </w:r>
          </w:p>
        </w:tc>
        <w:tc>
          <w:tcPr>
            <w:tcW w:w="993" w:type="dxa"/>
            <w:vAlign w:val="center"/>
          </w:tcPr>
          <w:p w14:paraId="3F1A0A03" w14:textId="77777777" w:rsidR="00AA744A" w:rsidRDefault="00944D31">
            <w:pPr>
              <w:pStyle w:val="TAH"/>
            </w:pPr>
            <w:r>
              <w:t>[Case E-V8] (InF-DH, FR1)</w:t>
            </w:r>
          </w:p>
        </w:tc>
      </w:tr>
      <w:tr w:rsidR="00AA744A" w14:paraId="6597C5A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02A1447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992" w:type="dxa"/>
            <w:vAlign w:val="center"/>
          </w:tcPr>
          <w:p w14:paraId="0958A89C" w14:textId="77777777" w:rsidR="00AA744A" w:rsidRDefault="00944D31">
            <w:pPr>
              <w:pStyle w:val="TAC"/>
            </w:pPr>
            <w:r>
              <w:t>InF-SH</w:t>
            </w:r>
          </w:p>
          <w:p w14:paraId="294920B8" w14:textId="77777777" w:rsidR="00AA744A" w:rsidRDefault="00944D31">
            <w:pPr>
              <w:pStyle w:val="TAC"/>
            </w:pPr>
            <w:r>
              <w:t>(BS height = 8m</w:t>
            </w:r>
          </w:p>
          <w:p w14:paraId="75790796" w14:textId="77777777" w:rsidR="00AA744A" w:rsidRDefault="00944D31">
            <w:pPr>
              <w:pStyle w:val="TAC"/>
            </w:pPr>
            <w:r>
              <w:t>UE height =1.5m)</w:t>
            </w:r>
          </w:p>
        </w:tc>
        <w:tc>
          <w:tcPr>
            <w:tcW w:w="993" w:type="dxa"/>
            <w:vAlign w:val="center"/>
          </w:tcPr>
          <w:p w14:paraId="3F24F00A" w14:textId="77777777" w:rsidR="00AA744A" w:rsidRDefault="00944D31">
            <w:pPr>
              <w:pStyle w:val="TAC"/>
            </w:pPr>
            <w:r>
              <w:t>InF-DH</w:t>
            </w:r>
          </w:p>
          <w:p w14:paraId="071994DD" w14:textId="77777777" w:rsidR="00AA744A" w:rsidRDefault="00944D31">
            <w:pPr>
              <w:pStyle w:val="TAC"/>
            </w:pPr>
            <w:r>
              <w:t>(40%, 2, 2) (BS height = 8m</w:t>
            </w:r>
          </w:p>
          <w:p w14:paraId="7B70A4F8" w14:textId="77777777" w:rsidR="00AA744A" w:rsidRDefault="00944D31">
            <w:pPr>
              <w:pStyle w:val="TAC"/>
            </w:pPr>
            <w:r>
              <w:t>UE height =1.5m)</w:t>
            </w:r>
          </w:p>
        </w:tc>
        <w:tc>
          <w:tcPr>
            <w:tcW w:w="992" w:type="dxa"/>
            <w:vAlign w:val="center"/>
          </w:tcPr>
          <w:p w14:paraId="2B75B143" w14:textId="77777777" w:rsidR="00AA744A" w:rsidRDefault="00944D31">
            <w:pPr>
              <w:pStyle w:val="TAC"/>
            </w:pPr>
            <w:r>
              <w:t>InF-SH</w:t>
            </w:r>
          </w:p>
          <w:p w14:paraId="5D1E11DB" w14:textId="77777777" w:rsidR="00AA744A" w:rsidRDefault="00944D31">
            <w:pPr>
              <w:pStyle w:val="TAC"/>
            </w:pPr>
            <w:r>
              <w:t>(BS height = {4,8}m</w:t>
            </w:r>
          </w:p>
          <w:p w14:paraId="659FF970" w14:textId="77777777" w:rsidR="00AA744A" w:rsidRDefault="00944D31">
            <w:pPr>
              <w:pStyle w:val="TAC"/>
            </w:pPr>
            <w:r>
              <w:t>UE height =1.5m)</w:t>
            </w:r>
          </w:p>
        </w:tc>
        <w:tc>
          <w:tcPr>
            <w:tcW w:w="992" w:type="dxa"/>
            <w:vAlign w:val="center"/>
          </w:tcPr>
          <w:p w14:paraId="453139B2" w14:textId="77777777" w:rsidR="00AA744A" w:rsidRDefault="00944D31">
            <w:pPr>
              <w:pStyle w:val="TAC"/>
            </w:pPr>
            <w:r>
              <w:t>InF-DH</w:t>
            </w:r>
          </w:p>
          <w:p w14:paraId="0C7F2CBF" w14:textId="77777777" w:rsidR="00AA744A" w:rsidRDefault="00944D31">
            <w:pPr>
              <w:pStyle w:val="TAC"/>
            </w:pPr>
            <w:r>
              <w:t>(40%, 2, 2) (BS height = {4,8}m</w:t>
            </w:r>
          </w:p>
          <w:p w14:paraId="05E44F04" w14:textId="77777777" w:rsidR="00AA744A" w:rsidRDefault="00944D31">
            <w:pPr>
              <w:pStyle w:val="TAC"/>
            </w:pPr>
            <w:r>
              <w:t>UE height =1.5m)</w:t>
            </w:r>
          </w:p>
        </w:tc>
        <w:tc>
          <w:tcPr>
            <w:tcW w:w="992" w:type="dxa"/>
            <w:vAlign w:val="center"/>
          </w:tcPr>
          <w:p w14:paraId="22B805B3" w14:textId="77777777" w:rsidR="00AA744A" w:rsidRDefault="00944D31">
            <w:pPr>
              <w:pStyle w:val="TAC"/>
            </w:pPr>
            <w:r>
              <w:t>InF-SH</w:t>
            </w:r>
          </w:p>
          <w:p w14:paraId="08BF752E" w14:textId="77777777" w:rsidR="00AA744A" w:rsidRDefault="00944D31">
            <w:pPr>
              <w:pStyle w:val="TAC"/>
            </w:pPr>
            <w:r>
              <w:t>(BS height =8m</w:t>
            </w:r>
          </w:p>
          <w:p w14:paraId="33FF0E53" w14:textId="77777777" w:rsidR="00AA744A" w:rsidRDefault="00944D31">
            <w:pPr>
              <w:pStyle w:val="TAC"/>
            </w:pPr>
            <w:r>
              <w:t>UE height =[0.5,2]m)</w:t>
            </w:r>
          </w:p>
        </w:tc>
        <w:tc>
          <w:tcPr>
            <w:tcW w:w="993" w:type="dxa"/>
            <w:vAlign w:val="center"/>
          </w:tcPr>
          <w:p w14:paraId="5AD54ADC" w14:textId="77777777" w:rsidR="00AA744A" w:rsidRDefault="00944D31">
            <w:pPr>
              <w:pStyle w:val="TAC"/>
            </w:pPr>
            <w:r>
              <w:t>InF-DH</w:t>
            </w:r>
          </w:p>
          <w:p w14:paraId="43A5C96A" w14:textId="77777777" w:rsidR="00AA744A" w:rsidRDefault="00944D31">
            <w:pPr>
              <w:pStyle w:val="TAC"/>
            </w:pPr>
            <w:r>
              <w:t>(40%, 2, 2), (BS height =8m</w:t>
            </w:r>
          </w:p>
          <w:p w14:paraId="4A2CCC23" w14:textId="77777777" w:rsidR="00AA744A" w:rsidRDefault="00944D31">
            <w:pPr>
              <w:pStyle w:val="TAC"/>
            </w:pPr>
            <w:r>
              <w:t>UE height =[0.5,2]m)</w:t>
            </w:r>
          </w:p>
        </w:tc>
        <w:tc>
          <w:tcPr>
            <w:tcW w:w="993" w:type="dxa"/>
            <w:vAlign w:val="center"/>
          </w:tcPr>
          <w:p w14:paraId="33A03262" w14:textId="77777777" w:rsidR="00AA744A" w:rsidRDefault="00944D31">
            <w:pPr>
              <w:pStyle w:val="TAC"/>
            </w:pPr>
            <w:r>
              <w:t>InF-SH</w:t>
            </w:r>
          </w:p>
          <w:p w14:paraId="23B9A103" w14:textId="77777777" w:rsidR="00AA744A" w:rsidRDefault="00944D31">
            <w:pPr>
              <w:pStyle w:val="TAC"/>
            </w:pPr>
            <w:r>
              <w:t>(BS height = {4,8}m</w:t>
            </w:r>
          </w:p>
          <w:p w14:paraId="2362A78A" w14:textId="77777777" w:rsidR="00AA744A" w:rsidRDefault="00944D31">
            <w:pPr>
              <w:pStyle w:val="TAC"/>
            </w:pPr>
            <w:r>
              <w:t>UE height =[0.5,2]m)</w:t>
            </w:r>
          </w:p>
        </w:tc>
        <w:tc>
          <w:tcPr>
            <w:tcW w:w="993" w:type="dxa"/>
            <w:vAlign w:val="center"/>
          </w:tcPr>
          <w:p w14:paraId="1AC21C7F" w14:textId="77777777" w:rsidR="00AA744A" w:rsidRDefault="00944D31">
            <w:pPr>
              <w:pStyle w:val="TAC"/>
            </w:pPr>
            <w:r>
              <w:t>InF-DH</w:t>
            </w:r>
          </w:p>
          <w:p w14:paraId="23CBF2EE" w14:textId="77777777" w:rsidR="00AA744A" w:rsidRDefault="00944D31">
            <w:pPr>
              <w:pStyle w:val="TAC"/>
            </w:pPr>
            <w:r>
              <w:t>(40%, 2, 2) (BS height = {4,8}m</w:t>
            </w:r>
          </w:p>
          <w:p w14:paraId="6233502D" w14:textId="77777777" w:rsidR="00AA744A" w:rsidRDefault="00944D31">
            <w:pPr>
              <w:pStyle w:val="TAC"/>
            </w:pPr>
            <w:r>
              <w:t>UE height =[0.5,2]m)</w:t>
            </w:r>
          </w:p>
        </w:tc>
      </w:tr>
      <w:tr w:rsidR="00AA744A" w14:paraId="5D6EDA2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A85B84A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992" w:type="dxa"/>
            <w:vAlign w:val="center"/>
          </w:tcPr>
          <w:p w14:paraId="46FB9998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3" w:type="dxa"/>
            <w:vAlign w:val="center"/>
          </w:tcPr>
          <w:p w14:paraId="3D40243A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2" w:type="dxa"/>
            <w:vAlign w:val="center"/>
          </w:tcPr>
          <w:p w14:paraId="60BA8DE6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2" w:type="dxa"/>
            <w:vAlign w:val="center"/>
          </w:tcPr>
          <w:p w14:paraId="6FE29FAC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2" w:type="dxa"/>
            <w:vAlign w:val="center"/>
          </w:tcPr>
          <w:p w14:paraId="641471A2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3" w:type="dxa"/>
            <w:vAlign w:val="center"/>
          </w:tcPr>
          <w:p w14:paraId="7F584045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3" w:type="dxa"/>
            <w:vAlign w:val="center"/>
          </w:tcPr>
          <w:p w14:paraId="77A690E6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3" w:type="dxa"/>
            <w:vAlign w:val="center"/>
          </w:tcPr>
          <w:p w14:paraId="4C11AEE1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01CB637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0B42A5E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992" w:type="dxa"/>
            <w:vAlign w:val="center"/>
          </w:tcPr>
          <w:p w14:paraId="1ACA18F7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562C73C7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2" w:type="dxa"/>
            <w:vAlign w:val="center"/>
          </w:tcPr>
          <w:p w14:paraId="0262798B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2" w:type="dxa"/>
            <w:vAlign w:val="center"/>
          </w:tcPr>
          <w:p w14:paraId="16DD7602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2" w:type="dxa"/>
            <w:vAlign w:val="center"/>
          </w:tcPr>
          <w:p w14:paraId="4904DA29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5A32208C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501789E7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3212441A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547A4EF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2B4047A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992" w:type="dxa"/>
            <w:vAlign w:val="center"/>
          </w:tcPr>
          <w:p w14:paraId="7F1CAF42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3" w:type="dxa"/>
            <w:vAlign w:val="center"/>
          </w:tcPr>
          <w:p w14:paraId="0A7C8053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2" w:type="dxa"/>
            <w:vAlign w:val="center"/>
          </w:tcPr>
          <w:p w14:paraId="6553A1AE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2" w:type="dxa"/>
            <w:vAlign w:val="center"/>
          </w:tcPr>
          <w:p w14:paraId="546E6C86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2" w:type="dxa"/>
            <w:vAlign w:val="center"/>
          </w:tcPr>
          <w:p w14:paraId="2B462221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3" w:type="dxa"/>
            <w:vAlign w:val="center"/>
          </w:tcPr>
          <w:p w14:paraId="3C981079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3" w:type="dxa"/>
            <w:vAlign w:val="center"/>
          </w:tcPr>
          <w:p w14:paraId="30BCCC8C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3" w:type="dxa"/>
            <w:vAlign w:val="center"/>
          </w:tcPr>
          <w:p w14:paraId="55FFE17D" w14:textId="77777777" w:rsidR="00AA744A" w:rsidRDefault="00944D31">
            <w:pPr>
              <w:pStyle w:val="TAC"/>
            </w:pPr>
            <w:r>
              <w:t>100MHz</w:t>
            </w:r>
          </w:p>
        </w:tc>
      </w:tr>
      <w:tr w:rsidR="00AA744A" w14:paraId="0DDB79A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333B89C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992" w:type="dxa"/>
            <w:vAlign w:val="center"/>
          </w:tcPr>
          <w:p w14:paraId="223E2DF0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46750E01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993" w:type="dxa"/>
            <w:vAlign w:val="center"/>
          </w:tcPr>
          <w:p w14:paraId="13A71096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0B340444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992" w:type="dxa"/>
            <w:vAlign w:val="center"/>
          </w:tcPr>
          <w:p w14:paraId="659459E6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0749CB69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992" w:type="dxa"/>
            <w:vAlign w:val="center"/>
          </w:tcPr>
          <w:p w14:paraId="350D427A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58BC1929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992" w:type="dxa"/>
            <w:vAlign w:val="center"/>
          </w:tcPr>
          <w:p w14:paraId="431E27BD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76E76270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993" w:type="dxa"/>
            <w:vAlign w:val="center"/>
          </w:tcPr>
          <w:p w14:paraId="25B8484B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29BA246A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993" w:type="dxa"/>
            <w:vAlign w:val="center"/>
          </w:tcPr>
          <w:p w14:paraId="6513AEB4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3F221212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993" w:type="dxa"/>
            <w:vAlign w:val="center"/>
          </w:tcPr>
          <w:p w14:paraId="191C1ED9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6D82A4B" w14:textId="77777777" w:rsidR="00AA744A" w:rsidRDefault="00944D31">
            <w:pPr>
              <w:pStyle w:val="TAC"/>
            </w:pPr>
            <w:r>
              <w:t>(comb-6 6 symbols)</w:t>
            </w:r>
          </w:p>
        </w:tc>
      </w:tr>
      <w:tr w:rsidR="00AA744A" w14:paraId="324DD93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7D7DA68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6EE2AB95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7940" w:type="dxa"/>
            <w:gridSpan w:val="8"/>
            <w:vAlign w:val="center"/>
          </w:tcPr>
          <w:p w14:paraId="08DD713D" w14:textId="77777777" w:rsidR="00AA744A" w:rsidRDefault="00944D31">
            <w:pPr>
              <w:pStyle w:val="TAC"/>
            </w:pPr>
            <w:r>
              <w:t xml:space="preserve">1 port, QPSK-PN </w:t>
            </w:r>
          </w:p>
        </w:tc>
      </w:tr>
      <w:tr w:rsidR="00AA744A" w14:paraId="474C8C8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F94268B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7940" w:type="dxa"/>
            <w:gridSpan w:val="8"/>
            <w:vAlign w:val="center"/>
          </w:tcPr>
          <w:p w14:paraId="2197887A" w14:textId="77777777" w:rsidR="00AA744A" w:rsidRDefault="00944D31">
            <w:pPr>
              <w:pStyle w:val="TAC"/>
            </w:pPr>
            <w:r>
              <w:t>18</w:t>
            </w:r>
          </w:p>
          <w:p w14:paraId="4D5B6C0A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65B466D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EB90404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7940" w:type="dxa"/>
            <w:gridSpan w:val="8"/>
            <w:vAlign w:val="center"/>
          </w:tcPr>
          <w:p w14:paraId="7ADC04E3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273E089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4D9E8A5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7940" w:type="dxa"/>
            <w:gridSpan w:val="8"/>
            <w:vAlign w:val="center"/>
          </w:tcPr>
          <w:p w14:paraId="46BEF807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0C705F1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1DBB5B0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7940" w:type="dxa"/>
            <w:gridSpan w:val="8"/>
            <w:vAlign w:val="center"/>
          </w:tcPr>
          <w:p w14:paraId="34D5E2F3" w14:textId="77777777" w:rsidR="00AA744A" w:rsidRDefault="00944D31">
            <w:pPr>
              <w:pStyle w:val="TAC"/>
            </w:pPr>
            <w:r>
              <w:t>7.78dB</w:t>
            </w:r>
          </w:p>
        </w:tc>
      </w:tr>
      <w:tr w:rsidR="00AA744A" w14:paraId="038094D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DFCD4E3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7940" w:type="dxa"/>
            <w:gridSpan w:val="8"/>
            <w:vAlign w:val="center"/>
          </w:tcPr>
          <w:p w14:paraId="777FF901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2B2EC51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6DA270F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7940" w:type="dxa"/>
            <w:gridSpan w:val="8"/>
            <w:vAlign w:val="center"/>
          </w:tcPr>
          <w:p w14:paraId="2A19646F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6337BE6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C4B4012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7940" w:type="dxa"/>
            <w:gridSpan w:val="8"/>
            <w:vAlign w:val="center"/>
          </w:tcPr>
          <w:p w14:paraId="2DE5C809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2074EDD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C90A460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992" w:type="dxa"/>
            <w:vAlign w:val="center"/>
          </w:tcPr>
          <w:p w14:paraId="03FED5BD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993" w:type="dxa"/>
            <w:vAlign w:val="center"/>
          </w:tcPr>
          <w:p w14:paraId="625A65A3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992" w:type="dxa"/>
            <w:vAlign w:val="center"/>
          </w:tcPr>
          <w:p w14:paraId="40F9FDF9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992" w:type="dxa"/>
            <w:vAlign w:val="center"/>
          </w:tcPr>
          <w:p w14:paraId="5191188A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992" w:type="dxa"/>
            <w:vAlign w:val="center"/>
          </w:tcPr>
          <w:p w14:paraId="4667533A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993" w:type="dxa"/>
            <w:vAlign w:val="center"/>
          </w:tcPr>
          <w:p w14:paraId="04F0C3E5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993" w:type="dxa"/>
            <w:vAlign w:val="center"/>
          </w:tcPr>
          <w:p w14:paraId="2397EA48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993" w:type="dxa"/>
            <w:vAlign w:val="center"/>
          </w:tcPr>
          <w:p w14:paraId="16038794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</w:tr>
      <w:tr w:rsidR="00AA744A" w14:paraId="76DD576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0D4357B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992" w:type="dxa"/>
            <w:vAlign w:val="center"/>
          </w:tcPr>
          <w:p w14:paraId="28147F42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993" w:type="dxa"/>
            <w:vAlign w:val="center"/>
          </w:tcPr>
          <w:p w14:paraId="3562DD12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992" w:type="dxa"/>
            <w:vAlign w:val="center"/>
          </w:tcPr>
          <w:p w14:paraId="2CC7CA11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992" w:type="dxa"/>
            <w:vAlign w:val="center"/>
          </w:tcPr>
          <w:p w14:paraId="079FAF71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992" w:type="dxa"/>
            <w:vAlign w:val="center"/>
          </w:tcPr>
          <w:p w14:paraId="141A3D8C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993" w:type="dxa"/>
            <w:vAlign w:val="center"/>
          </w:tcPr>
          <w:p w14:paraId="4DB7DFE0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993" w:type="dxa"/>
            <w:vAlign w:val="center"/>
          </w:tcPr>
          <w:p w14:paraId="2214812C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993" w:type="dxa"/>
            <w:vAlign w:val="center"/>
          </w:tcPr>
          <w:p w14:paraId="07AC44F0" w14:textId="77777777" w:rsidR="00AA744A" w:rsidRDefault="00944D31">
            <w:pPr>
              <w:pStyle w:val="TAC"/>
            </w:pPr>
            <w:r>
              <w:t>Perfect sync</w:t>
            </w:r>
          </w:p>
        </w:tc>
      </w:tr>
      <w:tr w:rsidR="00AA744A" w14:paraId="3722A8C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46E9DFA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992" w:type="dxa"/>
            <w:vAlign w:val="center"/>
          </w:tcPr>
          <w:p w14:paraId="42AF4308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993" w:type="dxa"/>
            <w:vAlign w:val="center"/>
          </w:tcPr>
          <w:p w14:paraId="58AB611F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992" w:type="dxa"/>
            <w:vAlign w:val="center"/>
          </w:tcPr>
          <w:p w14:paraId="41B9CC96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992" w:type="dxa"/>
            <w:vAlign w:val="center"/>
          </w:tcPr>
          <w:p w14:paraId="0FEA66AB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992" w:type="dxa"/>
            <w:vAlign w:val="center"/>
          </w:tcPr>
          <w:p w14:paraId="2E716F3C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993" w:type="dxa"/>
            <w:vAlign w:val="center"/>
          </w:tcPr>
          <w:p w14:paraId="50C524B7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993" w:type="dxa"/>
            <w:vAlign w:val="center"/>
          </w:tcPr>
          <w:p w14:paraId="361E6B1B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993" w:type="dxa"/>
            <w:vAlign w:val="center"/>
          </w:tcPr>
          <w:p w14:paraId="47FFB07E" w14:textId="77777777" w:rsidR="00AA744A" w:rsidRDefault="00944D31">
            <w:pPr>
              <w:pStyle w:val="TAC"/>
            </w:pPr>
            <w:r>
              <w:t>0</w:t>
            </w:r>
          </w:p>
        </w:tc>
      </w:tr>
      <w:tr w:rsidR="00AA744A" w14:paraId="510055F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7B13C9F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7940" w:type="dxa"/>
            <w:gridSpan w:val="8"/>
            <w:vAlign w:val="center"/>
          </w:tcPr>
          <w:p w14:paraId="756F7C4C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15AEA87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4EE9D01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7940" w:type="dxa"/>
            <w:gridSpan w:val="8"/>
            <w:vAlign w:val="center"/>
          </w:tcPr>
          <w:p w14:paraId="2109F2A7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103DAA9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882A99C" w14:textId="77777777" w:rsidR="00AA744A" w:rsidRDefault="00944D31">
            <w:pPr>
              <w:pStyle w:val="TAC"/>
            </w:pPr>
            <w:r>
              <w:lastRenderedPageBreak/>
              <w:t>Evaluated Enhancement for Rel.17</w:t>
            </w:r>
          </w:p>
        </w:tc>
        <w:tc>
          <w:tcPr>
            <w:tcW w:w="992" w:type="dxa"/>
            <w:vAlign w:val="center"/>
          </w:tcPr>
          <w:p w14:paraId="77B1BC94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993" w:type="dxa"/>
            <w:vAlign w:val="center"/>
          </w:tcPr>
          <w:p w14:paraId="789C8415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992" w:type="dxa"/>
            <w:vAlign w:val="center"/>
          </w:tcPr>
          <w:p w14:paraId="2783FF75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992" w:type="dxa"/>
            <w:vAlign w:val="center"/>
          </w:tcPr>
          <w:p w14:paraId="0DEBFFA7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992" w:type="dxa"/>
            <w:vAlign w:val="center"/>
          </w:tcPr>
          <w:p w14:paraId="31BB5C78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993" w:type="dxa"/>
            <w:vAlign w:val="center"/>
          </w:tcPr>
          <w:p w14:paraId="7BD74746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993" w:type="dxa"/>
            <w:vAlign w:val="center"/>
          </w:tcPr>
          <w:p w14:paraId="0CD646E9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993" w:type="dxa"/>
            <w:vAlign w:val="center"/>
          </w:tcPr>
          <w:p w14:paraId="136B2380" w14:textId="77777777" w:rsidR="00AA744A" w:rsidRDefault="00944D31">
            <w:pPr>
              <w:pStyle w:val="TAC"/>
            </w:pPr>
            <w:r>
              <w:t>RAIM</w:t>
            </w:r>
          </w:p>
        </w:tc>
      </w:tr>
      <w:tr w:rsidR="00AA744A" w14:paraId="72F575D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8C6021A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992" w:type="dxa"/>
            <w:vAlign w:val="center"/>
          </w:tcPr>
          <w:p w14:paraId="4F4B6F78" w14:textId="77777777" w:rsidR="00AA744A" w:rsidRDefault="00AA744A">
            <w:pPr>
              <w:pStyle w:val="TAC"/>
            </w:pPr>
          </w:p>
        </w:tc>
        <w:tc>
          <w:tcPr>
            <w:tcW w:w="993" w:type="dxa"/>
            <w:vAlign w:val="center"/>
          </w:tcPr>
          <w:p w14:paraId="1C002823" w14:textId="77777777" w:rsidR="00AA744A" w:rsidRDefault="00AA744A">
            <w:pPr>
              <w:pStyle w:val="TAC"/>
            </w:pPr>
          </w:p>
        </w:tc>
        <w:tc>
          <w:tcPr>
            <w:tcW w:w="992" w:type="dxa"/>
            <w:vAlign w:val="center"/>
          </w:tcPr>
          <w:p w14:paraId="4D107C83" w14:textId="77777777" w:rsidR="00AA744A" w:rsidRDefault="00AA744A">
            <w:pPr>
              <w:pStyle w:val="TAC"/>
            </w:pPr>
          </w:p>
        </w:tc>
        <w:tc>
          <w:tcPr>
            <w:tcW w:w="992" w:type="dxa"/>
            <w:vAlign w:val="center"/>
          </w:tcPr>
          <w:p w14:paraId="0C859778" w14:textId="77777777" w:rsidR="00AA744A" w:rsidRDefault="00AA744A">
            <w:pPr>
              <w:pStyle w:val="TAC"/>
            </w:pPr>
          </w:p>
        </w:tc>
        <w:tc>
          <w:tcPr>
            <w:tcW w:w="992" w:type="dxa"/>
          </w:tcPr>
          <w:p w14:paraId="7C107CF4" w14:textId="77777777" w:rsidR="00AA744A" w:rsidRDefault="00AA744A">
            <w:pPr>
              <w:pStyle w:val="TAC"/>
            </w:pPr>
          </w:p>
        </w:tc>
        <w:tc>
          <w:tcPr>
            <w:tcW w:w="993" w:type="dxa"/>
          </w:tcPr>
          <w:p w14:paraId="1F969CD8" w14:textId="77777777" w:rsidR="00AA744A" w:rsidRDefault="00AA744A">
            <w:pPr>
              <w:pStyle w:val="TAC"/>
            </w:pPr>
          </w:p>
        </w:tc>
        <w:tc>
          <w:tcPr>
            <w:tcW w:w="993" w:type="dxa"/>
          </w:tcPr>
          <w:p w14:paraId="700BDC37" w14:textId="77777777" w:rsidR="00AA744A" w:rsidRDefault="00AA744A">
            <w:pPr>
              <w:pStyle w:val="TAC"/>
            </w:pPr>
          </w:p>
        </w:tc>
        <w:tc>
          <w:tcPr>
            <w:tcW w:w="993" w:type="dxa"/>
          </w:tcPr>
          <w:p w14:paraId="120C0A57" w14:textId="77777777" w:rsidR="00AA744A" w:rsidRDefault="00AA744A">
            <w:pPr>
              <w:pStyle w:val="TAC"/>
            </w:pPr>
          </w:p>
        </w:tc>
      </w:tr>
    </w:tbl>
    <w:p w14:paraId="4DB752FC" w14:textId="77777777" w:rsidR="00AA744A" w:rsidRDefault="00AA744A"/>
    <w:p w14:paraId="0CF77447" w14:textId="77777777" w:rsidR="00AA744A" w:rsidRDefault="00944D31">
      <w:pPr>
        <w:pStyle w:val="Heading5"/>
      </w:pPr>
      <w:bookmarkStart w:id="20" w:name="_Toc55965432"/>
      <w:r>
        <w:t>C.2.1.5.2</w:t>
      </w:r>
      <w:r>
        <w:tab/>
        <w:t>Positioning accuracy evaluation results for NR positioning enhancements</w:t>
      </w:r>
      <w:bookmarkEnd w:id="20"/>
    </w:p>
    <w:p w14:paraId="0C347C65" w14:textId="77777777" w:rsidR="00AA744A" w:rsidRDefault="00944D31">
      <w:r>
        <w:t>Evaluation results of horizontal location error for NR positioning enhancements are provided in Table C.2.1.5.2-1.1- Table C.2.1.5.2-1.</w:t>
      </w:r>
      <w:r>
        <w:rPr>
          <w:rFonts w:hint="eastAsia"/>
          <w:lang w:val="en-US" w:eastAsia="zh-CN"/>
        </w:rPr>
        <w:t>3</w:t>
      </w:r>
      <w:r>
        <w:t>:</w:t>
      </w:r>
    </w:p>
    <w:p w14:paraId="5494F5CC" w14:textId="77777777" w:rsidR="00AA744A" w:rsidRDefault="00944D31">
      <w:pPr>
        <w:pStyle w:val="TH"/>
      </w:pPr>
      <w:r>
        <w:lastRenderedPageBreak/>
        <w:t>Table C.2.1.5.2-1.1: NR positioning enhancements - horizontal location error results from [5]</w:t>
      </w:r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1559"/>
        <w:gridCol w:w="993"/>
        <w:gridCol w:w="850"/>
        <w:gridCol w:w="851"/>
        <w:gridCol w:w="1051"/>
      </w:tblGrid>
      <w:tr w:rsidR="00AA744A" w14:paraId="0D1DD129" w14:textId="77777777">
        <w:trPr>
          <w:jc w:val="center"/>
        </w:trPr>
        <w:tc>
          <w:tcPr>
            <w:tcW w:w="4106" w:type="dxa"/>
          </w:tcPr>
          <w:p w14:paraId="71A67B68" w14:textId="77777777" w:rsidR="00AA744A" w:rsidRDefault="00AA744A">
            <w:pPr>
              <w:pStyle w:val="TAH"/>
            </w:pPr>
          </w:p>
        </w:tc>
        <w:tc>
          <w:tcPr>
            <w:tcW w:w="1559" w:type="dxa"/>
          </w:tcPr>
          <w:p w14:paraId="1AD93EFE" w14:textId="77777777" w:rsidR="00AA744A" w:rsidRDefault="00AA744A">
            <w:pPr>
              <w:pStyle w:val="TAH"/>
            </w:pPr>
          </w:p>
        </w:tc>
        <w:tc>
          <w:tcPr>
            <w:tcW w:w="993" w:type="dxa"/>
            <w:vAlign w:val="center"/>
          </w:tcPr>
          <w:p w14:paraId="1B5253A4" w14:textId="77777777" w:rsidR="00AA744A" w:rsidRDefault="00944D31">
            <w:pPr>
              <w:pStyle w:val="TAH"/>
            </w:pPr>
            <w:r>
              <w:t>50%</w:t>
            </w:r>
          </w:p>
        </w:tc>
        <w:tc>
          <w:tcPr>
            <w:tcW w:w="850" w:type="dxa"/>
            <w:vAlign w:val="center"/>
          </w:tcPr>
          <w:p w14:paraId="405F8B5A" w14:textId="77777777" w:rsidR="00AA744A" w:rsidRDefault="00944D31">
            <w:pPr>
              <w:pStyle w:val="TAH"/>
            </w:pPr>
            <w:r>
              <w:t>67%</w:t>
            </w:r>
          </w:p>
        </w:tc>
        <w:tc>
          <w:tcPr>
            <w:tcW w:w="851" w:type="dxa"/>
            <w:vAlign w:val="center"/>
          </w:tcPr>
          <w:p w14:paraId="2C71CE31" w14:textId="77777777" w:rsidR="00AA744A" w:rsidRDefault="00944D31">
            <w:pPr>
              <w:pStyle w:val="TAH"/>
            </w:pPr>
            <w:r>
              <w:t>80%</w:t>
            </w:r>
          </w:p>
        </w:tc>
        <w:tc>
          <w:tcPr>
            <w:tcW w:w="1051" w:type="dxa"/>
            <w:vAlign w:val="center"/>
          </w:tcPr>
          <w:p w14:paraId="2500071E" w14:textId="77777777" w:rsidR="00AA744A" w:rsidRDefault="00944D31">
            <w:pPr>
              <w:pStyle w:val="TAH"/>
            </w:pPr>
            <w:r>
              <w:t>90%</w:t>
            </w:r>
          </w:p>
        </w:tc>
      </w:tr>
      <w:tr w:rsidR="00AA744A" w14:paraId="130169B9" w14:textId="77777777">
        <w:trPr>
          <w:jc w:val="center"/>
        </w:trPr>
        <w:tc>
          <w:tcPr>
            <w:tcW w:w="4106" w:type="dxa"/>
            <w:vMerge w:val="restart"/>
          </w:tcPr>
          <w:p w14:paraId="4BEDBB68" w14:textId="77777777" w:rsidR="00AA744A" w:rsidRDefault="00944D31">
            <w:pPr>
              <w:pStyle w:val="TAC"/>
            </w:pPr>
            <w:r>
              <w:t>[Case E1], [SH, perfect sync], [FR1], [DL-TDOA, MUSIC, select based on RSRP, RAIM]</w:t>
            </w:r>
          </w:p>
        </w:tc>
        <w:tc>
          <w:tcPr>
            <w:tcW w:w="1559" w:type="dxa"/>
          </w:tcPr>
          <w:p w14:paraId="7A3B506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5087A401" w14:textId="77777777" w:rsidR="00AA744A" w:rsidRDefault="00944D31">
            <w:pPr>
              <w:pStyle w:val="TAC"/>
            </w:pPr>
            <w:r>
              <w:t>0.039</w:t>
            </w:r>
          </w:p>
        </w:tc>
        <w:tc>
          <w:tcPr>
            <w:tcW w:w="850" w:type="dxa"/>
            <w:vAlign w:val="center"/>
          </w:tcPr>
          <w:p w14:paraId="7EABA37C" w14:textId="77777777" w:rsidR="00AA744A" w:rsidRDefault="00944D31">
            <w:pPr>
              <w:pStyle w:val="TAC"/>
            </w:pPr>
            <w:r>
              <w:t>0.049</w:t>
            </w:r>
          </w:p>
        </w:tc>
        <w:tc>
          <w:tcPr>
            <w:tcW w:w="851" w:type="dxa"/>
            <w:vAlign w:val="center"/>
          </w:tcPr>
          <w:p w14:paraId="19ABC62F" w14:textId="77777777" w:rsidR="00AA744A" w:rsidRDefault="00944D31">
            <w:pPr>
              <w:pStyle w:val="TAC"/>
            </w:pPr>
            <w:r>
              <w:t>0.072</w:t>
            </w:r>
          </w:p>
        </w:tc>
        <w:tc>
          <w:tcPr>
            <w:tcW w:w="1051" w:type="dxa"/>
            <w:vAlign w:val="center"/>
          </w:tcPr>
          <w:p w14:paraId="6DDEAF8B" w14:textId="77777777" w:rsidR="00AA744A" w:rsidRDefault="00944D31">
            <w:pPr>
              <w:pStyle w:val="TAC"/>
            </w:pPr>
            <w:r>
              <w:t>0.099</w:t>
            </w:r>
          </w:p>
        </w:tc>
      </w:tr>
      <w:tr w:rsidR="00AA744A" w14:paraId="3D5EA953" w14:textId="77777777">
        <w:trPr>
          <w:jc w:val="center"/>
        </w:trPr>
        <w:tc>
          <w:tcPr>
            <w:tcW w:w="4106" w:type="dxa"/>
            <w:vMerge/>
          </w:tcPr>
          <w:p w14:paraId="3841AC5C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4A7E0A35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605A635A" w14:textId="77777777" w:rsidR="00AA744A" w:rsidRDefault="00944D31">
            <w:pPr>
              <w:pStyle w:val="TAC"/>
            </w:pPr>
            <w:r>
              <w:t>0.049</w:t>
            </w:r>
          </w:p>
        </w:tc>
        <w:tc>
          <w:tcPr>
            <w:tcW w:w="850" w:type="dxa"/>
            <w:vAlign w:val="center"/>
          </w:tcPr>
          <w:p w14:paraId="06A25435" w14:textId="77777777" w:rsidR="00AA744A" w:rsidRDefault="00944D31">
            <w:pPr>
              <w:pStyle w:val="TAC"/>
            </w:pPr>
            <w:r>
              <w:t>0.080</w:t>
            </w:r>
          </w:p>
        </w:tc>
        <w:tc>
          <w:tcPr>
            <w:tcW w:w="851" w:type="dxa"/>
            <w:vAlign w:val="center"/>
          </w:tcPr>
          <w:p w14:paraId="1C8526EF" w14:textId="77777777" w:rsidR="00AA744A" w:rsidRDefault="00944D31">
            <w:pPr>
              <w:pStyle w:val="TAC"/>
            </w:pPr>
            <w:r>
              <w:t>0.20</w:t>
            </w:r>
          </w:p>
        </w:tc>
        <w:tc>
          <w:tcPr>
            <w:tcW w:w="1051" w:type="dxa"/>
            <w:vAlign w:val="center"/>
          </w:tcPr>
          <w:p w14:paraId="3B3362B6" w14:textId="77777777" w:rsidR="00AA744A" w:rsidRDefault="00944D31">
            <w:pPr>
              <w:pStyle w:val="TAC"/>
            </w:pPr>
            <w:r>
              <w:t>0.89</w:t>
            </w:r>
          </w:p>
        </w:tc>
      </w:tr>
      <w:tr w:rsidR="00AA744A" w14:paraId="212DBFE0" w14:textId="77777777">
        <w:trPr>
          <w:jc w:val="center"/>
        </w:trPr>
        <w:tc>
          <w:tcPr>
            <w:tcW w:w="4106" w:type="dxa"/>
            <w:vMerge w:val="restart"/>
          </w:tcPr>
          <w:p w14:paraId="73929A62" w14:textId="77777777" w:rsidR="00AA744A" w:rsidRDefault="00944D31">
            <w:pPr>
              <w:pStyle w:val="TAC"/>
            </w:pPr>
            <w:r>
              <w:t>[Case E2], [SH, sync error 50ns], [FR1], [DL-TDOA, MUSIC, select based on RSRP, RAIM]</w:t>
            </w:r>
          </w:p>
        </w:tc>
        <w:tc>
          <w:tcPr>
            <w:tcW w:w="1559" w:type="dxa"/>
          </w:tcPr>
          <w:p w14:paraId="5A399B8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F0FB872" w14:textId="77777777" w:rsidR="00AA744A" w:rsidRDefault="00944D31">
            <w:pPr>
              <w:pStyle w:val="TAC"/>
            </w:pPr>
            <w:r>
              <w:t>10.25</w:t>
            </w:r>
          </w:p>
        </w:tc>
        <w:tc>
          <w:tcPr>
            <w:tcW w:w="850" w:type="dxa"/>
            <w:vAlign w:val="center"/>
          </w:tcPr>
          <w:p w14:paraId="4923CEAC" w14:textId="77777777" w:rsidR="00AA744A" w:rsidRDefault="00944D31">
            <w:pPr>
              <w:pStyle w:val="TAC"/>
            </w:pPr>
            <w:r>
              <w:t>13.23</w:t>
            </w:r>
          </w:p>
        </w:tc>
        <w:tc>
          <w:tcPr>
            <w:tcW w:w="851" w:type="dxa"/>
            <w:vAlign w:val="center"/>
          </w:tcPr>
          <w:p w14:paraId="7DBC6DA1" w14:textId="77777777" w:rsidR="00AA744A" w:rsidRDefault="00944D31">
            <w:pPr>
              <w:pStyle w:val="TAC"/>
            </w:pPr>
            <w:r>
              <w:t>17.16</w:t>
            </w:r>
          </w:p>
        </w:tc>
        <w:tc>
          <w:tcPr>
            <w:tcW w:w="1051" w:type="dxa"/>
            <w:vAlign w:val="center"/>
          </w:tcPr>
          <w:p w14:paraId="40C6AED4" w14:textId="77777777" w:rsidR="00AA744A" w:rsidRDefault="00944D31">
            <w:pPr>
              <w:pStyle w:val="TAC"/>
            </w:pPr>
            <w:r>
              <w:t>26.57</w:t>
            </w:r>
          </w:p>
        </w:tc>
      </w:tr>
      <w:tr w:rsidR="00AA744A" w14:paraId="2560CD25" w14:textId="77777777">
        <w:trPr>
          <w:jc w:val="center"/>
        </w:trPr>
        <w:tc>
          <w:tcPr>
            <w:tcW w:w="4106" w:type="dxa"/>
            <w:vMerge/>
          </w:tcPr>
          <w:p w14:paraId="7326CB70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32578A70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6366C32D" w14:textId="77777777" w:rsidR="00AA744A" w:rsidRDefault="00944D31">
            <w:pPr>
              <w:pStyle w:val="TAC"/>
            </w:pPr>
            <w:r>
              <w:t>13.09</w:t>
            </w:r>
          </w:p>
        </w:tc>
        <w:tc>
          <w:tcPr>
            <w:tcW w:w="850" w:type="dxa"/>
            <w:vAlign w:val="center"/>
          </w:tcPr>
          <w:p w14:paraId="785A830A" w14:textId="77777777" w:rsidR="00AA744A" w:rsidRDefault="00944D31">
            <w:pPr>
              <w:pStyle w:val="TAC"/>
            </w:pPr>
            <w:r>
              <w:t>17.89</w:t>
            </w:r>
          </w:p>
        </w:tc>
        <w:tc>
          <w:tcPr>
            <w:tcW w:w="851" w:type="dxa"/>
            <w:vAlign w:val="center"/>
          </w:tcPr>
          <w:p w14:paraId="436213D7" w14:textId="77777777" w:rsidR="00AA744A" w:rsidRDefault="00944D31">
            <w:pPr>
              <w:pStyle w:val="TAC"/>
            </w:pPr>
            <w:r>
              <w:t>25.44</w:t>
            </w:r>
          </w:p>
        </w:tc>
        <w:tc>
          <w:tcPr>
            <w:tcW w:w="1051" w:type="dxa"/>
            <w:vAlign w:val="center"/>
          </w:tcPr>
          <w:p w14:paraId="249FE6AA" w14:textId="77777777" w:rsidR="00AA744A" w:rsidRDefault="00944D31">
            <w:pPr>
              <w:pStyle w:val="TAC"/>
            </w:pPr>
            <w:r>
              <w:t>34.70</w:t>
            </w:r>
          </w:p>
        </w:tc>
      </w:tr>
      <w:tr w:rsidR="00AA744A" w14:paraId="12497DF4" w14:textId="77777777">
        <w:trPr>
          <w:jc w:val="center"/>
        </w:trPr>
        <w:tc>
          <w:tcPr>
            <w:tcW w:w="4106" w:type="dxa"/>
            <w:vMerge w:val="restart"/>
          </w:tcPr>
          <w:p w14:paraId="0DAABF90" w14:textId="77777777" w:rsidR="00AA744A" w:rsidRDefault="00944D31">
            <w:pPr>
              <w:pStyle w:val="TAC"/>
            </w:pPr>
            <w:r>
              <w:t>[Case E3], [SH, perfect sync], [FR2], [DL-TDOA, MUSIC, select based on RSRP, RAIM]</w:t>
            </w:r>
          </w:p>
        </w:tc>
        <w:tc>
          <w:tcPr>
            <w:tcW w:w="1559" w:type="dxa"/>
          </w:tcPr>
          <w:p w14:paraId="6A83B6D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5A0AA43B" w14:textId="77777777" w:rsidR="00AA744A" w:rsidRDefault="00944D31">
            <w:pPr>
              <w:pStyle w:val="TAC"/>
            </w:pPr>
            <w:r>
              <w:t>0.009</w:t>
            </w:r>
          </w:p>
        </w:tc>
        <w:tc>
          <w:tcPr>
            <w:tcW w:w="850" w:type="dxa"/>
            <w:vAlign w:val="center"/>
          </w:tcPr>
          <w:p w14:paraId="654B5FDF" w14:textId="77777777" w:rsidR="00AA744A" w:rsidRDefault="00944D31">
            <w:pPr>
              <w:pStyle w:val="TAC"/>
            </w:pPr>
            <w:r>
              <w:t>0.012</w:t>
            </w:r>
          </w:p>
        </w:tc>
        <w:tc>
          <w:tcPr>
            <w:tcW w:w="851" w:type="dxa"/>
            <w:vAlign w:val="center"/>
          </w:tcPr>
          <w:p w14:paraId="17A9D232" w14:textId="77777777" w:rsidR="00AA744A" w:rsidRDefault="00944D31">
            <w:pPr>
              <w:pStyle w:val="TAC"/>
            </w:pPr>
            <w:r>
              <w:t>0.016</w:t>
            </w:r>
          </w:p>
        </w:tc>
        <w:tc>
          <w:tcPr>
            <w:tcW w:w="1051" w:type="dxa"/>
            <w:vAlign w:val="center"/>
          </w:tcPr>
          <w:p w14:paraId="68F17605" w14:textId="77777777" w:rsidR="00AA744A" w:rsidRDefault="00944D31">
            <w:pPr>
              <w:pStyle w:val="TAC"/>
            </w:pPr>
            <w:r>
              <w:t>0.024</w:t>
            </w:r>
          </w:p>
        </w:tc>
      </w:tr>
      <w:tr w:rsidR="00AA744A" w14:paraId="630893CD" w14:textId="77777777">
        <w:trPr>
          <w:jc w:val="center"/>
        </w:trPr>
        <w:tc>
          <w:tcPr>
            <w:tcW w:w="4106" w:type="dxa"/>
            <w:vMerge/>
          </w:tcPr>
          <w:p w14:paraId="2871AED7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2C4D4699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2B9A22EA" w14:textId="77777777" w:rsidR="00AA744A" w:rsidRDefault="00944D31">
            <w:pPr>
              <w:pStyle w:val="TAC"/>
            </w:pPr>
            <w:r>
              <w:t>0.013</w:t>
            </w:r>
          </w:p>
        </w:tc>
        <w:tc>
          <w:tcPr>
            <w:tcW w:w="850" w:type="dxa"/>
            <w:vAlign w:val="center"/>
          </w:tcPr>
          <w:p w14:paraId="533A41D9" w14:textId="77777777" w:rsidR="00AA744A" w:rsidRDefault="00944D31">
            <w:pPr>
              <w:pStyle w:val="TAC"/>
            </w:pPr>
            <w:r>
              <w:t>0.020</w:t>
            </w:r>
          </w:p>
        </w:tc>
        <w:tc>
          <w:tcPr>
            <w:tcW w:w="851" w:type="dxa"/>
            <w:vAlign w:val="center"/>
          </w:tcPr>
          <w:p w14:paraId="7CFD0FAC" w14:textId="77777777" w:rsidR="00AA744A" w:rsidRDefault="00944D31">
            <w:pPr>
              <w:pStyle w:val="TAC"/>
            </w:pPr>
            <w:r>
              <w:t>0.042</w:t>
            </w:r>
          </w:p>
        </w:tc>
        <w:tc>
          <w:tcPr>
            <w:tcW w:w="1051" w:type="dxa"/>
            <w:vAlign w:val="center"/>
          </w:tcPr>
          <w:p w14:paraId="134F44A1" w14:textId="77777777" w:rsidR="00AA744A" w:rsidRDefault="00944D31">
            <w:pPr>
              <w:pStyle w:val="TAC"/>
            </w:pPr>
            <w:r>
              <w:t>0.34</w:t>
            </w:r>
          </w:p>
        </w:tc>
      </w:tr>
      <w:tr w:rsidR="00AA744A" w14:paraId="79C54784" w14:textId="77777777">
        <w:trPr>
          <w:jc w:val="center"/>
        </w:trPr>
        <w:tc>
          <w:tcPr>
            <w:tcW w:w="4106" w:type="dxa"/>
            <w:vMerge w:val="restart"/>
          </w:tcPr>
          <w:p w14:paraId="5B1B0BF8" w14:textId="77777777" w:rsidR="00AA744A" w:rsidRDefault="00944D31">
            <w:pPr>
              <w:pStyle w:val="TAC"/>
            </w:pPr>
            <w:r>
              <w:t>[Case E4], [SH, sync error 50ns], [FR2], [DL-TDOA, MUSIC, select based on RSRP, RAIM]</w:t>
            </w:r>
          </w:p>
        </w:tc>
        <w:tc>
          <w:tcPr>
            <w:tcW w:w="1559" w:type="dxa"/>
          </w:tcPr>
          <w:p w14:paraId="37A70388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1D3F5B77" w14:textId="77777777" w:rsidR="00AA744A" w:rsidRDefault="00944D31">
            <w:pPr>
              <w:pStyle w:val="TAC"/>
            </w:pPr>
            <w:r>
              <w:t>9.78</w:t>
            </w:r>
          </w:p>
        </w:tc>
        <w:tc>
          <w:tcPr>
            <w:tcW w:w="850" w:type="dxa"/>
            <w:vAlign w:val="center"/>
          </w:tcPr>
          <w:p w14:paraId="22A49CA7" w14:textId="77777777" w:rsidR="00AA744A" w:rsidRDefault="00944D31">
            <w:pPr>
              <w:pStyle w:val="TAC"/>
            </w:pPr>
            <w:r>
              <w:t>12.77</w:t>
            </w:r>
          </w:p>
        </w:tc>
        <w:tc>
          <w:tcPr>
            <w:tcW w:w="851" w:type="dxa"/>
            <w:vAlign w:val="center"/>
          </w:tcPr>
          <w:p w14:paraId="201A83E4" w14:textId="77777777" w:rsidR="00AA744A" w:rsidRDefault="00944D31">
            <w:pPr>
              <w:pStyle w:val="TAC"/>
            </w:pPr>
            <w:r>
              <w:t>15.84</w:t>
            </w:r>
          </w:p>
        </w:tc>
        <w:tc>
          <w:tcPr>
            <w:tcW w:w="1051" w:type="dxa"/>
            <w:vAlign w:val="center"/>
          </w:tcPr>
          <w:p w14:paraId="344297C6" w14:textId="77777777" w:rsidR="00AA744A" w:rsidRDefault="00944D31">
            <w:pPr>
              <w:pStyle w:val="TAC"/>
            </w:pPr>
            <w:r>
              <w:t>26.39</w:t>
            </w:r>
          </w:p>
        </w:tc>
      </w:tr>
      <w:tr w:rsidR="00AA744A" w14:paraId="28418863" w14:textId="77777777">
        <w:trPr>
          <w:jc w:val="center"/>
        </w:trPr>
        <w:tc>
          <w:tcPr>
            <w:tcW w:w="4106" w:type="dxa"/>
            <w:vMerge/>
          </w:tcPr>
          <w:p w14:paraId="205582D3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0B889379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118E52FD" w14:textId="77777777" w:rsidR="00AA744A" w:rsidRDefault="00944D31">
            <w:pPr>
              <w:pStyle w:val="TAC"/>
            </w:pPr>
            <w:r>
              <w:t>13.52</w:t>
            </w:r>
          </w:p>
        </w:tc>
        <w:tc>
          <w:tcPr>
            <w:tcW w:w="850" w:type="dxa"/>
            <w:vAlign w:val="center"/>
          </w:tcPr>
          <w:p w14:paraId="1C127912" w14:textId="77777777" w:rsidR="00AA744A" w:rsidRDefault="00944D31">
            <w:pPr>
              <w:pStyle w:val="TAC"/>
            </w:pPr>
            <w:r>
              <w:t>17.85</w:t>
            </w:r>
          </w:p>
        </w:tc>
        <w:tc>
          <w:tcPr>
            <w:tcW w:w="851" w:type="dxa"/>
            <w:vAlign w:val="center"/>
          </w:tcPr>
          <w:p w14:paraId="0BBB741F" w14:textId="77777777" w:rsidR="00AA744A" w:rsidRDefault="00944D31">
            <w:pPr>
              <w:pStyle w:val="TAC"/>
            </w:pPr>
            <w:r>
              <w:t>23.58</w:t>
            </w:r>
          </w:p>
        </w:tc>
        <w:tc>
          <w:tcPr>
            <w:tcW w:w="1051" w:type="dxa"/>
            <w:vAlign w:val="center"/>
          </w:tcPr>
          <w:p w14:paraId="31626ECD" w14:textId="77777777" w:rsidR="00AA744A" w:rsidRDefault="00944D31">
            <w:pPr>
              <w:pStyle w:val="TAC"/>
            </w:pPr>
            <w:r>
              <w:t>33.52</w:t>
            </w:r>
          </w:p>
        </w:tc>
      </w:tr>
      <w:tr w:rsidR="00AA744A" w14:paraId="0D3F3B6A" w14:textId="77777777">
        <w:trPr>
          <w:jc w:val="center"/>
        </w:trPr>
        <w:tc>
          <w:tcPr>
            <w:tcW w:w="4106" w:type="dxa"/>
            <w:vMerge w:val="restart"/>
          </w:tcPr>
          <w:p w14:paraId="751A169A" w14:textId="77777777" w:rsidR="00AA744A" w:rsidRDefault="00944D31">
            <w:pPr>
              <w:pStyle w:val="TAC"/>
            </w:pPr>
            <w:r>
              <w:t>[Case E5], [DH, perfect sync], [FR1], [DL-TDOA, MUSIC, select based on RSRP, RAIM]</w:t>
            </w:r>
          </w:p>
        </w:tc>
        <w:tc>
          <w:tcPr>
            <w:tcW w:w="1559" w:type="dxa"/>
          </w:tcPr>
          <w:p w14:paraId="04E20D95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F2FB583" w14:textId="77777777" w:rsidR="00AA744A" w:rsidRDefault="00944D31">
            <w:pPr>
              <w:pStyle w:val="TAC"/>
            </w:pPr>
            <w:r>
              <w:t>0.058</w:t>
            </w:r>
          </w:p>
        </w:tc>
        <w:tc>
          <w:tcPr>
            <w:tcW w:w="850" w:type="dxa"/>
            <w:vAlign w:val="center"/>
          </w:tcPr>
          <w:p w14:paraId="14535F20" w14:textId="77777777" w:rsidR="00AA744A" w:rsidRDefault="00944D31">
            <w:pPr>
              <w:pStyle w:val="TAC"/>
            </w:pPr>
            <w:r>
              <w:t>0.10</w:t>
            </w:r>
          </w:p>
        </w:tc>
        <w:tc>
          <w:tcPr>
            <w:tcW w:w="851" w:type="dxa"/>
            <w:vAlign w:val="center"/>
          </w:tcPr>
          <w:p w14:paraId="5D74FDE7" w14:textId="77777777" w:rsidR="00AA744A" w:rsidRDefault="00944D31">
            <w:pPr>
              <w:pStyle w:val="TAC"/>
            </w:pPr>
            <w:r>
              <w:t>0.18</w:t>
            </w:r>
          </w:p>
        </w:tc>
        <w:tc>
          <w:tcPr>
            <w:tcW w:w="1051" w:type="dxa"/>
            <w:vAlign w:val="center"/>
          </w:tcPr>
          <w:p w14:paraId="6C3D785B" w14:textId="77777777" w:rsidR="00AA744A" w:rsidRDefault="00944D31">
            <w:pPr>
              <w:pStyle w:val="TAC"/>
            </w:pPr>
            <w:r>
              <w:t>4.43</w:t>
            </w:r>
          </w:p>
        </w:tc>
      </w:tr>
      <w:tr w:rsidR="00AA744A" w14:paraId="3DAAA4D6" w14:textId="77777777">
        <w:trPr>
          <w:jc w:val="center"/>
        </w:trPr>
        <w:tc>
          <w:tcPr>
            <w:tcW w:w="4106" w:type="dxa"/>
            <w:vMerge/>
          </w:tcPr>
          <w:p w14:paraId="4DD70AD4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4DC73F21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6FCDC634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850" w:type="dxa"/>
            <w:vAlign w:val="center"/>
          </w:tcPr>
          <w:p w14:paraId="4439A456" w14:textId="77777777" w:rsidR="00AA744A" w:rsidRDefault="00944D31">
            <w:pPr>
              <w:pStyle w:val="TAC"/>
            </w:pPr>
            <w:r>
              <w:t>0.26</w:t>
            </w:r>
          </w:p>
        </w:tc>
        <w:tc>
          <w:tcPr>
            <w:tcW w:w="851" w:type="dxa"/>
            <w:vAlign w:val="center"/>
          </w:tcPr>
          <w:p w14:paraId="7262635C" w14:textId="77777777" w:rsidR="00AA744A" w:rsidRDefault="00944D31">
            <w:pPr>
              <w:pStyle w:val="TAC"/>
            </w:pPr>
            <w:r>
              <w:t>0.85</w:t>
            </w:r>
          </w:p>
        </w:tc>
        <w:tc>
          <w:tcPr>
            <w:tcW w:w="1051" w:type="dxa"/>
            <w:vAlign w:val="center"/>
          </w:tcPr>
          <w:p w14:paraId="438AC4BF" w14:textId="77777777" w:rsidR="00AA744A" w:rsidRDefault="00944D31">
            <w:pPr>
              <w:pStyle w:val="TAC"/>
            </w:pPr>
            <w:r>
              <w:t>5.72</w:t>
            </w:r>
          </w:p>
        </w:tc>
      </w:tr>
      <w:tr w:rsidR="00AA744A" w14:paraId="12D2EB8A" w14:textId="77777777">
        <w:trPr>
          <w:jc w:val="center"/>
        </w:trPr>
        <w:tc>
          <w:tcPr>
            <w:tcW w:w="4106" w:type="dxa"/>
            <w:vMerge w:val="restart"/>
          </w:tcPr>
          <w:p w14:paraId="56826A3A" w14:textId="77777777" w:rsidR="00AA744A" w:rsidRDefault="00944D31">
            <w:pPr>
              <w:pStyle w:val="TAC"/>
            </w:pPr>
            <w:r>
              <w:t>[Case E6], [DH, sync error 50ns], [FR1], [DL-TDOA, MUSIC, select based on RSRP, RAIM]</w:t>
            </w:r>
          </w:p>
        </w:tc>
        <w:tc>
          <w:tcPr>
            <w:tcW w:w="1559" w:type="dxa"/>
          </w:tcPr>
          <w:p w14:paraId="64320DA8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F42D705" w14:textId="77777777" w:rsidR="00AA744A" w:rsidRDefault="00944D31">
            <w:pPr>
              <w:pStyle w:val="TAC"/>
            </w:pPr>
            <w:r>
              <w:t>9.32</w:t>
            </w:r>
          </w:p>
        </w:tc>
        <w:tc>
          <w:tcPr>
            <w:tcW w:w="850" w:type="dxa"/>
            <w:vAlign w:val="center"/>
          </w:tcPr>
          <w:p w14:paraId="723FD7B8" w14:textId="77777777" w:rsidR="00AA744A" w:rsidRDefault="00944D31">
            <w:pPr>
              <w:pStyle w:val="TAC"/>
            </w:pPr>
            <w:r>
              <w:t>11.97</w:t>
            </w:r>
          </w:p>
        </w:tc>
        <w:tc>
          <w:tcPr>
            <w:tcW w:w="851" w:type="dxa"/>
            <w:vAlign w:val="center"/>
          </w:tcPr>
          <w:p w14:paraId="1643A642" w14:textId="77777777" w:rsidR="00AA744A" w:rsidRDefault="00944D31">
            <w:pPr>
              <w:pStyle w:val="TAC"/>
            </w:pPr>
            <w:r>
              <w:t>14.63</w:t>
            </w:r>
          </w:p>
        </w:tc>
        <w:tc>
          <w:tcPr>
            <w:tcW w:w="1051" w:type="dxa"/>
            <w:vAlign w:val="center"/>
          </w:tcPr>
          <w:p w14:paraId="3C4DE18E" w14:textId="77777777" w:rsidR="00AA744A" w:rsidRDefault="00944D31">
            <w:pPr>
              <w:pStyle w:val="TAC"/>
            </w:pPr>
            <w:r>
              <w:t>21.94</w:t>
            </w:r>
          </w:p>
        </w:tc>
      </w:tr>
      <w:tr w:rsidR="00AA744A" w14:paraId="731744E3" w14:textId="77777777">
        <w:trPr>
          <w:jc w:val="center"/>
        </w:trPr>
        <w:tc>
          <w:tcPr>
            <w:tcW w:w="4106" w:type="dxa"/>
            <w:vMerge/>
          </w:tcPr>
          <w:p w14:paraId="40A2D6A3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42110C52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23128F37" w14:textId="77777777" w:rsidR="00AA744A" w:rsidRDefault="00944D31">
            <w:pPr>
              <w:pStyle w:val="TAC"/>
            </w:pPr>
            <w:r>
              <w:t>10.80</w:t>
            </w:r>
          </w:p>
        </w:tc>
        <w:tc>
          <w:tcPr>
            <w:tcW w:w="850" w:type="dxa"/>
            <w:vAlign w:val="center"/>
          </w:tcPr>
          <w:p w14:paraId="1A0CFA43" w14:textId="77777777" w:rsidR="00AA744A" w:rsidRDefault="00944D31">
            <w:pPr>
              <w:pStyle w:val="TAC"/>
            </w:pPr>
            <w:r>
              <w:t>14.46</w:t>
            </w:r>
          </w:p>
        </w:tc>
        <w:tc>
          <w:tcPr>
            <w:tcW w:w="851" w:type="dxa"/>
            <w:vAlign w:val="center"/>
          </w:tcPr>
          <w:p w14:paraId="7EE9A88A" w14:textId="77777777" w:rsidR="00AA744A" w:rsidRDefault="00944D31">
            <w:pPr>
              <w:pStyle w:val="TAC"/>
            </w:pPr>
            <w:r>
              <w:t>17.66</w:t>
            </w:r>
          </w:p>
        </w:tc>
        <w:tc>
          <w:tcPr>
            <w:tcW w:w="1051" w:type="dxa"/>
            <w:vAlign w:val="center"/>
          </w:tcPr>
          <w:p w14:paraId="64F3ABEB" w14:textId="77777777" w:rsidR="00AA744A" w:rsidRDefault="00944D31">
            <w:pPr>
              <w:pStyle w:val="TAC"/>
            </w:pPr>
            <w:r>
              <w:t>23.84</w:t>
            </w:r>
          </w:p>
        </w:tc>
      </w:tr>
      <w:tr w:rsidR="00AA744A" w14:paraId="316AC06D" w14:textId="77777777">
        <w:trPr>
          <w:jc w:val="center"/>
        </w:trPr>
        <w:tc>
          <w:tcPr>
            <w:tcW w:w="4106" w:type="dxa"/>
            <w:vMerge w:val="restart"/>
          </w:tcPr>
          <w:p w14:paraId="5EBAB598" w14:textId="77777777" w:rsidR="00AA744A" w:rsidRDefault="00944D31">
            <w:pPr>
              <w:pStyle w:val="TAC"/>
            </w:pPr>
            <w:r>
              <w:t>[Case E7], [DH, perfect sync], [FR2], [DL-TDOA, MUSIC, select based on RSRP, RAIM]</w:t>
            </w:r>
          </w:p>
        </w:tc>
        <w:tc>
          <w:tcPr>
            <w:tcW w:w="1559" w:type="dxa"/>
          </w:tcPr>
          <w:p w14:paraId="3BD56F3F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0619945D" w14:textId="77777777" w:rsidR="00AA744A" w:rsidRDefault="00944D31">
            <w:pPr>
              <w:pStyle w:val="TAC"/>
            </w:pPr>
            <w:r>
              <w:t>0.010</w:t>
            </w:r>
          </w:p>
        </w:tc>
        <w:tc>
          <w:tcPr>
            <w:tcW w:w="850" w:type="dxa"/>
            <w:vAlign w:val="center"/>
          </w:tcPr>
          <w:p w14:paraId="1E5D6A69" w14:textId="77777777" w:rsidR="00AA744A" w:rsidRDefault="00944D31">
            <w:pPr>
              <w:pStyle w:val="TAC"/>
            </w:pPr>
            <w:r>
              <w:t>0.013</w:t>
            </w:r>
          </w:p>
        </w:tc>
        <w:tc>
          <w:tcPr>
            <w:tcW w:w="851" w:type="dxa"/>
            <w:vAlign w:val="center"/>
          </w:tcPr>
          <w:p w14:paraId="00C80196" w14:textId="77777777" w:rsidR="00AA744A" w:rsidRDefault="00944D31">
            <w:pPr>
              <w:pStyle w:val="TAC"/>
            </w:pPr>
            <w:r>
              <w:t>0.026</w:t>
            </w:r>
          </w:p>
        </w:tc>
        <w:tc>
          <w:tcPr>
            <w:tcW w:w="1051" w:type="dxa"/>
            <w:vAlign w:val="center"/>
          </w:tcPr>
          <w:p w14:paraId="13F176E4" w14:textId="77777777" w:rsidR="00AA744A" w:rsidRDefault="00944D31">
            <w:pPr>
              <w:pStyle w:val="TAC"/>
            </w:pPr>
            <w:r>
              <w:t>4.35</w:t>
            </w:r>
          </w:p>
        </w:tc>
      </w:tr>
      <w:tr w:rsidR="00AA744A" w14:paraId="66CCA499" w14:textId="77777777">
        <w:trPr>
          <w:jc w:val="center"/>
        </w:trPr>
        <w:tc>
          <w:tcPr>
            <w:tcW w:w="4106" w:type="dxa"/>
            <w:vMerge/>
          </w:tcPr>
          <w:p w14:paraId="6764F265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26B3F841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61479274" w14:textId="77777777" w:rsidR="00AA744A" w:rsidRDefault="00944D31">
            <w:pPr>
              <w:pStyle w:val="TAC"/>
            </w:pPr>
            <w:r>
              <w:t>0.015</w:t>
            </w:r>
          </w:p>
        </w:tc>
        <w:tc>
          <w:tcPr>
            <w:tcW w:w="850" w:type="dxa"/>
            <w:vAlign w:val="center"/>
          </w:tcPr>
          <w:p w14:paraId="11CA58DD" w14:textId="77777777" w:rsidR="00AA744A" w:rsidRDefault="00944D31">
            <w:pPr>
              <w:pStyle w:val="TAC"/>
            </w:pPr>
            <w:r>
              <w:t>0.027</w:t>
            </w:r>
          </w:p>
        </w:tc>
        <w:tc>
          <w:tcPr>
            <w:tcW w:w="851" w:type="dxa"/>
            <w:vAlign w:val="center"/>
          </w:tcPr>
          <w:p w14:paraId="1ABFDF45" w14:textId="77777777" w:rsidR="00AA744A" w:rsidRDefault="00944D31">
            <w:pPr>
              <w:pStyle w:val="TAC"/>
            </w:pPr>
            <w:r>
              <w:t>0.21</w:t>
            </w:r>
          </w:p>
        </w:tc>
        <w:tc>
          <w:tcPr>
            <w:tcW w:w="1051" w:type="dxa"/>
            <w:vAlign w:val="center"/>
          </w:tcPr>
          <w:p w14:paraId="4DE50A65" w14:textId="77777777" w:rsidR="00AA744A" w:rsidRDefault="00944D31">
            <w:pPr>
              <w:pStyle w:val="TAC"/>
            </w:pPr>
            <w:r>
              <w:t>4.98</w:t>
            </w:r>
          </w:p>
        </w:tc>
      </w:tr>
      <w:tr w:rsidR="00AA744A" w14:paraId="3CE72D9D" w14:textId="77777777">
        <w:trPr>
          <w:jc w:val="center"/>
        </w:trPr>
        <w:tc>
          <w:tcPr>
            <w:tcW w:w="4106" w:type="dxa"/>
            <w:vMerge w:val="restart"/>
          </w:tcPr>
          <w:p w14:paraId="53D36E9A" w14:textId="77777777" w:rsidR="00AA744A" w:rsidRDefault="00944D31">
            <w:pPr>
              <w:pStyle w:val="TAC"/>
            </w:pPr>
            <w:r>
              <w:t>[Case E8], [DH, sync error 50ns], [FR2], [DL-TDOA, MUSIC, select based on RSRP, RAIM]</w:t>
            </w:r>
          </w:p>
        </w:tc>
        <w:tc>
          <w:tcPr>
            <w:tcW w:w="1559" w:type="dxa"/>
          </w:tcPr>
          <w:p w14:paraId="7146EECC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943F4AE" w14:textId="77777777" w:rsidR="00AA744A" w:rsidRDefault="00944D31">
            <w:pPr>
              <w:pStyle w:val="TAC"/>
            </w:pPr>
            <w:r>
              <w:t>10.52</w:t>
            </w:r>
          </w:p>
        </w:tc>
        <w:tc>
          <w:tcPr>
            <w:tcW w:w="850" w:type="dxa"/>
            <w:vAlign w:val="center"/>
          </w:tcPr>
          <w:p w14:paraId="4F0E98B1" w14:textId="77777777" w:rsidR="00AA744A" w:rsidRDefault="00944D31">
            <w:pPr>
              <w:pStyle w:val="TAC"/>
            </w:pPr>
            <w:r>
              <w:t>13.61</w:t>
            </w:r>
          </w:p>
        </w:tc>
        <w:tc>
          <w:tcPr>
            <w:tcW w:w="851" w:type="dxa"/>
            <w:vAlign w:val="center"/>
          </w:tcPr>
          <w:p w14:paraId="7E04A433" w14:textId="77777777" w:rsidR="00AA744A" w:rsidRDefault="00944D31">
            <w:pPr>
              <w:pStyle w:val="TAC"/>
            </w:pPr>
            <w:r>
              <w:t>16.58</w:t>
            </w:r>
          </w:p>
        </w:tc>
        <w:tc>
          <w:tcPr>
            <w:tcW w:w="1051" w:type="dxa"/>
            <w:vAlign w:val="center"/>
          </w:tcPr>
          <w:p w14:paraId="131C39EE" w14:textId="77777777" w:rsidR="00AA744A" w:rsidRDefault="00944D31">
            <w:pPr>
              <w:pStyle w:val="TAC"/>
            </w:pPr>
            <w:r>
              <w:t>18.89</w:t>
            </w:r>
          </w:p>
        </w:tc>
      </w:tr>
      <w:tr w:rsidR="00AA744A" w14:paraId="5FCFADC2" w14:textId="77777777">
        <w:trPr>
          <w:jc w:val="center"/>
        </w:trPr>
        <w:tc>
          <w:tcPr>
            <w:tcW w:w="4106" w:type="dxa"/>
            <w:vMerge/>
          </w:tcPr>
          <w:p w14:paraId="0BCDA4D3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6B38DC63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7F6BA278" w14:textId="77777777" w:rsidR="00AA744A" w:rsidRDefault="00944D31">
            <w:pPr>
              <w:pStyle w:val="TAC"/>
            </w:pPr>
            <w:r>
              <w:t>11.74</w:t>
            </w:r>
          </w:p>
        </w:tc>
        <w:tc>
          <w:tcPr>
            <w:tcW w:w="850" w:type="dxa"/>
            <w:vAlign w:val="center"/>
          </w:tcPr>
          <w:p w14:paraId="5F44D3FF" w14:textId="77777777" w:rsidR="00AA744A" w:rsidRDefault="00944D31">
            <w:pPr>
              <w:pStyle w:val="TAC"/>
            </w:pPr>
            <w:r>
              <w:t>15.26</w:t>
            </w:r>
          </w:p>
        </w:tc>
        <w:tc>
          <w:tcPr>
            <w:tcW w:w="851" w:type="dxa"/>
            <w:vAlign w:val="center"/>
          </w:tcPr>
          <w:p w14:paraId="6E85C7F5" w14:textId="77777777" w:rsidR="00AA744A" w:rsidRDefault="00944D31">
            <w:pPr>
              <w:pStyle w:val="TAC"/>
            </w:pPr>
            <w:r>
              <w:t>18.18</w:t>
            </w:r>
          </w:p>
        </w:tc>
        <w:tc>
          <w:tcPr>
            <w:tcW w:w="1051" w:type="dxa"/>
            <w:vAlign w:val="center"/>
          </w:tcPr>
          <w:p w14:paraId="1D54F88B" w14:textId="77777777" w:rsidR="00AA744A" w:rsidRDefault="00944D31">
            <w:pPr>
              <w:pStyle w:val="TAC"/>
            </w:pPr>
            <w:r>
              <w:t>22.95</w:t>
            </w:r>
          </w:p>
        </w:tc>
      </w:tr>
      <w:tr w:rsidR="00AA744A" w14:paraId="19202D6D" w14:textId="77777777">
        <w:trPr>
          <w:jc w:val="center"/>
        </w:trPr>
        <w:tc>
          <w:tcPr>
            <w:tcW w:w="4106" w:type="dxa"/>
            <w:vMerge w:val="restart"/>
          </w:tcPr>
          <w:p w14:paraId="3D49CD55" w14:textId="77777777" w:rsidR="00AA744A" w:rsidRDefault="00944D31">
            <w:pPr>
              <w:pStyle w:val="TAC"/>
            </w:pPr>
            <w:r>
              <w:t>[Case E9], [SH, perfect sync], [FR1], [DL-TDOA, MUSIC, select based on first/median peak, RAIM]</w:t>
            </w:r>
          </w:p>
        </w:tc>
        <w:tc>
          <w:tcPr>
            <w:tcW w:w="1559" w:type="dxa"/>
          </w:tcPr>
          <w:p w14:paraId="5357184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F4A88C6" w14:textId="77777777" w:rsidR="00AA744A" w:rsidRDefault="00944D31">
            <w:pPr>
              <w:pStyle w:val="TAC"/>
            </w:pPr>
            <w:r>
              <w:t>0.037</w:t>
            </w:r>
          </w:p>
        </w:tc>
        <w:tc>
          <w:tcPr>
            <w:tcW w:w="850" w:type="dxa"/>
            <w:vAlign w:val="center"/>
          </w:tcPr>
          <w:p w14:paraId="796DE3E0" w14:textId="77777777" w:rsidR="00AA744A" w:rsidRDefault="00944D31">
            <w:pPr>
              <w:pStyle w:val="TAC"/>
            </w:pPr>
            <w:r>
              <w:t>0.048</w:t>
            </w:r>
          </w:p>
        </w:tc>
        <w:tc>
          <w:tcPr>
            <w:tcW w:w="851" w:type="dxa"/>
            <w:vAlign w:val="center"/>
          </w:tcPr>
          <w:p w14:paraId="07CC0150" w14:textId="77777777" w:rsidR="00AA744A" w:rsidRDefault="00944D31">
            <w:pPr>
              <w:pStyle w:val="TAC"/>
            </w:pPr>
            <w:r>
              <w:t>0.069</w:t>
            </w:r>
          </w:p>
        </w:tc>
        <w:tc>
          <w:tcPr>
            <w:tcW w:w="1051" w:type="dxa"/>
            <w:vAlign w:val="center"/>
          </w:tcPr>
          <w:p w14:paraId="385B1422" w14:textId="77777777" w:rsidR="00AA744A" w:rsidRDefault="00944D31">
            <w:pPr>
              <w:pStyle w:val="TAC"/>
            </w:pPr>
            <w:r>
              <w:t>0.094</w:t>
            </w:r>
          </w:p>
        </w:tc>
      </w:tr>
      <w:tr w:rsidR="00AA744A" w14:paraId="606E4E90" w14:textId="77777777">
        <w:trPr>
          <w:jc w:val="center"/>
        </w:trPr>
        <w:tc>
          <w:tcPr>
            <w:tcW w:w="4106" w:type="dxa"/>
            <w:vMerge/>
          </w:tcPr>
          <w:p w14:paraId="027B769C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5581E123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72A6EAD5" w14:textId="77777777" w:rsidR="00AA744A" w:rsidRDefault="00944D31">
            <w:pPr>
              <w:pStyle w:val="TAC"/>
            </w:pPr>
            <w:r>
              <w:t>0.051</w:t>
            </w:r>
          </w:p>
        </w:tc>
        <w:tc>
          <w:tcPr>
            <w:tcW w:w="850" w:type="dxa"/>
            <w:vAlign w:val="center"/>
          </w:tcPr>
          <w:p w14:paraId="088BEC89" w14:textId="77777777" w:rsidR="00AA744A" w:rsidRDefault="00944D31">
            <w:pPr>
              <w:pStyle w:val="TAC"/>
            </w:pPr>
            <w:r>
              <w:t>0.074</w:t>
            </w:r>
          </w:p>
        </w:tc>
        <w:tc>
          <w:tcPr>
            <w:tcW w:w="851" w:type="dxa"/>
            <w:vAlign w:val="center"/>
          </w:tcPr>
          <w:p w14:paraId="7AFE00AF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1051" w:type="dxa"/>
            <w:vAlign w:val="center"/>
          </w:tcPr>
          <w:p w14:paraId="7D6D2D43" w14:textId="77777777" w:rsidR="00AA744A" w:rsidRDefault="00944D31">
            <w:pPr>
              <w:pStyle w:val="TAC"/>
            </w:pPr>
            <w:r>
              <w:t>0.30</w:t>
            </w:r>
          </w:p>
        </w:tc>
      </w:tr>
      <w:tr w:rsidR="00AA744A" w14:paraId="32AA08BF" w14:textId="77777777">
        <w:trPr>
          <w:jc w:val="center"/>
        </w:trPr>
        <w:tc>
          <w:tcPr>
            <w:tcW w:w="4106" w:type="dxa"/>
            <w:vMerge w:val="restart"/>
          </w:tcPr>
          <w:p w14:paraId="02C8C175" w14:textId="77777777" w:rsidR="00AA744A" w:rsidRDefault="00944D31">
            <w:pPr>
              <w:pStyle w:val="TAC"/>
            </w:pPr>
            <w:r>
              <w:t>[Case E10], [SH, sync error 50ns], [FR1], [DL-TDOA, MUSIC, select based on first/median peak, RAIM]</w:t>
            </w:r>
          </w:p>
        </w:tc>
        <w:tc>
          <w:tcPr>
            <w:tcW w:w="1559" w:type="dxa"/>
          </w:tcPr>
          <w:p w14:paraId="6AB2627E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5879766F" w14:textId="77777777" w:rsidR="00AA744A" w:rsidRDefault="00944D31">
            <w:pPr>
              <w:pStyle w:val="TAC"/>
            </w:pPr>
            <w:r>
              <w:t>11.42</w:t>
            </w:r>
          </w:p>
        </w:tc>
        <w:tc>
          <w:tcPr>
            <w:tcW w:w="850" w:type="dxa"/>
            <w:vAlign w:val="center"/>
          </w:tcPr>
          <w:p w14:paraId="46C15811" w14:textId="77777777" w:rsidR="00AA744A" w:rsidRDefault="00944D31">
            <w:pPr>
              <w:pStyle w:val="TAC"/>
            </w:pPr>
            <w:r>
              <w:t>13.97</w:t>
            </w:r>
          </w:p>
        </w:tc>
        <w:tc>
          <w:tcPr>
            <w:tcW w:w="851" w:type="dxa"/>
            <w:vAlign w:val="center"/>
          </w:tcPr>
          <w:p w14:paraId="025C528E" w14:textId="77777777" w:rsidR="00AA744A" w:rsidRDefault="00944D31">
            <w:pPr>
              <w:pStyle w:val="TAC"/>
            </w:pPr>
            <w:r>
              <w:t>17.67</w:t>
            </w:r>
          </w:p>
        </w:tc>
        <w:tc>
          <w:tcPr>
            <w:tcW w:w="1051" w:type="dxa"/>
            <w:vAlign w:val="center"/>
          </w:tcPr>
          <w:p w14:paraId="2AD7C4EA" w14:textId="77777777" w:rsidR="00AA744A" w:rsidRDefault="00944D31">
            <w:pPr>
              <w:pStyle w:val="TAC"/>
            </w:pPr>
            <w:r>
              <w:t>25.67</w:t>
            </w:r>
          </w:p>
        </w:tc>
      </w:tr>
      <w:tr w:rsidR="00AA744A" w14:paraId="49BBD74F" w14:textId="77777777">
        <w:trPr>
          <w:jc w:val="center"/>
        </w:trPr>
        <w:tc>
          <w:tcPr>
            <w:tcW w:w="4106" w:type="dxa"/>
            <w:vMerge/>
          </w:tcPr>
          <w:p w14:paraId="401E59A9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67626CCD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45F4EE75" w14:textId="77777777" w:rsidR="00AA744A" w:rsidRDefault="00944D31">
            <w:pPr>
              <w:pStyle w:val="TAC"/>
            </w:pPr>
            <w:r>
              <w:t>13.67</w:t>
            </w:r>
          </w:p>
        </w:tc>
        <w:tc>
          <w:tcPr>
            <w:tcW w:w="850" w:type="dxa"/>
            <w:vAlign w:val="center"/>
          </w:tcPr>
          <w:p w14:paraId="606CCD40" w14:textId="77777777" w:rsidR="00AA744A" w:rsidRDefault="00944D31">
            <w:pPr>
              <w:pStyle w:val="TAC"/>
            </w:pPr>
            <w:r>
              <w:t>17.73</w:t>
            </w:r>
          </w:p>
        </w:tc>
        <w:tc>
          <w:tcPr>
            <w:tcW w:w="851" w:type="dxa"/>
            <w:vAlign w:val="center"/>
          </w:tcPr>
          <w:p w14:paraId="490B0CC8" w14:textId="77777777" w:rsidR="00AA744A" w:rsidRDefault="00944D31">
            <w:pPr>
              <w:pStyle w:val="TAC"/>
            </w:pPr>
            <w:r>
              <w:t>23.65</w:t>
            </w:r>
          </w:p>
        </w:tc>
        <w:tc>
          <w:tcPr>
            <w:tcW w:w="1051" w:type="dxa"/>
            <w:vAlign w:val="center"/>
          </w:tcPr>
          <w:p w14:paraId="47F62A26" w14:textId="77777777" w:rsidR="00AA744A" w:rsidRDefault="00944D31">
            <w:pPr>
              <w:pStyle w:val="TAC"/>
            </w:pPr>
            <w:r>
              <w:t>37.47</w:t>
            </w:r>
          </w:p>
        </w:tc>
      </w:tr>
      <w:tr w:rsidR="00AA744A" w14:paraId="6D341A05" w14:textId="77777777">
        <w:trPr>
          <w:jc w:val="center"/>
        </w:trPr>
        <w:tc>
          <w:tcPr>
            <w:tcW w:w="4106" w:type="dxa"/>
            <w:vMerge w:val="restart"/>
          </w:tcPr>
          <w:p w14:paraId="463FD3EE" w14:textId="77777777" w:rsidR="00AA744A" w:rsidRDefault="00944D31">
            <w:pPr>
              <w:pStyle w:val="TAC"/>
            </w:pPr>
            <w:r>
              <w:t>[Case E11], [SH, perfect sync], [FR2], [DL-TDOA, MUSIC, select based on first/median peak, RAIM]</w:t>
            </w:r>
          </w:p>
        </w:tc>
        <w:tc>
          <w:tcPr>
            <w:tcW w:w="1559" w:type="dxa"/>
          </w:tcPr>
          <w:p w14:paraId="19B2305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3F491FA" w14:textId="77777777" w:rsidR="00AA744A" w:rsidRDefault="00944D31">
            <w:pPr>
              <w:pStyle w:val="TAC"/>
            </w:pPr>
            <w:r>
              <w:t>0.009</w:t>
            </w:r>
          </w:p>
        </w:tc>
        <w:tc>
          <w:tcPr>
            <w:tcW w:w="850" w:type="dxa"/>
            <w:vAlign w:val="center"/>
          </w:tcPr>
          <w:p w14:paraId="38911C02" w14:textId="77777777" w:rsidR="00AA744A" w:rsidRDefault="00944D31">
            <w:pPr>
              <w:pStyle w:val="TAC"/>
            </w:pPr>
            <w:r>
              <w:t>0.012</w:t>
            </w:r>
          </w:p>
        </w:tc>
        <w:tc>
          <w:tcPr>
            <w:tcW w:w="851" w:type="dxa"/>
            <w:vAlign w:val="center"/>
          </w:tcPr>
          <w:p w14:paraId="31EC39B1" w14:textId="77777777" w:rsidR="00AA744A" w:rsidRDefault="00944D31">
            <w:pPr>
              <w:pStyle w:val="TAC"/>
            </w:pPr>
            <w:r>
              <w:t>0.017</w:t>
            </w:r>
          </w:p>
        </w:tc>
        <w:tc>
          <w:tcPr>
            <w:tcW w:w="1051" w:type="dxa"/>
            <w:vAlign w:val="center"/>
          </w:tcPr>
          <w:p w14:paraId="4E6E0149" w14:textId="77777777" w:rsidR="00AA744A" w:rsidRDefault="00944D31">
            <w:pPr>
              <w:pStyle w:val="TAC"/>
            </w:pPr>
            <w:r>
              <w:t>0.024</w:t>
            </w:r>
          </w:p>
        </w:tc>
      </w:tr>
      <w:tr w:rsidR="00AA744A" w14:paraId="14FABDE4" w14:textId="77777777">
        <w:trPr>
          <w:jc w:val="center"/>
        </w:trPr>
        <w:tc>
          <w:tcPr>
            <w:tcW w:w="4106" w:type="dxa"/>
            <w:vMerge/>
          </w:tcPr>
          <w:p w14:paraId="02D71D1E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1184BF93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2CB61C4F" w14:textId="77777777" w:rsidR="00AA744A" w:rsidRDefault="00944D31">
            <w:pPr>
              <w:pStyle w:val="TAC"/>
            </w:pPr>
            <w:r>
              <w:t>0.012</w:t>
            </w:r>
          </w:p>
        </w:tc>
        <w:tc>
          <w:tcPr>
            <w:tcW w:w="850" w:type="dxa"/>
            <w:vAlign w:val="center"/>
          </w:tcPr>
          <w:p w14:paraId="6168CC21" w14:textId="77777777" w:rsidR="00AA744A" w:rsidRDefault="00944D31">
            <w:pPr>
              <w:pStyle w:val="TAC"/>
            </w:pPr>
            <w:r>
              <w:t>0.019</w:t>
            </w:r>
          </w:p>
        </w:tc>
        <w:tc>
          <w:tcPr>
            <w:tcW w:w="851" w:type="dxa"/>
            <w:vAlign w:val="center"/>
          </w:tcPr>
          <w:p w14:paraId="0C6BE821" w14:textId="77777777" w:rsidR="00AA744A" w:rsidRDefault="00944D31">
            <w:pPr>
              <w:pStyle w:val="TAC"/>
            </w:pPr>
            <w:r>
              <w:t>0.033</w:t>
            </w:r>
          </w:p>
        </w:tc>
        <w:tc>
          <w:tcPr>
            <w:tcW w:w="1051" w:type="dxa"/>
            <w:vAlign w:val="center"/>
          </w:tcPr>
          <w:p w14:paraId="22B5012C" w14:textId="77777777" w:rsidR="00AA744A" w:rsidRDefault="00944D31">
            <w:pPr>
              <w:pStyle w:val="TAC"/>
            </w:pPr>
            <w:r>
              <w:t>0.10</w:t>
            </w:r>
          </w:p>
        </w:tc>
      </w:tr>
      <w:tr w:rsidR="00AA744A" w14:paraId="6FA07076" w14:textId="77777777">
        <w:trPr>
          <w:jc w:val="center"/>
        </w:trPr>
        <w:tc>
          <w:tcPr>
            <w:tcW w:w="4106" w:type="dxa"/>
            <w:vMerge w:val="restart"/>
          </w:tcPr>
          <w:p w14:paraId="7253A38D" w14:textId="77777777" w:rsidR="00AA744A" w:rsidRDefault="00944D31">
            <w:pPr>
              <w:pStyle w:val="TAC"/>
            </w:pPr>
            <w:r>
              <w:t>[Case E12], [SH, sync error 50ns], [FR2], [DL-TDOA, MUSIC, select based on first/median peak, RAIM]</w:t>
            </w:r>
          </w:p>
        </w:tc>
        <w:tc>
          <w:tcPr>
            <w:tcW w:w="1559" w:type="dxa"/>
          </w:tcPr>
          <w:p w14:paraId="0DB63C4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3324FF9" w14:textId="77777777" w:rsidR="00AA744A" w:rsidRDefault="00944D31">
            <w:pPr>
              <w:pStyle w:val="TAC"/>
            </w:pPr>
            <w:r>
              <w:t>10.84</w:t>
            </w:r>
          </w:p>
        </w:tc>
        <w:tc>
          <w:tcPr>
            <w:tcW w:w="850" w:type="dxa"/>
            <w:vAlign w:val="center"/>
          </w:tcPr>
          <w:p w14:paraId="5C32CC70" w14:textId="77777777" w:rsidR="00AA744A" w:rsidRDefault="00944D31">
            <w:pPr>
              <w:pStyle w:val="TAC"/>
            </w:pPr>
            <w:r>
              <w:t>13.91</w:t>
            </w:r>
          </w:p>
        </w:tc>
        <w:tc>
          <w:tcPr>
            <w:tcW w:w="851" w:type="dxa"/>
            <w:vAlign w:val="center"/>
          </w:tcPr>
          <w:p w14:paraId="23D9BB62" w14:textId="77777777" w:rsidR="00AA744A" w:rsidRDefault="00944D31">
            <w:pPr>
              <w:pStyle w:val="TAC"/>
            </w:pPr>
            <w:r>
              <w:t>17.53</w:t>
            </w:r>
          </w:p>
        </w:tc>
        <w:tc>
          <w:tcPr>
            <w:tcW w:w="1051" w:type="dxa"/>
            <w:vAlign w:val="center"/>
          </w:tcPr>
          <w:p w14:paraId="72F65825" w14:textId="77777777" w:rsidR="00AA744A" w:rsidRDefault="00944D31">
            <w:pPr>
              <w:pStyle w:val="TAC"/>
            </w:pPr>
            <w:r>
              <w:t>23.80</w:t>
            </w:r>
          </w:p>
        </w:tc>
      </w:tr>
      <w:tr w:rsidR="00AA744A" w14:paraId="04A9D30F" w14:textId="77777777">
        <w:trPr>
          <w:jc w:val="center"/>
        </w:trPr>
        <w:tc>
          <w:tcPr>
            <w:tcW w:w="4106" w:type="dxa"/>
            <w:vMerge/>
          </w:tcPr>
          <w:p w14:paraId="790743CB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26C0B65D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4A20CBC0" w14:textId="77777777" w:rsidR="00AA744A" w:rsidRDefault="00944D31">
            <w:pPr>
              <w:pStyle w:val="TAC"/>
            </w:pPr>
            <w:r>
              <w:t>12.57</w:t>
            </w:r>
          </w:p>
        </w:tc>
        <w:tc>
          <w:tcPr>
            <w:tcW w:w="850" w:type="dxa"/>
            <w:vAlign w:val="center"/>
          </w:tcPr>
          <w:p w14:paraId="673566E7" w14:textId="77777777" w:rsidR="00AA744A" w:rsidRDefault="00944D31">
            <w:pPr>
              <w:pStyle w:val="TAC"/>
            </w:pPr>
            <w:r>
              <w:t>16.84</w:t>
            </w:r>
          </w:p>
        </w:tc>
        <w:tc>
          <w:tcPr>
            <w:tcW w:w="851" w:type="dxa"/>
            <w:vAlign w:val="center"/>
          </w:tcPr>
          <w:p w14:paraId="06B9AA2D" w14:textId="77777777" w:rsidR="00AA744A" w:rsidRDefault="00944D31">
            <w:pPr>
              <w:pStyle w:val="TAC"/>
            </w:pPr>
            <w:r>
              <w:t>24.54</w:t>
            </w:r>
          </w:p>
        </w:tc>
        <w:tc>
          <w:tcPr>
            <w:tcW w:w="1051" w:type="dxa"/>
            <w:vAlign w:val="center"/>
          </w:tcPr>
          <w:p w14:paraId="1BC2364C" w14:textId="77777777" w:rsidR="00AA744A" w:rsidRDefault="00944D31">
            <w:pPr>
              <w:pStyle w:val="TAC"/>
            </w:pPr>
            <w:r>
              <w:t>34.93</w:t>
            </w:r>
          </w:p>
        </w:tc>
      </w:tr>
      <w:tr w:rsidR="00AA744A" w14:paraId="454D057C" w14:textId="77777777">
        <w:trPr>
          <w:jc w:val="center"/>
        </w:trPr>
        <w:tc>
          <w:tcPr>
            <w:tcW w:w="4106" w:type="dxa"/>
            <w:vMerge w:val="restart"/>
          </w:tcPr>
          <w:p w14:paraId="0212AAF0" w14:textId="77777777" w:rsidR="00AA744A" w:rsidRDefault="00944D31">
            <w:pPr>
              <w:pStyle w:val="TAC"/>
            </w:pPr>
            <w:r>
              <w:t>[Case E13], [DH, perfect sync], [FR1], [DL-TDOA, MUSIC, select based on first/median peak, RAIM]</w:t>
            </w:r>
          </w:p>
        </w:tc>
        <w:tc>
          <w:tcPr>
            <w:tcW w:w="1559" w:type="dxa"/>
          </w:tcPr>
          <w:p w14:paraId="21346D6A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73564623" w14:textId="77777777" w:rsidR="00AA744A" w:rsidRDefault="00944D31">
            <w:pPr>
              <w:pStyle w:val="TAC"/>
            </w:pPr>
            <w:r>
              <w:t>0.056</w:t>
            </w:r>
          </w:p>
        </w:tc>
        <w:tc>
          <w:tcPr>
            <w:tcW w:w="850" w:type="dxa"/>
            <w:vAlign w:val="center"/>
          </w:tcPr>
          <w:p w14:paraId="4FCD9A42" w14:textId="77777777" w:rsidR="00AA744A" w:rsidRDefault="00944D31">
            <w:pPr>
              <w:pStyle w:val="TAC"/>
            </w:pPr>
            <w:r>
              <w:t>0.075</w:t>
            </w:r>
          </w:p>
        </w:tc>
        <w:tc>
          <w:tcPr>
            <w:tcW w:w="851" w:type="dxa"/>
            <w:vAlign w:val="center"/>
          </w:tcPr>
          <w:p w14:paraId="1DA3C566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1051" w:type="dxa"/>
            <w:vAlign w:val="center"/>
          </w:tcPr>
          <w:p w14:paraId="2ED8915A" w14:textId="77777777" w:rsidR="00AA744A" w:rsidRDefault="00944D31">
            <w:pPr>
              <w:pStyle w:val="TAC"/>
            </w:pPr>
            <w:r>
              <w:t>0.17</w:t>
            </w:r>
          </w:p>
        </w:tc>
      </w:tr>
      <w:tr w:rsidR="00AA744A" w14:paraId="22704EA6" w14:textId="77777777">
        <w:trPr>
          <w:jc w:val="center"/>
        </w:trPr>
        <w:tc>
          <w:tcPr>
            <w:tcW w:w="4106" w:type="dxa"/>
            <w:vMerge/>
          </w:tcPr>
          <w:p w14:paraId="36D82D14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1E46399A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071C7A8D" w14:textId="77777777" w:rsidR="00AA744A" w:rsidRDefault="00944D31">
            <w:pPr>
              <w:pStyle w:val="TAC"/>
            </w:pPr>
            <w:r>
              <w:t>0.087</w:t>
            </w:r>
          </w:p>
        </w:tc>
        <w:tc>
          <w:tcPr>
            <w:tcW w:w="850" w:type="dxa"/>
            <w:vAlign w:val="center"/>
          </w:tcPr>
          <w:p w14:paraId="6A963023" w14:textId="77777777" w:rsidR="00AA744A" w:rsidRDefault="00944D31">
            <w:pPr>
              <w:pStyle w:val="TAC"/>
            </w:pPr>
            <w:r>
              <w:t>0.14</w:t>
            </w:r>
          </w:p>
        </w:tc>
        <w:tc>
          <w:tcPr>
            <w:tcW w:w="851" w:type="dxa"/>
            <w:vAlign w:val="center"/>
          </w:tcPr>
          <w:p w14:paraId="1EC1A268" w14:textId="77777777" w:rsidR="00AA744A" w:rsidRDefault="00944D31">
            <w:pPr>
              <w:pStyle w:val="TAC"/>
            </w:pPr>
            <w:r>
              <w:t>0.25</w:t>
            </w:r>
          </w:p>
        </w:tc>
        <w:tc>
          <w:tcPr>
            <w:tcW w:w="1051" w:type="dxa"/>
            <w:vAlign w:val="center"/>
          </w:tcPr>
          <w:p w14:paraId="058034A5" w14:textId="77777777" w:rsidR="00AA744A" w:rsidRDefault="00944D31">
            <w:pPr>
              <w:pStyle w:val="TAC"/>
            </w:pPr>
            <w:r>
              <w:t>0.62</w:t>
            </w:r>
          </w:p>
        </w:tc>
      </w:tr>
      <w:tr w:rsidR="00AA744A" w14:paraId="5582E207" w14:textId="77777777">
        <w:trPr>
          <w:jc w:val="center"/>
        </w:trPr>
        <w:tc>
          <w:tcPr>
            <w:tcW w:w="4106" w:type="dxa"/>
            <w:vMerge w:val="restart"/>
          </w:tcPr>
          <w:p w14:paraId="4985EC54" w14:textId="77777777" w:rsidR="00AA744A" w:rsidRDefault="00944D31">
            <w:pPr>
              <w:pStyle w:val="TAC"/>
            </w:pPr>
            <w:r>
              <w:t>[Case E14], [DH, sync error 50ns], [FR1], [DL-TDOA, MUSIC, select based on first/median peak, RAIM]</w:t>
            </w:r>
          </w:p>
        </w:tc>
        <w:tc>
          <w:tcPr>
            <w:tcW w:w="1559" w:type="dxa"/>
          </w:tcPr>
          <w:p w14:paraId="31C82AEF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723D330" w14:textId="77777777" w:rsidR="00AA744A" w:rsidRDefault="00944D31">
            <w:pPr>
              <w:pStyle w:val="TAC"/>
            </w:pPr>
            <w:r>
              <w:t>8.91</w:t>
            </w:r>
          </w:p>
        </w:tc>
        <w:tc>
          <w:tcPr>
            <w:tcW w:w="850" w:type="dxa"/>
            <w:vAlign w:val="center"/>
          </w:tcPr>
          <w:p w14:paraId="6469B366" w14:textId="77777777" w:rsidR="00AA744A" w:rsidRDefault="00944D31">
            <w:pPr>
              <w:pStyle w:val="TAC"/>
            </w:pPr>
            <w:r>
              <w:t>12.07</w:t>
            </w:r>
          </w:p>
        </w:tc>
        <w:tc>
          <w:tcPr>
            <w:tcW w:w="851" w:type="dxa"/>
            <w:vAlign w:val="center"/>
          </w:tcPr>
          <w:p w14:paraId="46143D86" w14:textId="77777777" w:rsidR="00AA744A" w:rsidRDefault="00944D31">
            <w:pPr>
              <w:pStyle w:val="TAC"/>
            </w:pPr>
            <w:r>
              <w:t>14.26</w:t>
            </w:r>
          </w:p>
        </w:tc>
        <w:tc>
          <w:tcPr>
            <w:tcW w:w="1051" w:type="dxa"/>
            <w:vAlign w:val="center"/>
          </w:tcPr>
          <w:p w14:paraId="118925FC" w14:textId="77777777" w:rsidR="00AA744A" w:rsidRDefault="00944D31">
            <w:pPr>
              <w:pStyle w:val="TAC"/>
            </w:pPr>
            <w:r>
              <w:t>19.69</w:t>
            </w:r>
          </w:p>
        </w:tc>
      </w:tr>
      <w:tr w:rsidR="00AA744A" w14:paraId="4761060D" w14:textId="77777777">
        <w:trPr>
          <w:jc w:val="center"/>
        </w:trPr>
        <w:tc>
          <w:tcPr>
            <w:tcW w:w="4106" w:type="dxa"/>
            <w:vMerge/>
          </w:tcPr>
          <w:p w14:paraId="19260A33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63621054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4419637F" w14:textId="77777777" w:rsidR="00AA744A" w:rsidRDefault="00944D31">
            <w:pPr>
              <w:pStyle w:val="TAC"/>
            </w:pPr>
            <w:r>
              <w:t>11.42</w:t>
            </w:r>
          </w:p>
        </w:tc>
        <w:tc>
          <w:tcPr>
            <w:tcW w:w="850" w:type="dxa"/>
            <w:vAlign w:val="center"/>
          </w:tcPr>
          <w:p w14:paraId="1D0AD814" w14:textId="77777777" w:rsidR="00AA744A" w:rsidRDefault="00944D31">
            <w:pPr>
              <w:pStyle w:val="TAC"/>
            </w:pPr>
            <w:r>
              <w:t>15.01</w:t>
            </w:r>
          </w:p>
        </w:tc>
        <w:tc>
          <w:tcPr>
            <w:tcW w:w="851" w:type="dxa"/>
            <w:vAlign w:val="center"/>
          </w:tcPr>
          <w:p w14:paraId="4410420B" w14:textId="77777777" w:rsidR="00AA744A" w:rsidRDefault="00944D31">
            <w:pPr>
              <w:pStyle w:val="TAC"/>
            </w:pPr>
            <w:r>
              <w:t>17.54</w:t>
            </w:r>
          </w:p>
        </w:tc>
        <w:tc>
          <w:tcPr>
            <w:tcW w:w="1051" w:type="dxa"/>
            <w:vAlign w:val="center"/>
          </w:tcPr>
          <w:p w14:paraId="3EC2847A" w14:textId="77777777" w:rsidR="00AA744A" w:rsidRDefault="00944D31">
            <w:pPr>
              <w:pStyle w:val="TAC"/>
            </w:pPr>
            <w:r>
              <w:t>24.96</w:t>
            </w:r>
          </w:p>
        </w:tc>
      </w:tr>
      <w:tr w:rsidR="00AA744A" w14:paraId="2FE1EDD3" w14:textId="77777777">
        <w:trPr>
          <w:jc w:val="center"/>
        </w:trPr>
        <w:tc>
          <w:tcPr>
            <w:tcW w:w="4106" w:type="dxa"/>
            <w:vMerge w:val="restart"/>
          </w:tcPr>
          <w:p w14:paraId="7031F05E" w14:textId="77777777" w:rsidR="00AA744A" w:rsidRDefault="00944D31">
            <w:pPr>
              <w:pStyle w:val="TAC"/>
            </w:pPr>
            <w:r>
              <w:t>[Case E15], [DH, perfect sync], [FR2], [DL-TDOA, MUSIC, select based on first/median peak, RAIM]</w:t>
            </w:r>
          </w:p>
        </w:tc>
        <w:tc>
          <w:tcPr>
            <w:tcW w:w="1559" w:type="dxa"/>
          </w:tcPr>
          <w:p w14:paraId="46DF499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7F1656F4" w14:textId="77777777" w:rsidR="00AA744A" w:rsidRDefault="00944D31">
            <w:pPr>
              <w:pStyle w:val="TAC"/>
            </w:pPr>
            <w:r>
              <w:t>0.011</w:t>
            </w:r>
          </w:p>
        </w:tc>
        <w:tc>
          <w:tcPr>
            <w:tcW w:w="850" w:type="dxa"/>
            <w:vAlign w:val="center"/>
          </w:tcPr>
          <w:p w14:paraId="1712C495" w14:textId="77777777" w:rsidR="00AA744A" w:rsidRDefault="00944D31">
            <w:pPr>
              <w:pStyle w:val="TAC"/>
            </w:pPr>
            <w:r>
              <w:t>0.015</w:t>
            </w:r>
          </w:p>
        </w:tc>
        <w:tc>
          <w:tcPr>
            <w:tcW w:w="851" w:type="dxa"/>
            <w:vAlign w:val="center"/>
          </w:tcPr>
          <w:p w14:paraId="460C3802" w14:textId="77777777" w:rsidR="00AA744A" w:rsidRDefault="00944D31">
            <w:pPr>
              <w:pStyle w:val="TAC"/>
            </w:pPr>
            <w:r>
              <w:t>0.018</w:t>
            </w:r>
          </w:p>
        </w:tc>
        <w:tc>
          <w:tcPr>
            <w:tcW w:w="1051" w:type="dxa"/>
            <w:vAlign w:val="center"/>
          </w:tcPr>
          <w:p w14:paraId="5DCD8130" w14:textId="77777777" w:rsidR="00AA744A" w:rsidRDefault="00944D31">
            <w:pPr>
              <w:pStyle w:val="TAC"/>
            </w:pPr>
            <w:r>
              <w:t>0.034</w:t>
            </w:r>
          </w:p>
        </w:tc>
      </w:tr>
      <w:tr w:rsidR="00AA744A" w14:paraId="21748A6F" w14:textId="77777777">
        <w:trPr>
          <w:jc w:val="center"/>
        </w:trPr>
        <w:tc>
          <w:tcPr>
            <w:tcW w:w="4106" w:type="dxa"/>
            <w:vMerge/>
          </w:tcPr>
          <w:p w14:paraId="096D73E6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4703F387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7DA26BFD" w14:textId="77777777" w:rsidR="00AA744A" w:rsidRDefault="00944D31">
            <w:pPr>
              <w:pStyle w:val="TAC"/>
            </w:pPr>
            <w:r>
              <w:t>0.015</w:t>
            </w:r>
          </w:p>
        </w:tc>
        <w:tc>
          <w:tcPr>
            <w:tcW w:w="850" w:type="dxa"/>
            <w:vAlign w:val="center"/>
          </w:tcPr>
          <w:p w14:paraId="5B15C2F8" w14:textId="77777777" w:rsidR="00AA744A" w:rsidRDefault="00944D31">
            <w:pPr>
              <w:pStyle w:val="TAC"/>
            </w:pPr>
            <w:r>
              <w:t>0.022</w:t>
            </w:r>
          </w:p>
        </w:tc>
        <w:tc>
          <w:tcPr>
            <w:tcW w:w="851" w:type="dxa"/>
            <w:vAlign w:val="center"/>
          </w:tcPr>
          <w:p w14:paraId="6CE579E2" w14:textId="77777777" w:rsidR="00AA744A" w:rsidRDefault="00944D31">
            <w:pPr>
              <w:pStyle w:val="TAC"/>
            </w:pPr>
            <w:r>
              <w:t>0.040</w:t>
            </w:r>
          </w:p>
        </w:tc>
        <w:tc>
          <w:tcPr>
            <w:tcW w:w="1051" w:type="dxa"/>
            <w:vAlign w:val="center"/>
          </w:tcPr>
          <w:p w14:paraId="3A81D27B" w14:textId="77777777" w:rsidR="00AA744A" w:rsidRDefault="00944D31">
            <w:pPr>
              <w:pStyle w:val="TAC"/>
            </w:pPr>
            <w:r>
              <w:t>0.32</w:t>
            </w:r>
          </w:p>
        </w:tc>
      </w:tr>
      <w:tr w:rsidR="00AA744A" w14:paraId="201A98B5" w14:textId="77777777">
        <w:trPr>
          <w:jc w:val="center"/>
        </w:trPr>
        <w:tc>
          <w:tcPr>
            <w:tcW w:w="4106" w:type="dxa"/>
            <w:vMerge w:val="restart"/>
          </w:tcPr>
          <w:p w14:paraId="0EEF7E52" w14:textId="77777777" w:rsidR="00AA744A" w:rsidRDefault="00944D31">
            <w:pPr>
              <w:pStyle w:val="TAC"/>
            </w:pPr>
            <w:r>
              <w:t>[Case E16], [DH, sync error 50ns], [FR2], [DL-TDOA, MUSIC, select based on first/median peak, RAIM]</w:t>
            </w:r>
          </w:p>
        </w:tc>
        <w:tc>
          <w:tcPr>
            <w:tcW w:w="1559" w:type="dxa"/>
          </w:tcPr>
          <w:p w14:paraId="14CDD9E5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382CF252" w14:textId="77777777" w:rsidR="00AA744A" w:rsidRDefault="00944D31">
            <w:pPr>
              <w:pStyle w:val="TAC"/>
            </w:pPr>
            <w:r>
              <w:t>9.94</w:t>
            </w:r>
          </w:p>
        </w:tc>
        <w:tc>
          <w:tcPr>
            <w:tcW w:w="850" w:type="dxa"/>
            <w:vAlign w:val="center"/>
          </w:tcPr>
          <w:p w14:paraId="2F58FC3F" w14:textId="77777777" w:rsidR="00AA744A" w:rsidRDefault="00944D31">
            <w:pPr>
              <w:pStyle w:val="TAC"/>
            </w:pPr>
            <w:r>
              <w:t>13.35</w:t>
            </w:r>
          </w:p>
        </w:tc>
        <w:tc>
          <w:tcPr>
            <w:tcW w:w="851" w:type="dxa"/>
            <w:vAlign w:val="center"/>
          </w:tcPr>
          <w:p w14:paraId="03D1C92B" w14:textId="77777777" w:rsidR="00AA744A" w:rsidRDefault="00944D31">
            <w:pPr>
              <w:pStyle w:val="TAC"/>
            </w:pPr>
            <w:r>
              <w:t>15.10</w:t>
            </w:r>
          </w:p>
        </w:tc>
        <w:tc>
          <w:tcPr>
            <w:tcW w:w="1051" w:type="dxa"/>
            <w:vAlign w:val="center"/>
          </w:tcPr>
          <w:p w14:paraId="221F26A7" w14:textId="77777777" w:rsidR="00AA744A" w:rsidRDefault="00944D31">
            <w:pPr>
              <w:pStyle w:val="TAC"/>
            </w:pPr>
            <w:r>
              <w:t>18.17</w:t>
            </w:r>
          </w:p>
        </w:tc>
      </w:tr>
      <w:tr w:rsidR="00AA744A" w14:paraId="78290B72" w14:textId="77777777">
        <w:trPr>
          <w:jc w:val="center"/>
        </w:trPr>
        <w:tc>
          <w:tcPr>
            <w:tcW w:w="4106" w:type="dxa"/>
            <w:vMerge/>
          </w:tcPr>
          <w:p w14:paraId="37610888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20912CC3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7C6F0921" w14:textId="77777777" w:rsidR="00AA744A" w:rsidRDefault="00944D31">
            <w:pPr>
              <w:pStyle w:val="TAC"/>
            </w:pPr>
            <w:r>
              <w:t>11.78</w:t>
            </w:r>
          </w:p>
        </w:tc>
        <w:tc>
          <w:tcPr>
            <w:tcW w:w="850" w:type="dxa"/>
            <w:vAlign w:val="center"/>
          </w:tcPr>
          <w:p w14:paraId="4ABE4474" w14:textId="77777777" w:rsidR="00AA744A" w:rsidRDefault="00944D31">
            <w:pPr>
              <w:pStyle w:val="TAC"/>
            </w:pPr>
            <w:r>
              <w:t>14.66</w:t>
            </w:r>
          </w:p>
        </w:tc>
        <w:tc>
          <w:tcPr>
            <w:tcW w:w="851" w:type="dxa"/>
            <w:vAlign w:val="center"/>
          </w:tcPr>
          <w:p w14:paraId="0054ED96" w14:textId="77777777" w:rsidR="00AA744A" w:rsidRDefault="00944D31">
            <w:pPr>
              <w:pStyle w:val="TAC"/>
            </w:pPr>
            <w:r>
              <w:t>18.03</w:t>
            </w:r>
          </w:p>
        </w:tc>
        <w:tc>
          <w:tcPr>
            <w:tcW w:w="1051" w:type="dxa"/>
            <w:vAlign w:val="center"/>
          </w:tcPr>
          <w:p w14:paraId="552B45FE" w14:textId="77777777" w:rsidR="00AA744A" w:rsidRDefault="00944D31">
            <w:pPr>
              <w:pStyle w:val="TAC"/>
            </w:pPr>
            <w:r>
              <w:t>21.48</w:t>
            </w:r>
          </w:p>
        </w:tc>
      </w:tr>
      <w:tr w:rsidR="00AA744A" w14:paraId="493418AD" w14:textId="77777777">
        <w:trPr>
          <w:jc w:val="center"/>
        </w:trPr>
        <w:tc>
          <w:tcPr>
            <w:tcW w:w="4106" w:type="dxa"/>
            <w:vMerge w:val="restart"/>
          </w:tcPr>
          <w:p w14:paraId="59A90B66" w14:textId="77777777" w:rsidR="00AA744A" w:rsidRDefault="00944D31">
            <w:pPr>
              <w:pStyle w:val="TAC"/>
            </w:pPr>
            <w:r>
              <w:t>[Case E17], [SH, perfect sync], [FR1], [UL-TDOA, MUSIC, select based on RSRP, RAIM]</w:t>
            </w:r>
          </w:p>
        </w:tc>
        <w:tc>
          <w:tcPr>
            <w:tcW w:w="1559" w:type="dxa"/>
          </w:tcPr>
          <w:p w14:paraId="452732FA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0BDB8261" w14:textId="77777777" w:rsidR="00AA744A" w:rsidRDefault="00944D31">
            <w:pPr>
              <w:pStyle w:val="TAC"/>
            </w:pPr>
            <w:r>
              <w:t>0.037</w:t>
            </w:r>
          </w:p>
        </w:tc>
        <w:tc>
          <w:tcPr>
            <w:tcW w:w="850" w:type="dxa"/>
            <w:vAlign w:val="center"/>
          </w:tcPr>
          <w:p w14:paraId="7F2589BE" w14:textId="77777777" w:rsidR="00AA744A" w:rsidRDefault="00944D31">
            <w:pPr>
              <w:pStyle w:val="TAC"/>
            </w:pPr>
            <w:r>
              <w:t>0.049</w:t>
            </w:r>
          </w:p>
        </w:tc>
        <w:tc>
          <w:tcPr>
            <w:tcW w:w="851" w:type="dxa"/>
            <w:vAlign w:val="center"/>
          </w:tcPr>
          <w:p w14:paraId="5E223B4D" w14:textId="77777777" w:rsidR="00AA744A" w:rsidRDefault="00944D31">
            <w:pPr>
              <w:pStyle w:val="TAC"/>
            </w:pPr>
            <w:r>
              <w:t>0.061</w:t>
            </w:r>
          </w:p>
        </w:tc>
        <w:tc>
          <w:tcPr>
            <w:tcW w:w="1051" w:type="dxa"/>
            <w:vAlign w:val="center"/>
          </w:tcPr>
          <w:p w14:paraId="6249EDC9" w14:textId="77777777" w:rsidR="00AA744A" w:rsidRDefault="00944D31">
            <w:pPr>
              <w:pStyle w:val="TAC"/>
            </w:pPr>
            <w:r>
              <w:t>0.10</w:t>
            </w:r>
          </w:p>
        </w:tc>
      </w:tr>
      <w:tr w:rsidR="00AA744A" w14:paraId="454DE053" w14:textId="77777777">
        <w:trPr>
          <w:jc w:val="center"/>
        </w:trPr>
        <w:tc>
          <w:tcPr>
            <w:tcW w:w="4106" w:type="dxa"/>
            <w:vMerge/>
          </w:tcPr>
          <w:p w14:paraId="6EA38AD3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1311A2A9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2699F75A" w14:textId="77777777" w:rsidR="00AA744A" w:rsidRDefault="00944D31">
            <w:pPr>
              <w:pStyle w:val="TAC"/>
            </w:pPr>
            <w:r>
              <w:t>0.051</w:t>
            </w:r>
          </w:p>
        </w:tc>
        <w:tc>
          <w:tcPr>
            <w:tcW w:w="850" w:type="dxa"/>
            <w:vAlign w:val="center"/>
          </w:tcPr>
          <w:p w14:paraId="7BB2F5E2" w14:textId="77777777" w:rsidR="00AA744A" w:rsidRDefault="00944D31">
            <w:pPr>
              <w:pStyle w:val="TAC"/>
            </w:pPr>
            <w:r>
              <w:t>0.086</w:t>
            </w:r>
          </w:p>
        </w:tc>
        <w:tc>
          <w:tcPr>
            <w:tcW w:w="851" w:type="dxa"/>
            <w:vAlign w:val="center"/>
          </w:tcPr>
          <w:p w14:paraId="1B8FD62A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1051" w:type="dxa"/>
            <w:vAlign w:val="center"/>
          </w:tcPr>
          <w:p w14:paraId="7817D4DB" w14:textId="77777777" w:rsidR="00AA744A" w:rsidRDefault="00944D31">
            <w:pPr>
              <w:pStyle w:val="TAC"/>
            </w:pPr>
            <w:r>
              <w:t>0.98</w:t>
            </w:r>
          </w:p>
        </w:tc>
      </w:tr>
      <w:tr w:rsidR="00AA744A" w14:paraId="026C2190" w14:textId="77777777">
        <w:trPr>
          <w:jc w:val="center"/>
        </w:trPr>
        <w:tc>
          <w:tcPr>
            <w:tcW w:w="4106" w:type="dxa"/>
            <w:vMerge w:val="restart"/>
          </w:tcPr>
          <w:p w14:paraId="57A3B947" w14:textId="77777777" w:rsidR="00AA744A" w:rsidRDefault="00944D31">
            <w:pPr>
              <w:pStyle w:val="TAC"/>
            </w:pPr>
            <w:r>
              <w:t>[Case E18], [SH, sync error 50ns], [FR1], [UL-TDOA, MUSIC, select based on RSRP, RAIM]</w:t>
            </w:r>
          </w:p>
        </w:tc>
        <w:tc>
          <w:tcPr>
            <w:tcW w:w="1559" w:type="dxa"/>
          </w:tcPr>
          <w:p w14:paraId="3F07AC90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473ED00" w14:textId="77777777" w:rsidR="00AA744A" w:rsidRDefault="00944D31">
            <w:pPr>
              <w:pStyle w:val="TAC"/>
            </w:pPr>
            <w:r>
              <w:t>9.80</w:t>
            </w:r>
          </w:p>
        </w:tc>
        <w:tc>
          <w:tcPr>
            <w:tcW w:w="850" w:type="dxa"/>
            <w:vAlign w:val="center"/>
          </w:tcPr>
          <w:p w14:paraId="0E57E6EE" w14:textId="77777777" w:rsidR="00AA744A" w:rsidRDefault="00944D31">
            <w:pPr>
              <w:pStyle w:val="TAC"/>
            </w:pPr>
            <w:r>
              <w:t>13.23</w:t>
            </w:r>
          </w:p>
        </w:tc>
        <w:tc>
          <w:tcPr>
            <w:tcW w:w="851" w:type="dxa"/>
            <w:vAlign w:val="center"/>
          </w:tcPr>
          <w:p w14:paraId="5D42E857" w14:textId="77777777" w:rsidR="00AA744A" w:rsidRDefault="00944D31">
            <w:pPr>
              <w:pStyle w:val="TAC"/>
            </w:pPr>
            <w:r>
              <w:t>17.04</w:t>
            </w:r>
          </w:p>
        </w:tc>
        <w:tc>
          <w:tcPr>
            <w:tcW w:w="1051" w:type="dxa"/>
            <w:vAlign w:val="center"/>
          </w:tcPr>
          <w:p w14:paraId="6AD82E11" w14:textId="77777777" w:rsidR="00AA744A" w:rsidRDefault="00944D31">
            <w:pPr>
              <w:pStyle w:val="TAC"/>
            </w:pPr>
            <w:r>
              <w:t>26.38</w:t>
            </w:r>
          </w:p>
        </w:tc>
      </w:tr>
      <w:tr w:rsidR="00AA744A" w14:paraId="615757A6" w14:textId="77777777">
        <w:trPr>
          <w:jc w:val="center"/>
        </w:trPr>
        <w:tc>
          <w:tcPr>
            <w:tcW w:w="4106" w:type="dxa"/>
            <w:vMerge/>
          </w:tcPr>
          <w:p w14:paraId="09504DA2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68BEFBCB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01CE9792" w14:textId="77777777" w:rsidR="00AA744A" w:rsidRDefault="00944D31">
            <w:pPr>
              <w:pStyle w:val="TAC"/>
            </w:pPr>
            <w:r>
              <w:t>13.09</w:t>
            </w:r>
          </w:p>
        </w:tc>
        <w:tc>
          <w:tcPr>
            <w:tcW w:w="850" w:type="dxa"/>
            <w:vAlign w:val="center"/>
          </w:tcPr>
          <w:p w14:paraId="6D9977C1" w14:textId="77777777" w:rsidR="00AA744A" w:rsidRDefault="00944D31">
            <w:pPr>
              <w:pStyle w:val="TAC"/>
            </w:pPr>
            <w:r>
              <w:t>17.30</w:t>
            </w:r>
          </w:p>
        </w:tc>
        <w:tc>
          <w:tcPr>
            <w:tcW w:w="851" w:type="dxa"/>
            <w:vAlign w:val="center"/>
          </w:tcPr>
          <w:p w14:paraId="33941E67" w14:textId="77777777" w:rsidR="00AA744A" w:rsidRDefault="00944D31">
            <w:pPr>
              <w:pStyle w:val="TAC"/>
            </w:pPr>
            <w:r>
              <w:t>25.36</w:t>
            </w:r>
          </w:p>
        </w:tc>
        <w:tc>
          <w:tcPr>
            <w:tcW w:w="1051" w:type="dxa"/>
            <w:vAlign w:val="center"/>
          </w:tcPr>
          <w:p w14:paraId="545F2690" w14:textId="77777777" w:rsidR="00AA744A" w:rsidRDefault="00944D31">
            <w:pPr>
              <w:pStyle w:val="TAC"/>
            </w:pPr>
            <w:r>
              <w:t>35.25</w:t>
            </w:r>
          </w:p>
        </w:tc>
      </w:tr>
      <w:tr w:rsidR="00AA744A" w14:paraId="2FA3EC42" w14:textId="77777777">
        <w:trPr>
          <w:jc w:val="center"/>
        </w:trPr>
        <w:tc>
          <w:tcPr>
            <w:tcW w:w="4106" w:type="dxa"/>
            <w:vMerge w:val="restart"/>
          </w:tcPr>
          <w:p w14:paraId="6ECA6660" w14:textId="77777777" w:rsidR="00AA744A" w:rsidRDefault="00944D31">
            <w:pPr>
              <w:pStyle w:val="TAC"/>
            </w:pPr>
            <w:r>
              <w:t>[Case E19], [SH, perfect sync], [FR2], [UL-TDOA, MUSIC, select based on RSRP, RAIM]</w:t>
            </w:r>
          </w:p>
        </w:tc>
        <w:tc>
          <w:tcPr>
            <w:tcW w:w="1559" w:type="dxa"/>
          </w:tcPr>
          <w:p w14:paraId="65C6605E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066BDAC8" w14:textId="77777777" w:rsidR="00AA744A" w:rsidRDefault="00944D31">
            <w:pPr>
              <w:pStyle w:val="TAC"/>
            </w:pPr>
            <w:r>
              <w:t>0.009</w:t>
            </w:r>
          </w:p>
        </w:tc>
        <w:tc>
          <w:tcPr>
            <w:tcW w:w="850" w:type="dxa"/>
            <w:vAlign w:val="center"/>
          </w:tcPr>
          <w:p w14:paraId="72B4DBF5" w14:textId="77777777" w:rsidR="00AA744A" w:rsidRDefault="00944D31">
            <w:pPr>
              <w:pStyle w:val="TAC"/>
            </w:pPr>
            <w:r>
              <w:t>0.012</w:t>
            </w:r>
          </w:p>
        </w:tc>
        <w:tc>
          <w:tcPr>
            <w:tcW w:w="851" w:type="dxa"/>
            <w:vAlign w:val="center"/>
          </w:tcPr>
          <w:p w14:paraId="1F6733C7" w14:textId="77777777" w:rsidR="00AA744A" w:rsidRDefault="00944D31">
            <w:pPr>
              <w:pStyle w:val="TAC"/>
            </w:pPr>
            <w:r>
              <w:t>0.016</w:t>
            </w:r>
          </w:p>
        </w:tc>
        <w:tc>
          <w:tcPr>
            <w:tcW w:w="1051" w:type="dxa"/>
            <w:vAlign w:val="center"/>
          </w:tcPr>
          <w:p w14:paraId="553A10D0" w14:textId="77777777" w:rsidR="00AA744A" w:rsidRDefault="00944D31">
            <w:pPr>
              <w:pStyle w:val="TAC"/>
            </w:pPr>
            <w:r>
              <w:t>0.034</w:t>
            </w:r>
          </w:p>
        </w:tc>
      </w:tr>
      <w:tr w:rsidR="00AA744A" w14:paraId="71687D66" w14:textId="77777777">
        <w:trPr>
          <w:jc w:val="center"/>
        </w:trPr>
        <w:tc>
          <w:tcPr>
            <w:tcW w:w="4106" w:type="dxa"/>
            <w:vMerge/>
          </w:tcPr>
          <w:p w14:paraId="3EAB5AA5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4EC14E66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68E96C74" w14:textId="77777777" w:rsidR="00AA744A" w:rsidRDefault="00944D31">
            <w:pPr>
              <w:pStyle w:val="TAC"/>
            </w:pPr>
            <w:r>
              <w:t>0.012</w:t>
            </w:r>
          </w:p>
        </w:tc>
        <w:tc>
          <w:tcPr>
            <w:tcW w:w="850" w:type="dxa"/>
            <w:vAlign w:val="center"/>
          </w:tcPr>
          <w:p w14:paraId="5DF29054" w14:textId="77777777" w:rsidR="00AA744A" w:rsidRDefault="00944D31">
            <w:pPr>
              <w:pStyle w:val="TAC"/>
            </w:pPr>
            <w:r>
              <w:t>0.019</w:t>
            </w:r>
          </w:p>
        </w:tc>
        <w:tc>
          <w:tcPr>
            <w:tcW w:w="851" w:type="dxa"/>
            <w:vAlign w:val="center"/>
          </w:tcPr>
          <w:p w14:paraId="3D97DFD3" w14:textId="77777777" w:rsidR="00AA744A" w:rsidRDefault="00944D31">
            <w:pPr>
              <w:pStyle w:val="TAC"/>
            </w:pPr>
            <w:r>
              <w:t>0.036</w:t>
            </w:r>
          </w:p>
        </w:tc>
        <w:tc>
          <w:tcPr>
            <w:tcW w:w="1051" w:type="dxa"/>
            <w:vAlign w:val="center"/>
          </w:tcPr>
          <w:p w14:paraId="06727E6B" w14:textId="77777777" w:rsidR="00AA744A" w:rsidRDefault="00944D31">
            <w:pPr>
              <w:pStyle w:val="TAC"/>
            </w:pPr>
            <w:r>
              <w:t>0.31</w:t>
            </w:r>
          </w:p>
        </w:tc>
      </w:tr>
      <w:tr w:rsidR="00AA744A" w14:paraId="69782AAC" w14:textId="77777777">
        <w:trPr>
          <w:jc w:val="center"/>
        </w:trPr>
        <w:tc>
          <w:tcPr>
            <w:tcW w:w="4106" w:type="dxa"/>
            <w:vMerge w:val="restart"/>
          </w:tcPr>
          <w:p w14:paraId="509FAA8A" w14:textId="77777777" w:rsidR="00AA744A" w:rsidRDefault="00944D31">
            <w:pPr>
              <w:pStyle w:val="TAC"/>
            </w:pPr>
            <w:r>
              <w:t>[Case E20], [SH, sync error 50ns], [FR2], [UL-TDOA, MUSIC, select based on RSRP, RAIM]</w:t>
            </w:r>
          </w:p>
        </w:tc>
        <w:tc>
          <w:tcPr>
            <w:tcW w:w="1559" w:type="dxa"/>
          </w:tcPr>
          <w:p w14:paraId="185E4CF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74BBA1F4" w14:textId="77777777" w:rsidR="00AA744A" w:rsidRDefault="00944D31">
            <w:pPr>
              <w:pStyle w:val="TAC"/>
            </w:pPr>
            <w:r>
              <w:t>10.40</w:t>
            </w:r>
          </w:p>
        </w:tc>
        <w:tc>
          <w:tcPr>
            <w:tcW w:w="850" w:type="dxa"/>
            <w:vAlign w:val="center"/>
          </w:tcPr>
          <w:p w14:paraId="5D410201" w14:textId="77777777" w:rsidR="00AA744A" w:rsidRDefault="00944D31">
            <w:pPr>
              <w:pStyle w:val="TAC"/>
            </w:pPr>
            <w:r>
              <w:t>13.17</w:t>
            </w:r>
          </w:p>
        </w:tc>
        <w:tc>
          <w:tcPr>
            <w:tcW w:w="851" w:type="dxa"/>
            <w:vAlign w:val="center"/>
          </w:tcPr>
          <w:p w14:paraId="21F6BDA7" w14:textId="77777777" w:rsidR="00AA744A" w:rsidRDefault="00944D31">
            <w:pPr>
              <w:pStyle w:val="TAC"/>
            </w:pPr>
            <w:r>
              <w:t>19.07</w:t>
            </w:r>
          </w:p>
        </w:tc>
        <w:tc>
          <w:tcPr>
            <w:tcW w:w="1051" w:type="dxa"/>
            <w:vAlign w:val="center"/>
          </w:tcPr>
          <w:p w14:paraId="11D6689E" w14:textId="77777777" w:rsidR="00AA744A" w:rsidRDefault="00944D31">
            <w:pPr>
              <w:pStyle w:val="TAC"/>
            </w:pPr>
            <w:r>
              <w:t>26.42</w:t>
            </w:r>
          </w:p>
        </w:tc>
      </w:tr>
      <w:tr w:rsidR="00AA744A" w14:paraId="6EE0DDEF" w14:textId="77777777">
        <w:trPr>
          <w:jc w:val="center"/>
        </w:trPr>
        <w:tc>
          <w:tcPr>
            <w:tcW w:w="4106" w:type="dxa"/>
            <w:vMerge/>
          </w:tcPr>
          <w:p w14:paraId="4209E7F1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1113F221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453C8CD7" w14:textId="77777777" w:rsidR="00AA744A" w:rsidRDefault="00944D31">
            <w:pPr>
              <w:pStyle w:val="TAC"/>
            </w:pPr>
            <w:r>
              <w:t>13.17</w:t>
            </w:r>
          </w:p>
        </w:tc>
        <w:tc>
          <w:tcPr>
            <w:tcW w:w="850" w:type="dxa"/>
            <w:vAlign w:val="center"/>
          </w:tcPr>
          <w:p w14:paraId="3EF3FE6E" w14:textId="77777777" w:rsidR="00AA744A" w:rsidRDefault="00944D31">
            <w:pPr>
              <w:pStyle w:val="TAC"/>
            </w:pPr>
            <w:r>
              <w:t>17.91</w:t>
            </w:r>
          </w:p>
        </w:tc>
        <w:tc>
          <w:tcPr>
            <w:tcW w:w="851" w:type="dxa"/>
            <w:vAlign w:val="center"/>
          </w:tcPr>
          <w:p w14:paraId="31749223" w14:textId="77777777" w:rsidR="00AA744A" w:rsidRDefault="00944D31">
            <w:pPr>
              <w:pStyle w:val="TAC"/>
            </w:pPr>
            <w:r>
              <w:t>24.74</w:t>
            </w:r>
          </w:p>
        </w:tc>
        <w:tc>
          <w:tcPr>
            <w:tcW w:w="1051" w:type="dxa"/>
            <w:vAlign w:val="center"/>
          </w:tcPr>
          <w:p w14:paraId="601709D3" w14:textId="77777777" w:rsidR="00AA744A" w:rsidRDefault="00944D31">
            <w:pPr>
              <w:pStyle w:val="TAC"/>
            </w:pPr>
            <w:r>
              <w:t>35.56</w:t>
            </w:r>
          </w:p>
        </w:tc>
      </w:tr>
      <w:tr w:rsidR="00AA744A" w14:paraId="77C35959" w14:textId="77777777">
        <w:trPr>
          <w:jc w:val="center"/>
        </w:trPr>
        <w:tc>
          <w:tcPr>
            <w:tcW w:w="4106" w:type="dxa"/>
            <w:vMerge w:val="restart"/>
          </w:tcPr>
          <w:p w14:paraId="43AF0473" w14:textId="77777777" w:rsidR="00AA744A" w:rsidRDefault="00944D31">
            <w:pPr>
              <w:pStyle w:val="TAC"/>
            </w:pPr>
            <w:r>
              <w:t>[Case E21], [DH, perfect sync], [FR1], [UL-TDOA, MUSIC, select based on RSRP, RAIM]</w:t>
            </w:r>
          </w:p>
        </w:tc>
        <w:tc>
          <w:tcPr>
            <w:tcW w:w="1559" w:type="dxa"/>
          </w:tcPr>
          <w:p w14:paraId="2C4A758A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3F8BE6BB" w14:textId="77777777" w:rsidR="00AA744A" w:rsidRDefault="00944D31">
            <w:pPr>
              <w:pStyle w:val="TAC"/>
            </w:pPr>
            <w:r>
              <w:t>0.058</w:t>
            </w:r>
          </w:p>
        </w:tc>
        <w:tc>
          <w:tcPr>
            <w:tcW w:w="850" w:type="dxa"/>
            <w:vAlign w:val="center"/>
          </w:tcPr>
          <w:p w14:paraId="751F653A" w14:textId="77777777" w:rsidR="00AA744A" w:rsidRDefault="00944D31">
            <w:pPr>
              <w:pStyle w:val="TAC"/>
            </w:pPr>
            <w:r>
              <w:t>0.098</w:t>
            </w:r>
          </w:p>
        </w:tc>
        <w:tc>
          <w:tcPr>
            <w:tcW w:w="851" w:type="dxa"/>
            <w:vAlign w:val="center"/>
          </w:tcPr>
          <w:p w14:paraId="507B6558" w14:textId="77777777" w:rsidR="00AA744A" w:rsidRDefault="00944D31">
            <w:pPr>
              <w:pStyle w:val="TAC"/>
            </w:pPr>
            <w:r>
              <w:t>0.18</w:t>
            </w:r>
          </w:p>
        </w:tc>
        <w:tc>
          <w:tcPr>
            <w:tcW w:w="1051" w:type="dxa"/>
            <w:vAlign w:val="center"/>
          </w:tcPr>
          <w:p w14:paraId="28EBC3CD" w14:textId="77777777" w:rsidR="00AA744A" w:rsidRDefault="00944D31">
            <w:pPr>
              <w:pStyle w:val="TAC"/>
            </w:pPr>
            <w:r>
              <w:t>5.48</w:t>
            </w:r>
          </w:p>
        </w:tc>
      </w:tr>
      <w:tr w:rsidR="00AA744A" w14:paraId="46D2E341" w14:textId="77777777">
        <w:trPr>
          <w:jc w:val="center"/>
        </w:trPr>
        <w:tc>
          <w:tcPr>
            <w:tcW w:w="4106" w:type="dxa"/>
            <w:vMerge/>
          </w:tcPr>
          <w:p w14:paraId="1C47AF49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051C320E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25B8EED9" w14:textId="77777777" w:rsidR="00AA744A" w:rsidRDefault="00944D31">
            <w:pPr>
              <w:pStyle w:val="TAC"/>
            </w:pPr>
            <w:r>
              <w:t>0.10</w:t>
            </w:r>
          </w:p>
        </w:tc>
        <w:tc>
          <w:tcPr>
            <w:tcW w:w="850" w:type="dxa"/>
            <w:vAlign w:val="center"/>
          </w:tcPr>
          <w:p w14:paraId="42AFB14E" w14:textId="77777777" w:rsidR="00AA744A" w:rsidRDefault="00944D31">
            <w:pPr>
              <w:pStyle w:val="TAC"/>
            </w:pPr>
            <w:r>
              <w:t>0.21</w:t>
            </w:r>
          </w:p>
        </w:tc>
        <w:tc>
          <w:tcPr>
            <w:tcW w:w="851" w:type="dxa"/>
            <w:vAlign w:val="center"/>
          </w:tcPr>
          <w:p w14:paraId="6931D932" w14:textId="77777777" w:rsidR="00AA744A" w:rsidRDefault="00944D31">
            <w:pPr>
              <w:pStyle w:val="TAC"/>
            </w:pPr>
            <w:r>
              <w:t>1.14</w:t>
            </w:r>
          </w:p>
        </w:tc>
        <w:tc>
          <w:tcPr>
            <w:tcW w:w="1051" w:type="dxa"/>
            <w:vAlign w:val="center"/>
          </w:tcPr>
          <w:p w14:paraId="38664787" w14:textId="77777777" w:rsidR="00AA744A" w:rsidRDefault="00944D31">
            <w:pPr>
              <w:pStyle w:val="TAC"/>
            </w:pPr>
            <w:r>
              <w:t>5.98</w:t>
            </w:r>
          </w:p>
        </w:tc>
      </w:tr>
      <w:tr w:rsidR="00AA744A" w14:paraId="1460FEB1" w14:textId="77777777">
        <w:trPr>
          <w:jc w:val="center"/>
        </w:trPr>
        <w:tc>
          <w:tcPr>
            <w:tcW w:w="4106" w:type="dxa"/>
            <w:vMerge w:val="restart"/>
          </w:tcPr>
          <w:p w14:paraId="23650CF5" w14:textId="77777777" w:rsidR="00AA744A" w:rsidRDefault="00944D31">
            <w:pPr>
              <w:pStyle w:val="TAC"/>
            </w:pPr>
            <w:r>
              <w:t>[Case E22], [DH, sync error 50ns], [FR1], [UL-TDOA, MUSIC, select based on RSRP, RAIM]</w:t>
            </w:r>
          </w:p>
        </w:tc>
        <w:tc>
          <w:tcPr>
            <w:tcW w:w="1559" w:type="dxa"/>
          </w:tcPr>
          <w:p w14:paraId="76AECC65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AE44424" w14:textId="77777777" w:rsidR="00AA744A" w:rsidRDefault="00944D31">
            <w:pPr>
              <w:pStyle w:val="TAC"/>
            </w:pPr>
            <w:r>
              <w:t>9.91</w:t>
            </w:r>
          </w:p>
        </w:tc>
        <w:tc>
          <w:tcPr>
            <w:tcW w:w="850" w:type="dxa"/>
            <w:vAlign w:val="center"/>
          </w:tcPr>
          <w:p w14:paraId="1216DFE3" w14:textId="77777777" w:rsidR="00AA744A" w:rsidRDefault="00944D31">
            <w:pPr>
              <w:pStyle w:val="TAC"/>
            </w:pPr>
            <w:r>
              <w:t>13.28</w:t>
            </w:r>
          </w:p>
        </w:tc>
        <w:tc>
          <w:tcPr>
            <w:tcW w:w="851" w:type="dxa"/>
            <w:vAlign w:val="center"/>
          </w:tcPr>
          <w:p w14:paraId="1297D3E5" w14:textId="77777777" w:rsidR="00AA744A" w:rsidRDefault="00944D31">
            <w:pPr>
              <w:pStyle w:val="TAC"/>
            </w:pPr>
            <w:r>
              <w:t>16.02</w:t>
            </w:r>
          </w:p>
        </w:tc>
        <w:tc>
          <w:tcPr>
            <w:tcW w:w="1051" w:type="dxa"/>
            <w:vAlign w:val="center"/>
          </w:tcPr>
          <w:p w14:paraId="65A8B628" w14:textId="77777777" w:rsidR="00AA744A" w:rsidRDefault="00944D31">
            <w:pPr>
              <w:pStyle w:val="TAC"/>
            </w:pPr>
            <w:r>
              <w:t>22.90</w:t>
            </w:r>
          </w:p>
        </w:tc>
      </w:tr>
      <w:tr w:rsidR="00AA744A" w14:paraId="40C48272" w14:textId="77777777">
        <w:trPr>
          <w:jc w:val="center"/>
        </w:trPr>
        <w:tc>
          <w:tcPr>
            <w:tcW w:w="4106" w:type="dxa"/>
            <w:vMerge/>
          </w:tcPr>
          <w:p w14:paraId="68177DD4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68430A53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6EF009F6" w14:textId="77777777" w:rsidR="00AA744A" w:rsidRDefault="00944D31">
            <w:pPr>
              <w:pStyle w:val="TAC"/>
            </w:pPr>
            <w:r>
              <w:t>12.26</w:t>
            </w:r>
          </w:p>
        </w:tc>
        <w:tc>
          <w:tcPr>
            <w:tcW w:w="850" w:type="dxa"/>
            <w:vAlign w:val="center"/>
          </w:tcPr>
          <w:p w14:paraId="09BB0D38" w14:textId="77777777" w:rsidR="00AA744A" w:rsidRDefault="00944D31">
            <w:pPr>
              <w:pStyle w:val="TAC"/>
            </w:pPr>
            <w:r>
              <w:t>15.28</w:t>
            </w:r>
          </w:p>
        </w:tc>
        <w:tc>
          <w:tcPr>
            <w:tcW w:w="851" w:type="dxa"/>
            <w:vAlign w:val="center"/>
          </w:tcPr>
          <w:p w14:paraId="67F6D1B7" w14:textId="77777777" w:rsidR="00AA744A" w:rsidRDefault="00944D31">
            <w:pPr>
              <w:pStyle w:val="TAC"/>
            </w:pPr>
            <w:r>
              <w:t>18.57</w:t>
            </w:r>
          </w:p>
        </w:tc>
        <w:tc>
          <w:tcPr>
            <w:tcW w:w="1051" w:type="dxa"/>
            <w:vAlign w:val="center"/>
          </w:tcPr>
          <w:p w14:paraId="02D8586A" w14:textId="77777777" w:rsidR="00AA744A" w:rsidRDefault="00944D31">
            <w:pPr>
              <w:pStyle w:val="TAC"/>
            </w:pPr>
            <w:r>
              <w:t>23.85</w:t>
            </w:r>
          </w:p>
        </w:tc>
      </w:tr>
      <w:tr w:rsidR="00AA744A" w14:paraId="5714CD32" w14:textId="77777777">
        <w:trPr>
          <w:jc w:val="center"/>
        </w:trPr>
        <w:tc>
          <w:tcPr>
            <w:tcW w:w="4106" w:type="dxa"/>
            <w:vMerge w:val="restart"/>
          </w:tcPr>
          <w:p w14:paraId="4DCD2223" w14:textId="77777777" w:rsidR="00AA744A" w:rsidRDefault="00944D31">
            <w:pPr>
              <w:pStyle w:val="TAC"/>
            </w:pPr>
            <w:r>
              <w:t>[Case E23], [DH, perfect sync], [FR2], [UL-TDOA, MUSIC, select based on RSRP, RAIM]</w:t>
            </w:r>
          </w:p>
        </w:tc>
        <w:tc>
          <w:tcPr>
            <w:tcW w:w="1559" w:type="dxa"/>
          </w:tcPr>
          <w:p w14:paraId="51A3779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072F1A99" w14:textId="77777777" w:rsidR="00AA744A" w:rsidRDefault="00944D31">
            <w:pPr>
              <w:pStyle w:val="TAC"/>
            </w:pPr>
            <w:r>
              <w:t>0.010</w:t>
            </w:r>
          </w:p>
        </w:tc>
        <w:tc>
          <w:tcPr>
            <w:tcW w:w="850" w:type="dxa"/>
            <w:vAlign w:val="center"/>
          </w:tcPr>
          <w:p w14:paraId="351C0B0B" w14:textId="77777777" w:rsidR="00AA744A" w:rsidRDefault="00944D31">
            <w:pPr>
              <w:pStyle w:val="TAC"/>
            </w:pPr>
            <w:r>
              <w:t>0.020</w:t>
            </w:r>
          </w:p>
        </w:tc>
        <w:tc>
          <w:tcPr>
            <w:tcW w:w="851" w:type="dxa"/>
            <w:vAlign w:val="center"/>
          </w:tcPr>
          <w:p w14:paraId="0FE065F6" w14:textId="77777777" w:rsidR="00AA744A" w:rsidRDefault="00944D31">
            <w:pPr>
              <w:pStyle w:val="TAC"/>
            </w:pPr>
            <w:r>
              <w:t>0.089</w:t>
            </w:r>
          </w:p>
        </w:tc>
        <w:tc>
          <w:tcPr>
            <w:tcW w:w="1051" w:type="dxa"/>
            <w:vAlign w:val="center"/>
          </w:tcPr>
          <w:p w14:paraId="2EB4545A" w14:textId="77777777" w:rsidR="00AA744A" w:rsidRDefault="00944D31">
            <w:pPr>
              <w:pStyle w:val="TAC"/>
            </w:pPr>
            <w:r>
              <w:t>4.55</w:t>
            </w:r>
          </w:p>
        </w:tc>
      </w:tr>
      <w:tr w:rsidR="00AA744A" w14:paraId="72B02554" w14:textId="77777777">
        <w:trPr>
          <w:jc w:val="center"/>
        </w:trPr>
        <w:tc>
          <w:tcPr>
            <w:tcW w:w="4106" w:type="dxa"/>
            <w:vMerge/>
          </w:tcPr>
          <w:p w14:paraId="5410E276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26CCA6E7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142BC430" w14:textId="77777777" w:rsidR="00AA744A" w:rsidRDefault="00944D31">
            <w:pPr>
              <w:pStyle w:val="TAC"/>
            </w:pPr>
            <w:r>
              <w:t>0.016</w:t>
            </w:r>
          </w:p>
        </w:tc>
        <w:tc>
          <w:tcPr>
            <w:tcW w:w="850" w:type="dxa"/>
            <w:vAlign w:val="center"/>
          </w:tcPr>
          <w:p w14:paraId="6E1217DD" w14:textId="77777777" w:rsidR="00AA744A" w:rsidRDefault="00944D31">
            <w:pPr>
              <w:pStyle w:val="TAC"/>
            </w:pPr>
            <w:r>
              <w:t>0.029</w:t>
            </w:r>
          </w:p>
        </w:tc>
        <w:tc>
          <w:tcPr>
            <w:tcW w:w="851" w:type="dxa"/>
            <w:vAlign w:val="center"/>
          </w:tcPr>
          <w:p w14:paraId="472A5C7D" w14:textId="77777777" w:rsidR="00AA744A" w:rsidRDefault="00944D31">
            <w:pPr>
              <w:pStyle w:val="TAC"/>
            </w:pPr>
            <w:r>
              <w:t>0.50</w:t>
            </w:r>
          </w:p>
        </w:tc>
        <w:tc>
          <w:tcPr>
            <w:tcW w:w="1051" w:type="dxa"/>
            <w:vAlign w:val="center"/>
          </w:tcPr>
          <w:p w14:paraId="3F2B1422" w14:textId="77777777" w:rsidR="00AA744A" w:rsidRDefault="00944D31">
            <w:pPr>
              <w:pStyle w:val="TAC"/>
            </w:pPr>
            <w:r>
              <w:t>5.96</w:t>
            </w:r>
          </w:p>
        </w:tc>
      </w:tr>
      <w:tr w:rsidR="00AA744A" w14:paraId="643D05A2" w14:textId="77777777">
        <w:trPr>
          <w:jc w:val="center"/>
        </w:trPr>
        <w:tc>
          <w:tcPr>
            <w:tcW w:w="4106" w:type="dxa"/>
            <w:vMerge w:val="restart"/>
          </w:tcPr>
          <w:p w14:paraId="6A950492" w14:textId="77777777" w:rsidR="00AA744A" w:rsidRDefault="00944D31">
            <w:pPr>
              <w:pStyle w:val="TAC"/>
            </w:pPr>
            <w:r>
              <w:t>[Case E24], [DH, sync error 50ns], [FR2], [UL-TDOA, MUSIC, select based on RSRP, RAIM]</w:t>
            </w:r>
          </w:p>
        </w:tc>
        <w:tc>
          <w:tcPr>
            <w:tcW w:w="1559" w:type="dxa"/>
          </w:tcPr>
          <w:p w14:paraId="71DD3505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E47F4CE" w14:textId="77777777" w:rsidR="00AA744A" w:rsidRDefault="00944D31">
            <w:pPr>
              <w:pStyle w:val="TAC"/>
            </w:pPr>
            <w:r>
              <w:t>10.52</w:t>
            </w:r>
          </w:p>
        </w:tc>
        <w:tc>
          <w:tcPr>
            <w:tcW w:w="850" w:type="dxa"/>
            <w:vAlign w:val="center"/>
          </w:tcPr>
          <w:p w14:paraId="39876392" w14:textId="77777777" w:rsidR="00AA744A" w:rsidRDefault="00944D31">
            <w:pPr>
              <w:pStyle w:val="TAC"/>
            </w:pPr>
            <w:r>
              <w:t>13.61</w:t>
            </w:r>
          </w:p>
        </w:tc>
        <w:tc>
          <w:tcPr>
            <w:tcW w:w="851" w:type="dxa"/>
            <w:vAlign w:val="center"/>
          </w:tcPr>
          <w:p w14:paraId="1A039EA0" w14:textId="77777777" w:rsidR="00AA744A" w:rsidRDefault="00944D31">
            <w:pPr>
              <w:pStyle w:val="TAC"/>
            </w:pPr>
            <w:r>
              <w:t>16.21</w:t>
            </w:r>
          </w:p>
        </w:tc>
        <w:tc>
          <w:tcPr>
            <w:tcW w:w="1051" w:type="dxa"/>
            <w:vAlign w:val="center"/>
          </w:tcPr>
          <w:p w14:paraId="17E917A6" w14:textId="77777777" w:rsidR="00AA744A" w:rsidRDefault="00944D31">
            <w:pPr>
              <w:pStyle w:val="TAC"/>
            </w:pPr>
            <w:r>
              <w:t>18.75</w:t>
            </w:r>
          </w:p>
        </w:tc>
      </w:tr>
      <w:tr w:rsidR="00AA744A" w14:paraId="410B49DC" w14:textId="77777777">
        <w:trPr>
          <w:jc w:val="center"/>
        </w:trPr>
        <w:tc>
          <w:tcPr>
            <w:tcW w:w="4106" w:type="dxa"/>
            <w:vMerge/>
          </w:tcPr>
          <w:p w14:paraId="140DF8E3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7711D88E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02ADB35B" w14:textId="77777777" w:rsidR="00AA744A" w:rsidRDefault="00944D31">
            <w:pPr>
              <w:pStyle w:val="TAC"/>
            </w:pPr>
            <w:r>
              <w:t>12.23</w:t>
            </w:r>
          </w:p>
        </w:tc>
        <w:tc>
          <w:tcPr>
            <w:tcW w:w="850" w:type="dxa"/>
            <w:vAlign w:val="center"/>
          </w:tcPr>
          <w:p w14:paraId="5CC64F99" w14:textId="77777777" w:rsidR="00AA744A" w:rsidRDefault="00944D31">
            <w:pPr>
              <w:pStyle w:val="TAC"/>
            </w:pPr>
            <w:r>
              <w:t>15.25</w:t>
            </w:r>
          </w:p>
        </w:tc>
        <w:tc>
          <w:tcPr>
            <w:tcW w:w="851" w:type="dxa"/>
            <w:vAlign w:val="center"/>
          </w:tcPr>
          <w:p w14:paraId="3EE87A80" w14:textId="77777777" w:rsidR="00AA744A" w:rsidRDefault="00944D31">
            <w:pPr>
              <w:pStyle w:val="TAC"/>
            </w:pPr>
            <w:r>
              <w:t>18.43</w:t>
            </w:r>
          </w:p>
        </w:tc>
        <w:tc>
          <w:tcPr>
            <w:tcW w:w="1051" w:type="dxa"/>
            <w:vAlign w:val="center"/>
          </w:tcPr>
          <w:p w14:paraId="77B049C7" w14:textId="77777777" w:rsidR="00AA744A" w:rsidRDefault="00944D31">
            <w:pPr>
              <w:pStyle w:val="TAC"/>
            </w:pPr>
            <w:r>
              <w:t>23.60</w:t>
            </w:r>
          </w:p>
        </w:tc>
      </w:tr>
      <w:tr w:rsidR="00AA744A" w14:paraId="644E5BF9" w14:textId="77777777">
        <w:trPr>
          <w:jc w:val="center"/>
        </w:trPr>
        <w:tc>
          <w:tcPr>
            <w:tcW w:w="4106" w:type="dxa"/>
            <w:vMerge w:val="restart"/>
          </w:tcPr>
          <w:p w14:paraId="691D4C6B" w14:textId="77777777" w:rsidR="00AA744A" w:rsidRDefault="00944D31">
            <w:pPr>
              <w:pStyle w:val="TAC"/>
            </w:pPr>
            <w:r>
              <w:t>[Case E25], [SH, perfect sync], [FR1], [UL-TDOA, MUSIC, select based on first/median peak, RAIM]</w:t>
            </w:r>
          </w:p>
        </w:tc>
        <w:tc>
          <w:tcPr>
            <w:tcW w:w="1559" w:type="dxa"/>
          </w:tcPr>
          <w:p w14:paraId="24099A5C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1F738E12" w14:textId="77777777" w:rsidR="00AA744A" w:rsidRDefault="00944D31">
            <w:pPr>
              <w:pStyle w:val="TAC"/>
            </w:pPr>
            <w:r>
              <w:t>0.037</w:t>
            </w:r>
          </w:p>
        </w:tc>
        <w:tc>
          <w:tcPr>
            <w:tcW w:w="850" w:type="dxa"/>
            <w:vAlign w:val="center"/>
          </w:tcPr>
          <w:p w14:paraId="2F1E096E" w14:textId="77777777" w:rsidR="00AA744A" w:rsidRDefault="00944D31">
            <w:pPr>
              <w:pStyle w:val="TAC"/>
            </w:pPr>
            <w:r>
              <w:t>0.048</w:t>
            </w:r>
          </w:p>
        </w:tc>
        <w:tc>
          <w:tcPr>
            <w:tcW w:w="851" w:type="dxa"/>
            <w:vAlign w:val="center"/>
          </w:tcPr>
          <w:p w14:paraId="2E5C7FFA" w14:textId="77777777" w:rsidR="00AA744A" w:rsidRDefault="00944D31">
            <w:pPr>
              <w:pStyle w:val="TAC"/>
            </w:pPr>
            <w:r>
              <w:t>0.060</w:t>
            </w:r>
          </w:p>
        </w:tc>
        <w:tc>
          <w:tcPr>
            <w:tcW w:w="1051" w:type="dxa"/>
            <w:vAlign w:val="center"/>
          </w:tcPr>
          <w:p w14:paraId="2DA66A72" w14:textId="77777777" w:rsidR="00AA744A" w:rsidRDefault="00944D31">
            <w:pPr>
              <w:pStyle w:val="TAC"/>
            </w:pPr>
            <w:r>
              <w:t>0.083</w:t>
            </w:r>
          </w:p>
        </w:tc>
      </w:tr>
      <w:tr w:rsidR="00AA744A" w14:paraId="0D6EB0A8" w14:textId="77777777">
        <w:trPr>
          <w:jc w:val="center"/>
        </w:trPr>
        <w:tc>
          <w:tcPr>
            <w:tcW w:w="4106" w:type="dxa"/>
            <w:vMerge/>
          </w:tcPr>
          <w:p w14:paraId="2D2B4104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6F69FCF5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501A4049" w14:textId="77777777" w:rsidR="00AA744A" w:rsidRDefault="00944D31">
            <w:pPr>
              <w:pStyle w:val="TAC"/>
            </w:pPr>
            <w:r>
              <w:t>0.050</w:t>
            </w:r>
          </w:p>
        </w:tc>
        <w:tc>
          <w:tcPr>
            <w:tcW w:w="850" w:type="dxa"/>
            <w:vAlign w:val="center"/>
          </w:tcPr>
          <w:p w14:paraId="1A20FEF9" w14:textId="77777777" w:rsidR="00AA744A" w:rsidRDefault="00944D31">
            <w:pPr>
              <w:pStyle w:val="TAC"/>
            </w:pPr>
            <w:r>
              <w:t>0.072</w:t>
            </w:r>
          </w:p>
        </w:tc>
        <w:tc>
          <w:tcPr>
            <w:tcW w:w="851" w:type="dxa"/>
            <w:vAlign w:val="center"/>
          </w:tcPr>
          <w:p w14:paraId="7EE250BF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1051" w:type="dxa"/>
            <w:vAlign w:val="center"/>
          </w:tcPr>
          <w:p w14:paraId="4B40BBBA" w14:textId="77777777" w:rsidR="00AA744A" w:rsidRDefault="00944D31">
            <w:pPr>
              <w:pStyle w:val="TAC"/>
            </w:pPr>
            <w:r>
              <w:t>0.25</w:t>
            </w:r>
          </w:p>
        </w:tc>
      </w:tr>
      <w:tr w:rsidR="00AA744A" w14:paraId="6038B28F" w14:textId="77777777">
        <w:trPr>
          <w:jc w:val="center"/>
        </w:trPr>
        <w:tc>
          <w:tcPr>
            <w:tcW w:w="4106" w:type="dxa"/>
            <w:vMerge w:val="restart"/>
            <w:vAlign w:val="center"/>
          </w:tcPr>
          <w:p w14:paraId="6A7BC797" w14:textId="77777777" w:rsidR="00AA744A" w:rsidRDefault="00944D31">
            <w:pPr>
              <w:pStyle w:val="TAC"/>
            </w:pPr>
            <w:r>
              <w:t>[Case E26], [SH, sync error 50ns], [FR1], [UL-TDOA, MUSIC, select based on first/median peak, RAIM]</w:t>
            </w:r>
          </w:p>
        </w:tc>
        <w:tc>
          <w:tcPr>
            <w:tcW w:w="1559" w:type="dxa"/>
          </w:tcPr>
          <w:p w14:paraId="29A4CC4A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323E03F5" w14:textId="77777777" w:rsidR="00AA744A" w:rsidRDefault="00944D31">
            <w:pPr>
              <w:pStyle w:val="TAC"/>
            </w:pPr>
            <w:r>
              <w:t>11.50</w:t>
            </w:r>
          </w:p>
        </w:tc>
        <w:tc>
          <w:tcPr>
            <w:tcW w:w="850" w:type="dxa"/>
            <w:vAlign w:val="center"/>
          </w:tcPr>
          <w:p w14:paraId="102A9603" w14:textId="77777777" w:rsidR="00AA744A" w:rsidRDefault="00944D31">
            <w:pPr>
              <w:pStyle w:val="TAC"/>
            </w:pPr>
            <w:r>
              <w:t>14.13</w:t>
            </w:r>
          </w:p>
        </w:tc>
        <w:tc>
          <w:tcPr>
            <w:tcW w:w="851" w:type="dxa"/>
            <w:vAlign w:val="center"/>
          </w:tcPr>
          <w:p w14:paraId="4CC9B9EB" w14:textId="77777777" w:rsidR="00AA744A" w:rsidRDefault="00944D31">
            <w:pPr>
              <w:pStyle w:val="TAC"/>
            </w:pPr>
            <w:r>
              <w:t>17.81</w:t>
            </w:r>
          </w:p>
        </w:tc>
        <w:tc>
          <w:tcPr>
            <w:tcW w:w="1051" w:type="dxa"/>
            <w:vAlign w:val="center"/>
          </w:tcPr>
          <w:p w14:paraId="71EE5B7D" w14:textId="77777777" w:rsidR="00AA744A" w:rsidRDefault="00944D31">
            <w:pPr>
              <w:pStyle w:val="TAC"/>
            </w:pPr>
            <w:r>
              <w:t>26.09</w:t>
            </w:r>
          </w:p>
        </w:tc>
      </w:tr>
      <w:tr w:rsidR="00AA744A" w14:paraId="1D629A05" w14:textId="77777777">
        <w:trPr>
          <w:jc w:val="center"/>
        </w:trPr>
        <w:tc>
          <w:tcPr>
            <w:tcW w:w="4106" w:type="dxa"/>
            <w:vMerge/>
            <w:vAlign w:val="center"/>
          </w:tcPr>
          <w:p w14:paraId="7A27045E" w14:textId="77777777" w:rsidR="00AA744A" w:rsidRDefault="00AA744A">
            <w:pPr>
              <w:pStyle w:val="TAC"/>
            </w:pPr>
          </w:p>
        </w:tc>
        <w:tc>
          <w:tcPr>
            <w:tcW w:w="1559" w:type="dxa"/>
            <w:vAlign w:val="center"/>
          </w:tcPr>
          <w:p w14:paraId="45DF83FB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2AD71B83" w14:textId="77777777" w:rsidR="00AA744A" w:rsidRDefault="00944D31">
            <w:pPr>
              <w:pStyle w:val="TAC"/>
            </w:pPr>
            <w:r>
              <w:t>13.61</w:t>
            </w:r>
          </w:p>
        </w:tc>
        <w:tc>
          <w:tcPr>
            <w:tcW w:w="850" w:type="dxa"/>
            <w:vAlign w:val="center"/>
          </w:tcPr>
          <w:p w14:paraId="19473693" w14:textId="77777777" w:rsidR="00AA744A" w:rsidRDefault="00944D31">
            <w:pPr>
              <w:pStyle w:val="TAC"/>
            </w:pPr>
            <w:r>
              <w:t>17.81</w:t>
            </w:r>
          </w:p>
        </w:tc>
        <w:tc>
          <w:tcPr>
            <w:tcW w:w="851" w:type="dxa"/>
            <w:vAlign w:val="center"/>
          </w:tcPr>
          <w:p w14:paraId="5C0571E7" w14:textId="77777777" w:rsidR="00AA744A" w:rsidRDefault="00944D31">
            <w:pPr>
              <w:pStyle w:val="TAC"/>
            </w:pPr>
            <w:r>
              <w:t>23.77</w:t>
            </w:r>
          </w:p>
        </w:tc>
        <w:tc>
          <w:tcPr>
            <w:tcW w:w="1051" w:type="dxa"/>
            <w:vAlign w:val="center"/>
          </w:tcPr>
          <w:p w14:paraId="57EF9637" w14:textId="77777777" w:rsidR="00AA744A" w:rsidRDefault="00944D31">
            <w:pPr>
              <w:pStyle w:val="TAC"/>
            </w:pPr>
            <w:r>
              <w:t>37.64</w:t>
            </w:r>
          </w:p>
        </w:tc>
      </w:tr>
      <w:tr w:rsidR="00AA744A" w14:paraId="13F6835F" w14:textId="77777777">
        <w:trPr>
          <w:jc w:val="center"/>
        </w:trPr>
        <w:tc>
          <w:tcPr>
            <w:tcW w:w="4106" w:type="dxa"/>
            <w:vMerge w:val="restart"/>
            <w:vAlign w:val="center"/>
          </w:tcPr>
          <w:p w14:paraId="6ABB63B7" w14:textId="77777777" w:rsidR="00AA744A" w:rsidRDefault="00944D31">
            <w:pPr>
              <w:pStyle w:val="TAC"/>
            </w:pPr>
            <w:r>
              <w:t>[Case E27], [SH, perfect sync], [FR2], [UL-TDOA, MUSIC, select based on first/median peak, RAIM]</w:t>
            </w:r>
          </w:p>
        </w:tc>
        <w:tc>
          <w:tcPr>
            <w:tcW w:w="1559" w:type="dxa"/>
          </w:tcPr>
          <w:p w14:paraId="31ED62A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7AEDC40E" w14:textId="77777777" w:rsidR="00AA744A" w:rsidRDefault="00944D31">
            <w:pPr>
              <w:pStyle w:val="TAC"/>
            </w:pPr>
            <w:r>
              <w:t>0.009</w:t>
            </w:r>
          </w:p>
        </w:tc>
        <w:tc>
          <w:tcPr>
            <w:tcW w:w="850" w:type="dxa"/>
            <w:vAlign w:val="center"/>
          </w:tcPr>
          <w:p w14:paraId="0E8739CF" w14:textId="77777777" w:rsidR="00AA744A" w:rsidRDefault="00944D31">
            <w:pPr>
              <w:pStyle w:val="TAC"/>
            </w:pPr>
            <w:r>
              <w:t>0.010</w:t>
            </w:r>
          </w:p>
        </w:tc>
        <w:tc>
          <w:tcPr>
            <w:tcW w:w="851" w:type="dxa"/>
            <w:vAlign w:val="center"/>
          </w:tcPr>
          <w:p w14:paraId="74C18340" w14:textId="77777777" w:rsidR="00AA744A" w:rsidRDefault="00944D31">
            <w:pPr>
              <w:pStyle w:val="TAC"/>
            </w:pPr>
            <w:r>
              <w:t>0.016</w:t>
            </w:r>
          </w:p>
        </w:tc>
        <w:tc>
          <w:tcPr>
            <w:tcW w:w="1051" w:type="dxa"/>
            <w:vAlign w:val="center"/>
          </w:tcPr>
          <w:p w14:paraId="3ED53246" w14:textId="77777777" w:rsidR="00AA744A" w:rsidRDefault="00944D31">
            <w:pPr>
              <w:pStyle w:val="TAC"/>
            </w:pPr>
            <w:r>
              <w:t>0.032</w:t>
            </w:r>
          </w:p>
        </w:tc>
      </w:tr>
      <w:tr w:rsidR="00AA744A" w14:paraId="7AE4D447" w14:textId="77777777">
        <w:trPr>
          <w:jc w:val="center"/>
        </w:trPr>
        <w:tc>
          <w:tcPr>
            <w:tcW w:w="4106" w:type="dxa"/>
            <w:vMerge/>
            <w:vAlign w:val="center"/>
          </w:tcPr>
          <w:p w14:paraId="731A821D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5AFE91FD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73336FB3" w14:textId="77777777" w:rsidR="00AA744A" w:rsidRDefault="00944D31">
            <w:pPr>
              <w:pStyle w:val="TAC"/>
            </w:pPr>
            <w:r>
              <w:t>0.011</w:t>
            </w:r>
          </w:p>
        </w:tc>
        <w:tc>
          <w:tcPr>
            <w:tcW w:w="850" w:type="dxa"/>
            <w:vAlign w:val="center"/>
          </w:tcPr>
          <w:p w14:paraId="1751093C" w14:textId="77777777" w:rsidR="00AA744A" w:rsidRDefault="00944D31">
            <w:pPr>
              <w:pStyle w:val="TAC"/>
            </w:pPr>
            <w:r>
              <w:t>0.018</w:t>
            </w:r>
          </w:p>
        </w:tc>
        <w:tc>
          <w:tcPr>
            <w:tcW w:w="851" w:type="dxa"/>
            <w:vAlign w:val="center"/>
          </w:tcPr>
          <w:p w14:paraId="1ADC0928" w14:textId="77777777" w:rsidR="00AA744A" w:rsidRDefault="00944D31">
            <w:pPr>
              <w:pStyle w:val="TAC"/>
            </w:pPr>
            <w:r>
              <w:t>0.033</w:t>
            </w:r>
          </w:p>
        </w:tc>
        <w:tc>
          <w:tcPr>
            <w:tcW w:w="1051" w:type="dxa"/>
            <w:vAlign w:val="center"/>
          </w:tcPr>
          <w:p w14:paraId="06580C84" w14:textId="77777777" w:rsidR="00AA744A" w:rsidRDefault="00944D31">
            <w:pPr>
              <w:pStyle w:val="TAC"/>
            </w:pPr>
            <w:r>
              <w:t>0.11</w:t>
            </w:r>
          </w:p>
        </w:tc>
      </w:tr>
      <w:tr w:rsidR="00AA744A" w14:paraId="119E6CA9" w14:textId="77777777">
        <w:trPr>
          <w:jc w:val="center"/>
        </w:trPr>
        <w:tc>
          <w:tcPr>
            <w:tcW w:w="4106" w:type="dxa"/>
            <w:vMerge w:val="restart"/>
            <w:vAlign w:val="center"/>
          </w:tcPr>
          <w:p w14:paraId="37B0AE11" w14:textId="77777777" w:rsidR="00AA744A" w:rsidRDefault="00944D31">
            <w:pPr>
              <w:pStyle w:val="TAC"/>
            </w:pPr>
            <w:r>
              <w:t>[Case E28], [SH, sync error 50ns], [FR2], [UL-TDOA, MUSIC, select based on first/median peak, RAIM]</w:t>
            </w:r>
          </w:p>
        </w:tc>
        <w:tc>
          <w:tcPr>
            <w:tcW w:w="1559" w:type="dxa"/>
          </w:tcPr>
          <w:p w14:paraId="101288D6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3218383C" w14:textId="77777777" w:rsidR="00AA744A" w:rsidRDefault="00944D31">
            <w:pPr>
              <w:pStyle w:val="TAC"/>
            </w:pPr>
            <w:r>
              <w:t>11.50</w:t>
            </w:r>
          </w:p>
        </w:tc>
        <w:tc>
          <w:tcPr>
            <w:tcW w:w="850" w:type="dxa"/>
            <w:vAlign w:val="center"/>
          </w:tcPr>
          <w:p w14:paraId="66321C01" w14:textId="77777777" w:rsidR="00AA744A" w:rsidRDefault="00944D31">
            <w:pPr>
              <w:pStyle w:val="TAC"/>
            </w:pPr>
            <w:r>
              <w:t>14.38</w:t>
            </w:r>
          </w:p>
        </w:tc>
        <w:tc>
          <w:tcPr>
            <w:tcW w:w="851" w:type="dxa"/>
            <w:vAlign w:val="center"/>
          </w:tcPr>
          <w:p w14:paraId="2B6933C6" w14:textId="77777777" w:rsidR="00AA744A" w:rsidRDefault="00944D31">
            <w:pPr>
              <w:pStyle w:val="TAC"/>
            </w:pPr>
            <w:r>
              <w:t>18.06</w:t>
            </w:r>
          </w:p>
        </w:tc>
        <w:tc>
          <w:tcPr>
            <w:tcW w:w="1051" w:type="dxa"/>
            <w:vAlign w:val="center"/>
          </w:tcPr>
          <w:p w14:paraId="7DF3EB7F" w14:textId="77777777" w:rsidR="00AA744A" w:rsidRDefault="00944D31">
            <w:pPr>
              <w:pStyle w:val="TAC"/>
            </w:pPr>
            <w:r>
              <w:t>26.01</w:t>
            </w:r>
          </w:p>
        </w:tc>
      </w:tr>
      <w:tr w:rsidR="00AA744A" w14:paraId="0167B07D" w14:textId="77777777">
        <w:trPr>
          <w:jc w:val="center"/>
        </w:trPr>
        <w:tc>
          <w:tcPr>
            <w:tcW w:w="4106" w:type="dxa"/>
            <w:vMerge/>
            <w:vAlign w:val="center"/>
          </w:tcPr>
          <w:p w14:paraId="05BB5D40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7FF50928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766D4A79" w14:textId="77777777" w:rsidR="00AA744A" w:rsidRDefault="00944D31">
            <w:pPr>
              <w:pStyle w:val="TAC"/>
            </w:pPr>
            <w:r>
              <w:t>14.13</w:t>
            </w:r>
          </w:p>
        </w:tc>
        <w:tc>
          <w:tcPr>
            <w:tcW w:w="850" w:type="dxa"/>
            <w:vAlign w:val="center"/>
          </w:tcPr>
          <w:p w14:paraId="59CF0967" w14:textId="77777777" w:rsidR="00AA744A" w:rsidRDefault="00944D31">
            <w:pPr>
              <w:pStyle w:val="TAC"/>
            </w:pPr>
            <w:r>
              <w:t>16.70</w:t>
            </w:r>
          </w:p>
        </w:tc>
        <w:tc>
          <w:tcPr>
            <w:tcW w:w="851" w:type="dxa"/>
            <w:vAlign w:val="center"/>
          </w:tcPr>
          <w:p w14:paraId="76A8A196" w14:textId="77777777" w:rsidR="00AA744A" w:rsidRDefault="00944D31">
            <w:pPr>
              <w:pStyle w:val="TAC"/>
            </w:pPr>
            <w:r>
              <w:t>24.49</w:t>
            </w:r>
          </w:p>
        </w:tc>
        <w:tc>
          <w:tcPr>
            <w:tcW w:w="1051" w:type="dxa"/>
            <w:vAlign w:val="center"/>
          </w:tcPr>
          <w:p w14:paraId="3E4BEA48" w14:textId="77777777" w:rsidR="00AA744A" w:rsidRDefault="00944D31">
            <w:pPr>
              <w:pStyle w:val="TAC"/>
            </w:pPr>
            <w:r>
              <w:t>36.40</w:t>
            </w:r>
          </w:p>
        </w:tc>
      </w:tr>
      <w:tr w:rsidR="00AA744A" w14:paraId="2486CD82" w14:textId="77777777">
        <w:trPr>
          <w:jc w:val="center"/>
        </w:trPr>
        <w:tc>
          <w:tcPr>
            <w:tcW w:w="4106" w:type="dxa"/>
            <w:vMerge w:val="restart"/>
            <w:vAlign w:val="center"/>
          </w:tcPr>
          <w:p w14:paraId="01EA6735" w14:textId="77777777" w:rsidR="00AA744A" w:rsidRDefault="00944D31">
            <w:pPr>
              <w:pStyle w:val="TAC"/>
            </w:pPr>
            <w:r>
              <w:t>[Case E29], [DH, perfect sync], [FR1], [UL-TDOA, MUSIC, select based on first/median peak, RAIM]</w:t>
            </w:r>
          </w:p>
        </w:tc>
        <w:tc>
          <w:tcPr>
            <w:tcW w:w="1559" w:type="dxa"/>
          </w:tcPr>
          <w:p w14:paraId="18860DC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9CB9977" w14:textId="77777777" w:rsidR="00AA744A" w:rsidRDefault="00944D31">
            <w:pPr>
              <w:pStyle w:val="TAC"/>
            </w:pPr>
            <w:r>
              <w:t>0.053</w:t>
            </w:r>
          </w:p>
        </w:tc>
        <w:tc>
          <w:tcPr>
            <w:tcW w:w="850" w:type="dxa"/>
            <w:vAlign w:val="center"/>
          </w:tcPr>
          <w:p w14:paraId="42CB59B0" w14:textId="77777777" w:rsidR="00AA744A" w:rsidRDefault="00944D31">
            <w:pPr>
              <w:pStyle w:val="TAC"/>
            </w:pPr>
            <w:r>
              <w:t>0.073</w:t>
            </w:r>
          </w:p>
        </w:tc>
        <w:tc>
          <w:tcPr>
            <w:tcW w:w="851" w:type="dxa"/>
            <w:vAlign w:val="center"/>
          </w:tcPr>
          <w:p w14:paraId="0E3C82DE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1051" w:type="dxa"/>
            <w:vAlign w:val="center"/>
          </w:tcPr>
          <w:p w14:paraId="42752E87" w14:textId="77777777" w:rsidR="00AA744A" w:rsidRDefault="00944D31">
            <w:pPr>
              <w:pStyle w:val="TAC"/>
            </w:pPr>
            <w:r>
              <w:t>0.19</w:t>
            </w:r>
          </w:p>
        </w:tc>
      </w:tr>
      <w:tr w:rsidR="00AA744A" w14:paraId="57BF3441" w14:textId="77777777">
        <w:trPr>
          <w:jc w:val="center"/>
        </w:trPr>
        <w:tc>
          <w:tcPr>
            <w:tcW w:w="4106" w:type="dxa"/>
            <w:vMerge/>
            <w:vAlign w:val="center"/>
          </w:tcPr>
          <w:p w14:paraId="6286AD3F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63B12C7E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1F04B91D" w14:textId="77777777" w:rsidR="00AA744A" w:rsidRDefault="00944D31">
            <w:pPr>
              <w:pStyle w:val="TAC"/>
            </w:pPr>
            <w:r>
              <w:t>0.086</w:t>
            </w:r>
          </w:p>
        </w:tc>
        <w:tc>
          <w:tcPr>
            <w:tcW w:w="850" w:type="dxa"/>
            <w:vAlign w:val="center"/>
          </w:tcPr>
          <w:p w14:paraId="133E5120" w14:textId="77777777" w:rsidR="00AA744A" w:rsidRDefault="00944D31">
            <w:pPr>
              <w:pStyle w:val="TAC"/>
            </w:pPr>
            <w:r>
              <w:t>0.16</w:t>
            </w:r>
          </w:p>
        </w:tc>
        <w:tc>
          <w:tcPr>
            <w:tcW w:w="851" w:type="dxa"/>
            <w:vAlign w:val="center"/>
          </w:tcPr>
          <w:p w14:paraId="58BAE5F5" w14:textId="77777777" w:rsidR="00AA744A" w:rsidRDefault="00944D31">
            <w:pPr>
              <w:pStyle w:val="TAC"/>
            </w:pPr>
            <w:r>
              <w:t>0.27</w:t>
            </w:r>
          </w:p>
        </w:tc>
        <w:tc>
          <w:tcPr>
            <w:tcW w:w="1051" w:type="dxa"/>
            <w:vAlign w:val="center"/>
          </w:tcPr>
          <w:p w14:paraId="1514BDBA" w14:textId="77777777" w:rsidR="00AA744A" w:rsidRDefault="00944D31">
            <w:pPr>
              <w:pStyle w:val="TAC"/>
            </w:pPr>
            <w:r>
              <w:t>0.65</w:t>
            </w:r>
          </w:p>
        </w:tc>
      </w:tr>
      <w:tr w:rsidR="00AA744A" w14:paraId="03C98E77" w14:textId="77777777">
        <w:trPr>
          <w:jc w:val="center"/>
        </w:trPr>
        <w:tc>
          <w:tcPr>
            <w:tcW w:w="4106" w:type="dxa"/>
            <w:vMerge w:val="restart"/>
            <w:vAlign w:val="center"/>
          </w:tcPr>
          <w:p w14:paraId="5D44777B" w14:textId="77777777" w:rsidR="00AA744A" w:rsidRDefault="00944D31">
            <w:pPr>
              <w:pStyle w:val="TAC"/>
            </w:pPr>
            <w:r>
              <w:t>[Case E30], [DH, sync error 50ns], [FR1], [UL-TDOA, MUSIC, select based on first/median peak, RAIM]</w:t>
            </w:r>
          </w:p>
        </w:tc>
        <w:tc>
          <w:tcPr>
            <w:tcW w:w="1559" w:type="dxa"/>
          </w:tcPr>
          <w:p w14:paraId="26A889A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AB632C0" w14:textId="77777777" w:rsidR="00AA744A" w:rsidRDefault="00944D31">
            <w:pPr>
              <w:pStyle w:val="TAC"/>
            </w:pPr>
            <w:r>
              <w:t>10.0</w:t>
            </w:r>
          </w:p>
        </w:tc>
        <w:tc>
          <w:tcPr>
            <w:tcW w:w="850" w:type="dxa"/>
            <w:vAlign w:val="center"/>
          </w:tcPr>
          <w:p w14:paraId="2AC5AA1F" w14:textId="77777777" w:rsidR="00AA744A" w:rsidRDefault="00944D31">
            <w:pPr>
              <w:pStyle w:val="TAC"/>
            </w:pPr>
            <w:r>
              <w:t>13.35</w:t>
            </w:r>
          </w:p>
        </w:tc>
        <w:tc>
          <w:tcPr>
            <w:tcW w:w="851" w:type="dxa"/>
            <w:vAlign w:val="center"/>
          </w:tcPr>
          <w:p w14:paraId="7C1C2DD7" w14:textId="77777777" w:rsidR="00AA744A" w:rsidRDefault="00944D31">
            <w:pPr>
              <w:pStyle w:val="TAC"/>
            </w:pPr>
            <w:r>
              <w:t>16.53</w:t>
            </w:r>
          </w:p>
        </w:tc>
        <w:tc>
          <w:tcPr>
            <w:tcW w:w="1051" w:type="dxa"/>
            <w:vAlign w:val="center"/>
          </w:tcPr>
          <w:p w14:paraId="6017955A" w14:textId="77777777" w:rsidR="00AA744A" w:rsidRDefault="00944D31">
            <w:pPr>
              <w:pStyle w:val="TAC"/>
            </w:pPr>
            <w:r>
              <w:t>22.54</w:t>
            </w:r>
          </w:p>
        </w:tc>
      </w:tr>
      <w:tr w:rsidR="00AA744A" w14:paraId="4396F51D" w14:textId="77777777">
        <w:trPr>
          <w:jc w:val="center"/>
        </w:trPr>
        <w:tc>
          <w:tcPr>
            <w:tcW w:w="4106" w:type="dxa"/>
            <w:vMerge/>
            <w:vAlign w:val="center"/>
          </w:tcPr>
          <w:p w14:paraId="666B2CDE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38A51EFC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31A27753" w14:textId="77777777" w:rsidR="00AA744A" w:rsidRDefault="00944D31">
            <w:pPr>
              <w:pStyle w:val="TAC"/>
            </w:pPr>
            <w:r>
              <w:t>12.77</w:t>
            </w:r>
          </w:p>
        </w:tc>
        <w:tc>
          <w:tcPr>
            <w:tcW w:w="850" w:type="dxa"/>
            <w:vAlign w:val="center"/>
          </w:tcPr>
          <w:p w14:paraId="40C87375" w14:textId="77777777" w:rsidR="00AA744A" w:rsidRDefault="00944D31">
            <w:pPr>
              <w:pStyle w:val="TAC"/>
            </w:pPr>
            <w:r>
              <w:t>15.12</w:t>
            </w:r>
          </w:p>
        </w:tc>
        <w:tc>
          <w:tcPr>
            <w:tcW w:w="851" w:type="dxa"/>
            <w:vAlign w:val="center"/>
          </w:tcPr>
          <w:p w14:paraId="65023435" w14:textId="77777777" w:rsidR="00AA744A" w:rsidRDefault="00944D31">
            <w:pPr>
              <w:pStyle w:val="TAC"/>
            </w:pPr>
            <w:r>
              <w:t>18.62</w:t>
            </w:r>
          </w:p>
        </w:tc>
        <w:tc>
          <w:tcPr>
            <w:tcW w:w="1051" w:type="dxa"/>
            <w:vAlign w:val="center"/>
          </w:tcPr>
          <w:p w14:paraId="2099B3E4" w14:textId="77777777" w:rsidR="00AA744A" w:rsidRDefault="00944D31">
            <w:pPr>
              <w:pStyle w:val="TAC"/>
            </w:pPr>
            <w:r>
              <w:t>26.28</w:t>
            </w:r>
          </w:p>
        </w:tc>
      </w:tr>
      <w:tr w:rsidR="00AA744A" w14:paraId="78FF9593" w14:textId="77777777">
        <w:trPr>
          <w:jc w:val="center"/>
        </w:trPr>
        <w:tc>
          <w:tcPr>
            <w:tcW w:w="4106" w:type="dxa"/>
            <w:vMerge w:val="restart"/>
            <w:vAlign w:val="center"/>
          </w:tcPr>
          <w:p w14:paraId="114637B9" w14:textId="77777777" w:rsidR="00AA744A" w:rsidRDefault="00944D31">
            <w:pPr>
              <w:pStyle w:val="TAC"/>
            </w:pPr>
            <w:r>
              <w:t>[Case E31], [DH, perfect sync], [FR2], [UL-TDOA, MUSIC, select based on first/median peak, RAIM]</w:t>
            </w:r>
          </w:p>
        </w:tc>
        <w:tc>
          <w:tcPr>
            <w:tcW w:w="1559" w:type="dxa"/>
          </w:tcPr>
          <w:p w14:paraId="4DD4740C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A74C0E8" w14:textId="77777777" w:rsidR="00AA744A" w:rsidRDefault="00944D31">
            <w:pPr>
              <w:pStyle w:val="TAC"/>
            </w:pPr>
            <w:r>
              <w:t>0.011</w:t>
            </w:r>
          </w:p>
        </w:tc>
        <w:tc>
          <w:tcPr>
            <w:tcW w:w="850" w:type="dxa"/>
            <w:vAlign w:val="center"/>
          </w:tcPr>
          <w:p w14:paraId="1C19683D" w14:textId="77777777" w:rsidR="00AA744A" w:rsidRDefault="00944D31">
            <w:pPr>
              <w:pStyle w:val="TAC"/>
            </w:pPr>
            <w:r>
              <w:t>0.014</w:t>
            </w:r>
          </w:p>
        </w:tc>
        <w:tc>
          <w:tcPr>
            <w:tcW w:w="851" w:type="dxa"/>
            <w:vAlign w:val="center"/>
          </w:tcPr>
          <w:p w14:paraId="15C0AB7A" w14:textId="77777777" w:rsidR="00AA744A" w:rsidRDefault="00944D31">
            <w:pPr>
              <w:pStyle w:val="TAC"/>
            </w:pPr>
            <w:r>
              <w:t>0.019</w:t>
            </w:r>
          </w:p>
        </w:tc>
        <w:tc>
          <w:tcPr>
            <w:tcW w:w="1051" w:type="dxa"/>
            <w:vAlign w:val="center"/>
          </w:tcPr>
          <w:p w14:paraId="1B7F2D75" w14:textId="77777777" w:rsidR="00AA744A" w:rsidRDefault="00944D31">
            <w:pPr>
              <w:pStyle w:val="TAC"/>
            </w:pPr>
            <w:r>
              <w:t>0.043</w:t>
            </w:r>
          </w:p>
        </w:tc>
      </w:tr>
      <w:tr w:rsidR="00AA744A" w14:paraId="6880A0F4" w14:textId="77777777">
        <w:trPr>
          <w:jc w:val="center"/>
        </w:trPr>
        <w:tc>
          <w:tcPr>
            <w:tcW w:w="4106" w:type="dxa"/>
            <w:vMerge/>
            <w:vAlign w:val="center"/>
          </w:tcPr>
          <w:p w14:paraId="001A31D3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07F6243A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08D87DDF" w14:textId="77777777" w:rsidR="00AA744A" w:rsidRDefault="00944D31">
            <w:pPr>
              <w:pStyle w:val="TAC"/>
            </w:pPr>
            <w:r>
              <w:t>0.015</w:t>
            </w:r>
          </w:p>
        </w:tc>
        <w:tc>
          <w:tcPr>
            <w:tcW w:w="850" w:type="dxa"/>
            <w:vAlign w:val="center"/>
          </w:tcPr>
          <w:p w14:paraId="746189B9" w14:textId="77777777" w:rsidR="00AA744A" w:rsidRDefault="00944D31">
            <w:pPr>
              <w:pStyle w:val="TAC"/>
            </w:pPr>
            <w:r>
              <w:t>0.022</w:t>
            </w:r>
          </w:p>
        </w:tc>
        <w:tc>
          <w:tcPr>
            <w:tcW w:w="851" w:type="dxa"/>
            <w:vAlign w:val="center"/>
          </w:tcPr>
          <w:p w14:paraId="5CED7838" w14:textId="77777777" w:rsidR="00AA744A" w:rsidRDefault="00944D31">
            <w:pPr>
              <w:pStyle w:val="TAC"/>
            </w:pPr>
            <w:r>
              <w:t>0.051</w:t>
            </w:r>
          </w:p>
        </w:tc>
        <w:tc>
          <w:tcPr>
            <w:tcW w:w="1051" w:type="dxa"/>
            <w:vAlign w:val="center"/>
          </w:tcPr>
          <w:p w14:paraId="1D29D297" w14:textId="77777777" w:rsidR="00AA744A" w:rsidRDefault="00944D31">
            <w:pPr>
              <w:pStyle w:val="TAC"/>
            </w:pPr>
            <w:r>
              <w:t>0.34</w:t>
            </w:r>
          </w:p>
        </w:tc>
      </w:tr>
      <w:tr w:rsidR="00AA744A" w14:paraId="27FE09B0" w14:textId="77777777">
        <w:trPr>
          <w:jc w:val="center"/>
        </w:trPr>
        <w:tc>
          <w:tcPr>
            <w:tcW w:w="4106" w:type="dxa"/>
            <w:vMerge w:val="restart"/>
            <w:vAlign w:val="center"/>
          </w:tcPr>
          <w:p w14:paraId="29AB9007" w14:textId="77777777" w:rsidR="00AA744A" w:rsidRDefault="00944D31">
            <w:pPr>
              <w:pStyle w:val="TAC"/>
            </w:pPr>
            <w:r>
              <w:t>[Case E32], [DH, sync error 50ns], [FR2], [UL-TDOA, MUSIC, select based on first/median peak, RAIM]</w:t>
            </w:r>
          </w:p>
        </w:tc>
        <w:tc>
          <w:tcPr>
            <w:tcW w:w="1559" w:type="dxa"/>
          </w:tcPr>
          <w:p w14:paraId="35C118C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BE0B25B" w14:textId="77777777" w:rsidR="00AA744A" w:rsidRDefault="00944D31">
            <w:pPr>
              <w:pStyle w:val="TAC"/>
            </w:pPr>
            <w:r>
              <w:t>9.93</w:t>
            </w:r>
          </w:p>
        </w:tc>
        <w:tc>
          <w:tcPr>
            <w:tcW w:w="850" w:type="dxa"/>
            <w:vAlign w:val="center"/>
          </w:tcPr>
          <w:p w14:paraId="06273703" w14:textId="77777777" w:rsidR="00AA744A" w:rsidRDefault="00944D31">
            <w:pPr>
              <w:pStyle w:val="TAC"/>
            </w:pPr>
            <w:r>
              <w:t>13.21</w:t>
            </w:r>
          </w:p>
        </w:tc>
        <w:tc>
          <w:tcPr>
            <w:tcW w:w="851" w:type="dxa"/>
            <w:vAlign w:val="center"/>
          </w:tcPr>
          <w:p w14:paraId="29761B6C" w14:textId="77777777" w:rsidR="00AA744A" w:rsidRDefault="00944D31">
            <w:pPr>
              <w:pStyle w:val="TAC"/>
            </w:pPr>
            <w:r>
              <w:t>16.55</w:t>
            </w:r>
          </w:p>
        </w:tc>
        <w:tc>
          <w:tcPr>
            <w:tcW w:w="1051" w:type="dxa"/>
            <w:vAlign w:val="center"/>
          </w:tcPr>
          <w:p w14:paraId="3306D3F4" w14:textId="77777777" w:rsidR="00AA744A" w:rsidRDefault="00944D31">
            <w:pPr>
              <w:pStyle w:val="TAC"/>
            </w:pPr>
            <w:r>
              <w:t>20.23</w:t>
            </w:r>
          </w:p>
        </w:tc>
      </w:tr>
      <w:tr w:rsidR="00AA744A" w14:paraId="6994BB62" w14:textId="77777777">
        <w:trPr>
          <w:jc w:val="center"/>
        </w:trPr>
        <w:tc>
          <w:tcPr>
            <w:tcW w:w="4106" w:type="dxa"/>
            <w:vMerge/>
          </w:tcPr>
          <w:p w14:paraId="57C67ACE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746210D1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712C15E9" w14:textId="77777777" w:rsidR="00AA744A" w:rsidRDefault="00944D31">
            <w:pPr>
              <w:pStyle w:val="TAC"/>
            </w:pPr>
            <w:r>
              <w:t>12.11</w:t>
            </w:r>
          </w:p>
        </w:tc>
        <w:tc>
          <w:tcPr>
            <w:tcW w:w="850" w:type="dxa"/>
            <w:vAlign w:val="center"/>
          </w:tcPr>
          <w:p w14:paraId="435192BE" w14:textId="77777777" w:rsidR="00AA744A" w:rsidRDefault="00944D31">
            <w:pPr>
              <w:pStyle w:val="TAC"/>
            </w:pPr>
            <w:r>
              <w:t>15.60</w:t>
            </w:r>
          </w:p>
        </w:tc>
        <w:tc>
          <w:tcPr>
            <w:tcW w:w="851" w:type="dxa"/>
            <w:vAlign w:val="center"/>
          </w:tcPr>
          <w:p w14:paraId="2B7749AF" w14:textId="77777777" w:rsidR="00AA744A" w:rsidRDefault="00944D31">
            <w:pPr>
              <w:pStyle w:val="TAC"/>
            </w:pPr>
            <w:r>
              <w:t>19.18</w:t>
            </w:r>
          </w:p>
        </w:tc>
        <w:tc>
          <w:tcPr>
            <w:tcW w:w="1051" w:type="dxa"/>
            <w:vAlign w:val="center"/>
          </w:tcPr>
          <w:p w14:paraId="1A527D11" w14:textId="77777777" w:rsidR="00AA744A" w:rsidRDefault="00944D31">
            <w:pPr>
              <w:pStyle w:val="TAC"/>
            </w:pPr>
            <w:r>
              <w:t>24.03</w:t>
            </w:r>
          </w:p>
        </w:tc>
      </w:tr>
      <w:tr w:rsidR="00AA744A" w14:paraId="42FC6AE2" w14:textId="77777777">
        <w:trPr>
          <w:jc w:val="center"/>
        </w:trPr>
        <w:tc>
          <w:tcPr>
            <w:tcW w:w="4106" w:type="dxa"/>
            <w:vMerge w:val="restart"/>
          </w:tcPr>
          <w:p w14:paraId="09E58003" w14:textId="77777777" w:rsidR="00AA744A" w:rsidRDefault="00944D31">
            <w:pPr>
              <w:pStyle w:val="TAC"/>
            </w:pPr>
            <w:r>
              <w:t>[Case E33], [SH, perfect sync], [FR1], [Multi-RTT, MUSIC, select based on RSRP, RAIM]</w:t>
            </w:r>
          </w:p>
        </w:tc>
        <w:tc>
          <w:tcPr>
            <w:tcW w:w="1559" w:type="dxa"/>
          </w:tcPr>
          <w:p w14:paraId="446CABA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1802518E" w14:textId="77777777" w:rsidR="00AA744A" w:rsidRDefault="00944D31">
            <w:pPr>
              <w:pStyle w:val="TAC"/>
            </w:pPr>
            <w:r>
              <w:t>0.040</w:t>
            </w:r>
          </w:p>
        </w:tc>
        <w:tc>
          <w:tcPr>
            <w:tcW w:w="850" w:type="dxa"/>
            <w:vAlign w:val="center"/>
          </w:tcPr>
          <w:p w14:paraId="2BFF824A" w14:textId="77777777" w:rsidR="00AA744A" w:rsidRDefault="00944D31">
            <w:pPr>
              <w:pStyle w:val="TAC"/>
            </w:pPr>
            <w:r>
              <w:t>0.052</w:t>
            </w:r>
          </w:p>
        </w:tc>
        <w:tc>
          <w:tcPr>
            <w:tcW w:w="851" w:type="dxa"/>
            <w:vAlign w:val="center"/>
          </w:tcPr>
          <w:p w14:paraId="04361239" w14:textId="77777777" w:rsidR="00AA744A" w:rsidRDefault="00944D31">
            <w:pPr>
              <w:pStyle w:val="TAC"/>
            </w:pPr>
            <w:r>
              <w:t>0.071</w:t>
            </w:r>
          </w:p>
        </w:tc>
        <w:tc>
          <w:tcPr>
            <w:tcW w:w="1051" w:type="dxa"/>
            <w:vAlign w:val="center"/>
          </w:tcPr>
          <w:p w14:paraId="2965D72C" w14:textId="77777777" w:rsidR="00AA744A" w:rsidRDefault="00944D31">
            <w:pPr>
              <w:pStyle w:val="TAC"/>
            </w:pPr>
            <w:r>
              <w:t>0.11</w:t>
            </w:r>
          </w:p>
        </w:tc>
      </w:tr>
      <w:tr w:rsidR="00AA744A" w14:paraId="2D31E97F" w14:textId="77777777">
        <w:trPr>
          <w:jc w:val="center"/>
        </w:trPr>
        <w:tc>
          <w:tcPr>
            <w:tcW w:w="4106" w:type="dxa"/>
            <w:vMerge/>
          </w:tcPr>
          <w:p w14:paraId="689D26E8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6FEA8512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12FFE7DF" w14:textId="77777777" w:rsidR="00AA744A" w:rsidRDefault="00944D31">
            <w:pPr>
              <w:pStyle w:val="TAC"/>
            </w:pPr>
            <w:r>
              <w:t>0.054</w:t>
            </w:r>
          </w:p>
        </w:tc>
        <w:tc>
          <w:tcPr>
            <w:tcW w:w="850" w:type="dxa"/>
            <w:vAlign w:val="center"/>
          </w:tcPr>
          <w:p w14:paraId="7E6F11E0" w14:textId="77777777" w:rsidR="00AA744A" w:rsidRDefault="00944D31">
            <w:pPr>
              <w:pStyle w:val="TAC"/>
            </w:pPr>
            <w:r>
              <w:t>0.076</w:t>
            </w:r>
          </w:p>
        </w:tc>
        <w:tc>
          <w:tcPr>
            <w:tcW w:w="851" w:type="dxa"/>
            <w:vAlign w:val="center"/>
          </w:tcPr>
          <w:p w14:paraId="060DC39A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1051" w:type="dxa"/>
            <w:vAlign w:val="center"/>
          </w:tcPr>
          <w:p w14:paraId="59159CEC" w14:textId="77777777" w:rsidR="00AA744A" w:rsidRDefault="00944D31">
            <w:pPr>
              <w:pStyle w:val="TAC"/>
            </w:pPr>
            <w:r>
              <w:t>0.51</w:t>
            </w:r>
          </w:p>
        </w:tc>
      </w:tr>
      <w:tr w:rsidR="00AA744A" w14:paraId="72989263" w14:textId="77777777">
        <w:trPr>
          <w:jc w:val="center"/>
        </w:trPr>
        <w:tc>
          <w:tcPr>
            <w:tcW w:w="4106" w:type="dxa"/>
            <w:vMerge w:val="restart"/>
          </w:tcPr>
          <w:p w14:paraId="6ED765DB" w14:textId="77777777" w:rsidR="00AA744A" w:rsidRDefault="00944D31">
            <w:pPr>
              <w:pStyle w:val="TAC"/>
            </w:pPr>
            <w:r>
              <w:t>[Case E34], [SH, sync error 50ns], [FR1], [Multi-RTT, MUSIC, select based on RSRP, RAIM]</w:t>
            </w:r>
          </w:p>
        </w:tc>
        <w:tc>
          <w:tcPr>
            <w:tcW w:w="1559" w:type="dxa"/>
          </w:tcPr>
          <w:p w14:paraId="586B6FA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CA7457E" w14:textId="77777777" w:rsidR="00AA744A" w:rsidRDefault="00944D31">
            <w:pPr>
              <w:pStyle w:val="TAC"/>
            </w:pPr>
            <w:r>
              <w:t>0.043</w:t>
            </w:r>
          </w:p>
        </w:tc>
        <w:tc>
          <w:tcPr>
            <w:tcW w:w="850" w:type="dxa"/>
            <w:vAlign w:val="center"/>
          </w:tcPr>
          <w:p w14:paraId="2821B4DD" w14:textId="77777777" w:rsidR="00AA744A" w:rsidRDefault="00944D31">
            <w:pPr>
              <w:pStyle w:val="TAC"/>
            </w:pPr>
            <w:r>
              <w:t>0.055</w:t>
            </w:r>
          </w:p>
        </w:tc>
        <w:tc>
          <w:tcPr>
            <w:tcW w:w="851" w:type="dxa"/>
            <w:vAlign w:val="center"/>
          </w:tcPr>
          <w:p w14:paraId="30243DB4" w14:textId="77777777" w:rsidR="00AA744A" w:rsidRDefault="00944D31">
            <w:pPr>
              <w:pStyle w:val="TAC"/>
            </w:pPr>
            <w:r>
              <w:t>0.069</w:t>
            </w:r>
          </w:p>
        </w:tc>
        <w:tc>
          <w:tcPr>
            <w:tcW w:w="1051" w:type="dxa"/>
            <w:vAlign w:val="center"/>
          </w:tcPr>
          <w:p w14:paraId="795FFDCD" w14:textId="77777777" w:rsidR="00AA744A" w:rsidRDefault="00944D31">
            <w:pPr>
              <w:pStyle w:val="TAC"/>
            </w:pPr>
            <w:r>
              <w:t>0.14</w:t>
            </w:r>
          </w:p>
        </w:tc>
      </w:tr>
      <w:tr w:rsidR="00AA744A" w14:paraId="471D743C" w14:textId="77777777">
        <w:trPr>
          <w:jc w:val="center"/>
        </w:trPr>
        <w:tc>
          <w:tcPr>
            <w:tcW w:w="4106" w:type="dxa"/>
            <w:vMerge/>
          </w:tcPr>
          <w:p w14:paraId="6234D5FA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2001B4F5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7C87EC5F" w14:textId="77777777" w:rsidR="00AA744A" w:rsidRDefault="00944D31">
            <w:pPr>
              <w:pStyle w:val="TAC"/>
            </w:pPr>
            <w:r>
              <w:t>0.051</w:t>
            </w:r>
          </w:p>
        </w:tc>
        <w:tc>
          <w:tcPr>
            <w:tcW w:w="850" w:type="dxa"/>
            <w:vAlign w:val="center"/>
          </w:tcPr>
          <w:p w14:paraId="058402C2" w14:textId="77777777" w:rsidR="00AA744A" w:rsidRDefault="00944D31">
            <w:pPr>
              <w:pStyle w:val="TAC"/>
            </w:pPr>
            <w:r>
              <w:t>0.074</w:t>
            </w:r>
          </w:p>
        </w:tc>
        <w:tc>
          <w:tcPr>
            <w:tcW w:w="851" w:type="dxa"/>
            <w:vAlign w:val="center"/>
          </w:tcPr>
          <w:p w14:paraId="346A84E6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1051" w:type="dxa"/>
            <w:vAlign w:val="center"/>
          </w:tcPr>
          <w:p w14:paraId="75793CC6" w14:textId="77777777" w:rsidR="00AA744A" w:rsidRDefault="00944D31">
            <w:pPr>
              <w:pStyle w:val="TAC"/>
            </w:pPr>
            <w:r>
              <w:t>0.62</w:t>
            </w:r>
          </w:p>
        </w:tc>
      </w:tr>
      <w:tr w:rsidR="00AA744A" w14:paraId="0656064C" w14:textId="77777777">
        <w:trPr>
          <w:jc w:val="center"/>
        </w:trPr>
        <w:tc>
          <w:tcPr>
            <w:tcW w:w="4106" w:type="dxa"/>
            <w:vMerge w:val="restart"/>
          </w:tcPr>
          <w:p w14:paraId="500108D3" w14:textId="77777777" w:rsidR="00AA744A" w:rsidRDefault="00944D31">
            <w:pPr>
              <w:pStyle w:val="TAC"/>
            </w:pPr>
            <w:r>
              <w:t>[Case E35], [SH, perfect sync], [FR2], [Multi-RTT, MUSIC, select based on RSRP, RAIM]</w:t>
            </w:r>
          </w:p>
        </w:tc>
        <w:tc>
          <w:tcPr>
            <w:tcW w:w="1559" w:type="dxa"/>
          </w:tcPr>
          <w:p w14:paraId="52BC5720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1E67439D" w14:textId="77777777" w:rsidR="00AA744A" w:rsidRDefault="00944D31">
            <w:pPr>
              <w:pStyle w:val="TAC"/>
            </w:pPr>
            <w:r>
              <w:t>0.010</w:t>
            </w:r>
          </w:p>
        </w:tc>
        <w:tc>
          <w:tcPr>
            <w:tcW w:w="850" w:type="dxa"/>
            <w:vAlign w:val="center"/>
          </w:tcPr>
          <w:p w14:paraId="7A99A178" w14:textId="77777777" w:rsidR="00AA744A" w:rsidRDefault="00944D31">
            <w:pPr>
              <w:pStyle w:val="TAC"/>
            </w:pPr>
            <w:r>
              <w:t>0.014</w:t>
            </w:r>
          </w:p>
        </w:tc>
        <w:tc>
          <w:tcPr>
            <w:tcW w:w="851" w:type="dxa"/>
            <w:vAlign w:val="center"/>
          </w:tcPr>
          <w:p w14:paraId="72D464B6" w14:textId="77777777" w:rsidR="00AA744A" w:rsidRDefault="00944D31">
            <w:pPr>
              <w:pStyle w:val="TAC"/>
            </w:pPr>
            <w:r>
              <w:t>0.019</w:t>
            </w:r>
          </w:p>
        </w:tc>
        <w:tc>
          <w:tcPr>
            <w:tcW w:w="1051" w:type="dxa"/>
            <w:vAlign w:val="center"/>
          </w:tcPr>
          <w:p w14:paraId="59289E84" w14:textId="77777777" w:rsidR="00AA744A" w:rsidRDefault="00944D31">
            <w:pPr>
              <w:pStyle w:val="TAC"/>
            </w:pPr>
            <w:r>
              <w:t>0.049</w:t>
            </w:r>
          </w:p>
        </w:tc>
      </w:tr>
      <w:tr w:rsidR="00AA744A" w14:paraId="76ACF398" w14:textId="77777777">
        <w:trPr>
          <w:jc w:val="center"/>
        </w:trPr>
        <w:tc>
          <w:tcPr>
            <w:tcW w:w="4106" w:type="dxa"/>
            <w:vMerge/>
          </w:tcPr>
          <w:p w14:paraId="2D3C4B02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7D164472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5A4CB682" w14:textId="77777777" w:rsidR="00AA744A" w:rsidRDefault="00944D31">
            <w:pPr>
              <w:pStyle w:val="TAC"/>
            </w:pPr>
            <w:r>
              <w:t>0.013</w:t>
            </w:r>
          </w:p>
        </w:tc>
        <w:tc>
          <w:tcPr>
            <w:tcW w:w="850" w:type="dxa"/>
            <w:vAlign w:val="center"/>
          </w:tcPr>
          <w:p w14:paraId="4C02850C" w14:textId="77777777" w:rsidR="00AA744A" w:rsidRDefault="00944D31">
            <w:pPr>
              <w:pStyle w:val="TAC"/>
            </w:pPr>
            <w:r>
              <w:t>0.021</w:t>
            </w:r>
          </w:p>
        </w:tc>
        <w:tc>
          <w:tcPr>
            <w:tcW w:w="851" w:type="dxa"/>
            <w:vAlign w:val="center"/>
          </w:tcPr>
          <w:p w14:paraId="17B705D0" w14:textId="77777777" w:rsidR="00AA744A" w:rsidRDefault="00944D31">
            <w:pPr>
              <w:pStyle w:val="TAC"/>
            </w:pPr>
            <w:r>
              <w:t>0.036</w:t>
            </w:r>
          </w:p>
        </w:tc>
        <w:tc>
          <w:tcPr>
            <w:tcW w:w="1051" w:type="dxa"/>
            <w:vAlign w:val="center"/>
          </w:tcPr>
          <w:p w14:paraId="6366B7FB" w14:textId="77777777" w:rsidR="00AA744A" w:rsidRDefault="00944D31">
            <w:pPr>
              <w:pStyle w:val="TAC"/>
            </w:pPr>
            <w:r>
              <w:t>0.14</w:t>
            </w:r>
          </w:p>
        </w:tc>
      </w:tr>
      <w:tr w:rsidR="00AA744A" w14:paraId="6517F498" w14:textId="77777777">
        <w:trPr>
          <w:jc w:val="center"/>
        </w:trPr>
        <w:tc>
          <w:tcPr>
            <w:tcW w:w="4106" w:type="dxa"/>
            <w:vMerge w:val="restart"/>
          </w:tcPr>
          <w:p w14:paraId="6409FF22" w14:textId="77777777" w:rsidR="00AA744A" w:rsidRDefault="00944D31">
            <w:pPr>
              <w:pStyle w:val="TAC"/>
            </w:pPr>
            <w:r>
              <w:t>[Case E36], [SH, sync error 50ns], [FR2], [Multi-RTT, MUSIC, select based on RSRP, RAIM]</w:t>
            </w:r>
          </w:p>
        </w:tc>
        <w:tc>
          <w:tcPr>
            <w:tcW w:w="1559" w:type="dxa"/>
          </w:tcPr>
          <w:p w14:paraId="6E8DB15C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CDA19D8" w14:textId="77777777" w:rsidR="00AA744A" w:rsidRDefault="00944D31">
            <w:pPr>
              <w:pStyle w:val="TAC"/>
            </w:pPr>
            <w:r>
              <w:t>0.011</w:t>
            </w:r>
          </w:p>
        </w:tc>
        <w:tc>
          <w:tcPr>
            <w:tcW w:w="850" w:type="dxa"/>
            <w:vAlign w:val="center"/>
          </w:tcPr>
          <w:p w14:paraId="661E6462" w14:textId="77777777" w:rsidR="00AA744A" w:rsidRDefault="00944D31">
            <w:pPr>
              <w:pStyle w:val="TAC"/>
            </w:pPr>
            <w:r>
              <w:t>0.015</w:t>
            </w:r>
          </w:p>
        </w:tc>
        <w:tc>
          <w:tcPr>
            <w:tcW w:w="851" w:type="dxa"/>
            <w:vAlign w:val="center"/>
          </w:tcPr>
          <w:p w14:paraId="36FDF98A" w14:textId="77777777" w:rsidR="00AA744A" w:rsidRDefault="00944D31">
            <w:pPr>
              <w:pStyle w:val="TAC"/>
            </w:pPr>
            <w:r>
              <w:t>0.019</w:t>
            </w:r>
          </w:p>
        </w:tc>
        <w:tc>
          <w:tcPr>
            <w:tcW w:w="1051" w:type="dxa"/>
            <w:vAlign w:val="center"/>
          </w:tcPr>
          <w:p w14:paraId="485AF93A" w14:textId="77777777" w:rsidR="00AA744A" w:rsidRDefault="00944D31">
            <w:pPr>
              <w:pStyle w:val="TAC"/>
            </w:pPr>
            <w:r>
              <w:t>0.12</w:t>
            </w:r>
          </w:p>
        </w:tc>
      </w:tr>
      <w:tr w:rsidR="00AA744A" w14:paraId="0C221349" w14:textId="77777777">
        <w:trPr>
          <w:jc w:val="center"/>
        </w:trPr>
        <w:tc>
          <w:tcPr>
            <w:tcW w:w="4106" w:type="dxa"/>
            <w:vMerge/>
          </w:tcPr>
          <w:p w14:paraId="630F52D8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5DEA0A53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769AF488" w14:textId="77777777" w:rsidR="00AA744A" w:rsidRDefault="00944D31">
            <w:pPr>
              <w:pStyle w:val="TAC"/>
            </w:pPr>
            <w:r>
              <w:t>0.014</w:t>
            </w:r>
          </w:p>
        </w:tc>
        <w:tc>
          <w:tcPr>
            <w:tcW w:w="850" w:type="dxa"/>
            <w:vAlign w:val="center"/>
          </w:tcPr>
          <w:p w14:paraId="31A3F234" w14:textId="77777777" w:rsidR="00AA744A" w:rsidRDefault="00944D31">
            <w:pPr>
              <w:pStyle w:val="TAC"/>
            </w:pPr>
            <w:r>
              <w:t>0.021</w:t>
            </w:r>
          </w:p>
        </w:tc>
        <w:tc>
          <w:tcPr>
            <w:tcW w:w="851" w:type="dxa"/>
            <w:vAlign w:val="center"/>
          </w:tcPr>
          <w:p w14:paraId="798F84D6" w14:textId="77777777" w:rsidR="00AA744A" w:rsidRDefault="00944D31">
            <w:pPr>
              <w:pStyle w:val="TAC"/>
            </w:pPr>
            <w:r>
              <w:t>0.034</w:t>
            </w:r>
          </w:p>
        </w:tc>
        <w:tc>
          <w:tcPr>
            <w:tcW w:w="1051" w:type="dxa"/>
            <w:vAlign w:val="center"/>
          </w:tcPr>
          <w:p w14:paraId="11E7FEAE" w14:textId="77777777" w:rsidR="00AA744A" w:rsidRDefault="00944D31">
            <w:pPr>
              <w:pStyle w:val="TAC"/>
            </w:pPr>
            <w:r>
              <w:t>0.19</w:t>
            </w:r>
          </w:p>
        </w:tc>
      </w:tr>
      <w:tr w:rsidR="00AA744A" w14:paraId="300EB8D2" w14:textId="77777777">
        <w:trPr>
          <w:jc w:val="center"/>
        </w:trPr>
        <w:tc>
          <w:tcPr>
            <w:tcW w:w="4106" w:type="dxa"/>
            <w:vMerge w:val="restart"/>
          </w:tcPr>
          <w:p w14:paraId="124A823B" w14:textId="77777777" w:rsidR="00AA744A" w:rsidRDefault="00944D31">
            <w:pPr>
              <w:pStyle w:val="TAC"/>
            </w:pPr>
            <w:r>
              <w:t>[Case E37], [DH, perfect sync], [FR1], [Multi-RTT, MUSIC, select based on RSRP, RAIM]</w:t>
            </w:r>
          </w:p>
        </w:tc>
        <w:tc>
          <w:tcPr>
            <w:tcW w:w="1559" w:type="dxa"/>
          </w:tcPr>
          <w:p w14:paraId="4F72D970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040C8CE3" w14:textId="77777777" w:rsidR="00AA744A" w:rsidRDefault="00944D31">
            <w:pPr>
              <w:pStyle w:val="TAC"/>
            </w:pPr>
            <w:r>
              <w:t>0.068</w:t>
            </w:r>
          </w:p>
        </w:tc>
        <w:tc>
          <w:tcPr>
            <w:tcW w:w="850" w:type="dxa"/>
            <w:vAlign w:val="center"/>
          </w:tcPr>
          <w:p w14:paraId="708582DB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851" w:type="dxa"/>
            <w:vAlign w:val="center"/>
          </w:tcPr>
          <w:p w14:paraId="4CF9F3B5" w14:textId="77777777" w:rsidR="00AA744A" w:rsidRDefault="00944D31">
            <w:pPr>
              <w:pStyle w:val="TAC"/>
            </w:pPr>
            <w:r>
              <w:t>0.23</w:t>
            </w:r>
          </w:p>
        </w:tc>
        <w:tc>
          <w:tcPr>
            <w:tcW w:w="1051" w:type="dxa"/>
            <w:vAlign w:val="center"/>
          </w:tcPr>
          <w:p w14:paraId="2C07532D" w14:textId="77777777" w:rsidR="00AA744A" w:rsidRDefault="00944D31">
            <w:pPr>
              <w:pStyle w:val="TAC"/>
            </w:pPr>
            <w:r>
              <w:t>4.89</w:t>
            </w:r>
          </w:p>
        </w:tc>
      </w:tr>
      <w:tr w:rsidR="00AA744A" w14:paraId="373D9215" w14:textId="77777777">
        <w:trPr>
          <w:jc w:val="center"/>
        </w:trPr>
        <w:tc>
          <w:tcPr>
            <w:tcW w:w="4106" w:type="dxa"/>
            <w:vMerge/>
          </w:tcPr>
          <w:p w14:paraId="3FD5111A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6BFDF0DA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080DD64E" w14:textId="77777777" w:rsidR="00AA744A" w:rsidRDefault="00944D31">
            <w:pPr>
              <w:pStyle w:val="TAC"/>
            </w:pPr>
            <w:r>
              <w:t>0.091</w:t>
            </w:r>
          </w:p>
        </w:tc>
        <w:tc>
          <w:tcPr>
            <w:tcW w:w="850" w:type="dxa"/>
            <w:vAlign w:val="center"/>
          </w:tcPr>
          <w:p w14:paraId="15E33299" w14:textId="77777777" w:rsidR="00AA744A" w:rsidRDefault="00944D31">
            <w:pPr>
              <w:pStyle w:val="TAC"/>
            </w:pPr>
            <w:r>
              <w:t>0.14</w:t>
            </w:r>
          </w:p>
        </w:tc>
        <w:tc>
          <w:tcPr>
            <w:tcW w:w="851" w:type="dxa"/>
            <w:vAlign w:val="center"/>
          </w:tcPr>
          <w:p w14:paraId="4818DD44" w14:textId="77777777" w:rsidR="00AA744A" w:rsidRDefault="00944D31">
            <w:pPr>
              <w:pStyle w:val="TAC"/>
            </w:pPr>
            <w:r>
              <w:t>0.78</w:t>
            </w:r>
          </w:p>
        </w:tc>
        <w:tc>
          <w:tcPr>
            <w:tcW w:w="1051" w:type="dxa"/>
            <w:vAlign w:val="center"/>
          </w:tcPr>
          <w:p w14:paraId="7CED50B1" w14:textId="77777777" w:rsidR="00AA744A" w:rsidRDefault="00944D31">
            <w:pPr>
              <w:pStyle w:val="TAC"/>
            </w:pPr>
            <w:r>
              <w:t>6.39</w:t>
            </w:r>
          </w:p>
        </w:tc>
      </w:tr>
      <w:tr w:rsidR="00AA744A" w14:paraId="00527A87" w14:textId="77777777">
        <w:trPr>
          <w:jc w:val="center"/>
        </w:trPr>
        <w:tc>
          <w:tcPr>
            <w:tcW w:w="4106" w:type="dxa"/>
            <w:vMerge w:val="restart"/>
          </w:tcPr>
          <w:p w14:paraId="501A0C2A" w14:textId="77777777" w:rsidR="00AA744A" w:rsidRDefault="00944D31">
            <w:pPr>
              <w:pStyle w:val="TAC"/>
            </w:pPr>
            <w:r>
              <w:t>[Case E38], [DH, sync error 50ns], [FR1], [Multi-RTT, MUSIC, select based on RSRP, RAIM]</w:t>
            </w:r>
          </w:p>
        </w:tc>
        <w:tc>
          <w:tcPr>
            <w:tcW w:w="1559" w:type="dxa"/>
          </w:tcPr>
          <w:p w14:paraId="12518D9D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5DB27828" w14:textId="77777777" w:rsidR="00AA744A" w:rsidRDefault="00944D31">
            <w:pPr>
              <w:pStyle w:val="TAC"/>
            </w:pPr>
            <w:r>
              <w:t>0.063</w:t>
            </w:r>
          </w:p>
        </w:tc>
        <w:tc>
          <w:tcPr>
            <w:tcW w:w="850" w:type="dxa"/>
            <w:vAlign w:val="center"/>
          </w:tcPr>
          <w:p w14:paraId="22B8723F" w14:textId="77777777" w:rsidR="00AA744A" w:rsidRDefault="00944D31">
            <w:pPr>
              <w:pStyle w:val="TAC"/>
            </w:pPr>
            <w:r>
              <w:t>0.092</w:t>
            </w:r>
          </w:p>
        </w:tc>
        <w:tc>
          <w:tcPr>
            <w:tcW w:w="851" w:type="dxa"/>
            <w:vAlign w:val="center"/>
          </w:tcPr>
          <w:p w14:paraId="19039AF4" w14:textId="77777777" w:rsidR="00AA744A" w:rsidRDefault="00944D31">
            <w:pPr>
              <w:pStyle w:val="TAC"/>
            </w:pPr>
            <w:r>
              <w:t>0.26</w:t>
            </w:r>
          </w:p>
        </w:tc>
        <w:tc>
          <w:tcPr>
            <w:tcW w:w="1051" w:type="dxa"/>
            <w:vAlign w:val="center"/>
          </w:tcPr>
          <w:p w14:paraId="3A5C41BB" w14:textId="77777777" w:rsidR="00AA744A" w:rsidRDefault="00944D31">
            <w:pPr>
              <w:pStyle w:val="TAC"/>
            </w:pPr>
            <w:r>
              <w:t>5.12</w:t>
            </w:r>
          </w:p>
        </w:tc>
      </w:tr>
      <w:tr w:rsidR="00AA744A" w14:paraId="21A19E2C" w14:textId="77777777">
        <w:trPr>
          <w:jc w:val="center"/>
        </w:trPr>
        <w:tc>
          <w:tcPr>
            <w:tcW w:w="4106" w:type="dxa"/>
            <w:vMerge/>
          </w:tcPr>
          <w:p w14:paraId="77334D7A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0630499F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058503D9" w14:textId="77777777" w:rsidR="00AA744A" w:rsidRDefault="00944D31">
            <w:pPr>
              <w:pStyle w:val="TAC"/>
            </w:pPr>
            <w:r>
              <w:t>0.092</w:t>
            </w:r>
          </w:p>
        </w:tc>
        <w:tc>
          <w:tcPr>
            <w:tcW w:w="850" w:type="dxa"/>
            <w:vAlign w:val="center"/>
          </w:tcPr>
          <w:p w14:paraId="5AF16051" w14:textId="77777777" w:rsidR="00AA744A" w:rsidRDefault="00944D31">
            <w:pPr>
              <w:pStyle w:val="TAC"/>
            </w:pPr>
            <w:r>
              <w:t>0.16</w:t>
            </w:r>
          </w:p>
        </w:tc>
        <w:tc>
          <w:tcPr>
            <w:tcW w:w="851" w:type="dxa"/>
            <w:vAlign w:val="center"/>
          </w:tcPr>
          <w:p w14:paraId="7908DE03" w14:textId="77777777" w:rsidR="00AA744A" w:rsidRDefault="00944D31">
            <w:pPr>
              <w:pStyle w:val="TAC"/>
            </w:pPr>
            <w:r>
              <w:t>0.88</w:t>
            </w:r>
          </w:p>
        </w:tc>
        <w:tc>
          <w:tcPr>
            <w:tcW w:w="1051" w:type="dxa"/>
            <w:vAlign w:val="center"/>
          </w:tcPr>
          <w:p w14:paraId="643A0A14" w14:textId="77777777" w:rsidR="00AA744A" w:rsidRDefault="00944D31">
            <w:pPr>
              <w:pStyle w:val="TAC"/>
            </w:pPr>
            <w:r>
              <w:t>6.84</w:t>
            </w:r>
          </w:p>
        </w:tc>
      </w:tr>
      <w:tr w:rsidR="00AA744A" w14:paraId="0A54BBB6" w14:textId="77777777">
        <w:trPr>
          <w:jc w:val="center"/>
        </w:trPr>
        <w:tc>
          <w:tcPr>
            <w:tcW w:w="4106" w:type="dxa"/>
            <w:vMerge w:val="restart"/>
          </w:tcPr>
          <w:p w14:paraId="503DCFF5" w14:textId="77777777" w:rsidR="00AA744A" w:rsidRDefault="00944D31">
            <w:pPr>
              <w:pStyle w:val="TAC"/>
            </w:pPr>
            <w:r>
              <w:t>[Case E39], [DH, perfect sync], [FR2], [Multi-RTT, MUSIC, select based on RSRP, RAIM]</w:t>
            </w:r>
          </w:p>
        </w:tc>
        <w:tc>
          <w:tcPr>
            <w:tcW w:w="1559" w:type="dxa"/>
          </w:tcPr>
          <w:p w14:paraId="6E5FB8E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9455A05" w14:textId="77777777" w:rsidR="00AA744A" w:rsidRDefault="00944D31">
            <w:pPr>
              <w:pStyle w:val="TAC"/>
            </w:pPr>
            <w:r>
              <w:t>0.013</w:t>
            </w:r>
          </w:p>
        </w:tc>
        <w:tc>
          <w:tcPr>
            <w:tcW w:w="850" w:type="dxa"/>
            <w:vAlign w:val="center"/>
          </w:tcPr>
          <w:p w14:paraId="249B656F" w14:textId="77777777" w:rsidR="00AA744A" w:rsidRDefault="00944D31">
            <w:pPr>
              <w:pStyle w:val="TAC"/>
            </w:pPr>
            <w:r>
              <w:t>0.019</w:t>
            </w:r>
          </w:p>
        </w:tc>
        <w:tc>
          <w:tcPr>
            <w:tcW w:w="851" w:type="dxa"/>
            <w:vAlign w:val="center"/>
          </w:tcPr>
          <w:p w14:paraId="788F1136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1051" w:type="dxa"/>
            <w:vAlign w:val="center"/>
          </w:tcPr>
          <w:p w14:paraId="2394462C" w14:textId="77777777" w:rsidR="00AA744A" w:rsidRDefault="00944D31">
            <w:pPr>
              <w:pStyle w:val="TAC"/>
            </w:pPr>
            <w:r>
              <w:t>4.12</w:t>
            </w:r>
          </w:p>
        </w:tc>
      </w:tr>
      <w:tr w:rsidR="00AA744A" w14:paraId="4F086172" w14:textId="77777777">
        <w:trPr>
          <w:jc w:val="center"/>
        </w:trPr>
        <w:tc>
          <w:tcPr>
            <w:tcW w:w="4106" w:type="dxa"/>
            <w:vMerge/>
          </w:tcPr>
          <w:p w14:paraId="6FB1F1A8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1890B13F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01EC7111" w14:textId="77777777" w:rsidR="00AA744A" w:rsidRDefault="00944D31">
            <w:pPr>
              <w:pStyle w:val="TAC"/>
            </w:pPr>
            <w:r>
              <w:t>0.018</w:t>
            </w:r>
          </w:p>
        </w:tc>
        <w:tc>
          <w:tcPr>
            <w:tcW w:w="850" w:type="dxa"/>
            <w:vAlign w:val="center"/>
          </w:tcPr>
          <w:p w14:paraId="66BA4EF9" w14:textId="77777777" w:rsidR="00AA744A" w:rsidRDefault="00944D31">
            <w:pPr>
              <w:pStyle w:val="TAC"/>
            </w:pPr>
            <w:r>
              <w:t>0.065</w:t>
            </w:r>
          </w:p>
        </w:tc>
        <w:tc>
          <w:tcPr>
            <w:tcW w:w="851" w:type="dxa"/>
            <w:vAlign w:val="center"/>
          </w:tcPr>
          <w:p w14:paraId="14749056" w14:textId="77777777" w:rsidR="00AA744A" w:rsidRDefault="00944D31">
            <w:pPr>
              <w:pStyle w:val="TAC"/>
            </w:pPr>
            <w:r>
              <w:t>0.59</w:t>
            </w:r>
          </w:p>
        </w:tc>
        <w:tc>
          <w:tcPr>
            <w:tcW w:w="1051" w:type="dxa"/>
            <w:vAlign w:val="center"/>
          </w:tcPr>
          <w:p w14:paraId="56D1F09B" w14:textId="77777777" w:rsidR="00AA744A" w:rsidRDefault="00944D31">
            <w:pPr>
              <w:pStyle w:val="TAC"/>
            </w:pPr>
            <w:r>
              <w:t>4.82</w:t>
            </w:r>
          </w:p>
        </w:tc>
      </w:tr>
      <w:tr w:rsidR="00AA744A" w14:paraId="18ABE4BB" w14:textId="77777777">
        <w:trPr>
          <w:jc w:val="center"/>
        </w:trPr>
        <w:tc>
          <w:tcPr>
            <w:tcW w:w="4106" w:type="dxa"/>
            <w:vMerge w:val="restart"/>
          </w:tcPr>
          <w:p w14:paraId="0F8F24EA" w14:textId="77777777" w:rsidR="00AA744A" w:rsidRDefault="00944D31">
            <w:pPr>
              <w:pStyle w:val="TAC"/>
            </w:pPr>
            <w:r>
              <w:t>[Case E40], [DH, sync error 50ns], [FR2], [Multi-RTT, MUSIC, select based on RSRP, RAIM]</w:t>
            </w:r>
          </w:p>
        </w:tc>
        <w:tc>
          <w:tcPr>
            <w:tcW w:w="1559" w:type="dxa"/>
          </w:tcPr>
          <w:p w14:paraId="0187D7F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5374BFA0" w14:textId="77777777" w:rsidR="00AA744A" w:rsidRDefault="00944D31">
            <w:pPr>
              <w:pStyle w:val="TAC"/>
            </w:pPr>
            <w:r>
              <w:t>0.013</w:t>
            </w:r>
          </w:p>
        </w:tc>
        <w:tc>
          <w:tcPr>
            <w:tcW w:w="850" w:type="dxa"/>
            <w:vAlign w:val="center"/>
          </w:tcPr>
          <w:p w14:paraId="40E82D00" w14:textId="77777777" w:rsidR="00AA744A" w:rsidRDefault="00944D31">
            <w:pPr>
              <w:pStyle w:val="TAC"/>
            </w:pPr>
            <w:r>
              <w:t>0.019</w:t>
            </w:r>
          </w:p>
        </w:tc>
        <w:tc>
          <w:tcPr>
            <w:tcW w:w="851" w:type="dxa"/>
            <w:vAlign w:val="center"/>
          </w:tcPr>
          <w:p w14:paraId="26133012" w14:textId="77777777" w:rsidR="00AA744A" w:rsidRDefault="00944D31">
            <w:pPr>
              <w:pStyle w:val="TAC"/>
            </w:pPr>
            <w:r>
              <w:t>0.039</w:t>
            </w:r>
          </w:p>
        </w:tc>
        <w:tc>
          <w:tcPr>
            <w:tcW w:w="1051" w:type="dxa"/>
            <w:vAlign w:val="center"/>
          </w:tcPr>
          <w:p w14:paraId="4927D890" w14:textId="77777777" w:rsidR="00AA744A" w:rsidRDefault="00944D31">
            <w:pPr>
              <w:pStyle w:val="TAC"/>
            </w:pPr>
            <w:r>
              <w:t>4.26</w:t>
            </w:r>
          </w:p>
        </w:tc>
      </w:tr>
      <w:tr w:rsidR="00AA744A" w14:paraId="2C6921F0" w14:textId="77777777">
        <w:trPr>
          <w:jc w:val="center"/>
        </w:trPr>
        <w:tc>
          <w:tcPr>
            <w:tcW w:w="4106" w:type="dxa"/>
            <w:vMerge/>
          </w:tcPr>
          <w:p w14:paraId="15729A4D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68963092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64D23E82" w14:textId="77777777" w:rsidR="00AA744A" w:rsidRDefault="00944D31">
            <w:pPr>
              <w:pStyle w:val="TAC"/>
            </w:pPr>
            <w:r>
              <w:t>0.033</w:t>
            </w:r>
          </w:p>
        </w:tc>
        <w:tc>
          <w:tcPr>
            <w:tcW w:w="850" w:type="dxa"/>
            <w:vAlign w:val="center"/>
          </w:tcPr>
          <w:p w14:paraId="70B4E986" w14:textId="77777777" w:rsidR="00AA744A" w:rsidRDefault="00944D31">
            <w:pPr>
              <w:pStyle w:val="TAC"/>
            </w:pPr>
            <w:r>
              <w:t>0.081</w:t>
            </w:r>
          </w:p>
        </w:tc>
        <w:tc>
          <w:tcPr>
            <w:tcW w:w="851" w:type="dxa"/>
            <w:vAlign w:val="center"/>
          </w:tcPr>
          <w:p w14:paraId="676FB3E3" w14:textId="77777777" w:rsidR="00AA744A" w:rsidRDefault="00944D31">
            <w:pPr>
              <w:pStyle w:val="TAC"/>
            </w:pPr>
            <w:r>
              <w:t>0.78</w:t>
            </w:r>
          </w:p>
        </w:tc>
        <w:tc>
          <w:tcPr>
            <w:tcW w:w="1051" w:type="dxa"/>
            <w:vAlign w:val="center"/>
          </w:tcPr>
          <w:p w14:paraId="4354EF32" w14:textId="77777777" w:rsidR="00AA744A" w:rsidRDefault="00944D31">
            <w:pPr>
              <w:pStyle w:val="TAC"/>
            </w:pPr>
            <w:r>
              <w:t>5.49</w:t>
            </w:r>
          </w:p>
        </w:tc>
      </w:tr>
      <w:tr w:rsidR="00AA744A" w14:paraId="21ED47CB" w14:textId="77777777">
        <w:trPr>
          <w:jc w:val="center"/>
        </w:trPr>
        <w:tc>
          <w:tcPr>
            <w:tcW w:w="4106" w:type="dxa"/>
            <w:vMerge w:val="restart"/>
          </w:tcPr>
          <w:p w14:paraId="5847C6AF" w14:textId="77777777" w:rsidR="00AA744A" w:rsidRDefault="00944D31">
            <w:pPr>
              <w:pStyle w:val="TAC"/>
            </w:pPr>
            <w:r>
              <w:t>[Case E41], [SH, perfect sync], [FR1], [Multi-RTT, MUSIC, select based on first/median peak, RAIM]</w:t>
            </w:r>
          </w:p>
        </w:tc>
        <w:tc>
          <w:tcPr>
            <w:tcW w:w="1559" w:type="dxa"/>
          </w:tcPr>
          <w:p w14:paraId="549E00E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C94F216" w14:textId="77777777" w:rsidR="00AA744A" w:rsidRDefault="00944D31">
            <w:pPr>
              <w:pStyle w:val="TAC"/>
            </w:pPr>
            <w:r>
              <w:t>0.040</w:t>
            </w:r>
          </w:p>
        </w:tc>
        <w:tc>
          <w:tcPr>
            <w:tcW w:w="850" w:type="dxa"/>
            <w:vAlign w:val="center"/>
          </w:tcPr>
          <w:p w14:paraId="091805DF" w14:textId="77777777" w:rsidR="00AA744A" w:rsidRDefault="00944D31">
            <w:pPr>
              <w:pStyle w:val="TAC"/>
            </w:pPr>
            <w:r>
              <w:t>0.050</w:t>
            </w:r>
          </w:p>
        </w:tc>
        <w:tc>
          <w:tcPr>
            <w:tcW w:w="851" w:type="dxa"/>
            <w:vAlign w:val="center"/>
          </w:tcPr>
          <w:p w14:paraId="79A5E13F" w14:textId="77777777" w:rsidR="00AA744A" w:rsidRDefault="00944D31">
            <w:pPr>
              <w:pStyle w:val="TAC"/>
            </w:pPr>
            <w:r>
              <w:t>0.068</w:t>
            </w:r>
          </w:p>
        </w:tc>
        <w:tc>
          <w:tcPr>
            <w:tcW w:w="1051" w:type="dxa"/>
            <w:vAlign w:val="center"/>
          </w:tcPr>
          <w:p w14:paraId="6BBF38A7" w14:textId="77777777" w:rsidR="00AA744A" w:rsidRDefault="00944D31">
            <w:pPr>
              <w:pStyle w:val="TAC"/>
            </w:pPr>
            <w:r>
              <w:t>0.092</w:t>
            </w:r>
          </w:p>
        </w:tc>
      </w:tr>
      <w:tr w:rsidR="00AA744A" w14:paraId="35687A8A" w14:textId="77777777">
        <w:trPr>
          <w:jc w:val="center"/>
        </w:trPr>
        <w:tc>
          <w:tcPr>
            <w:tcW w:w="4106" w:type="dxa"/>
            <w:vMerge/>
          </w:tcPr>
          <w:p w14:paraId="26E80A98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2EEB2683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0E313966" w14:textId="77777777" w:rsidR="00AA744A" w:rsidRDefault="00944D31">
            <w:pPr>
              <w:pStyle w:val="TAC"/>
            </w:pPr>
            <w:r>
              <w:t>0.044</w:t>
            </w:r>
          </w:p>
        </w:tc>
        <w:tc>
          <w:tcPr>
            <w:tcW w:w="850" w:type="dxa"/>
            <w:vAlign w:val="center"/>
          </w:tcPr>
          <w:p w14:paraId="1173AE50" w14:textId="77777777" w:rsidR="00AA744A" w:rsidRDefault="00944D31">
            <w:pPr>
              <w:pStyle w:val="TAC"/>
            </w:pPr>
            <w:r>
              <w:t>0.066</w:t>
            </w:r>
          </w:p>
        </w:tc>
        <w:tc>
          <w:tcPr>
            <w:tcW w:w="851" w:type="dxa"/>
            <w:vAlign w:val="center"/>
          </w:tcPr>
          <w:p w14:paraId="1DF2E5A4" w14:textId="77777777" w:rsidR="00AA744A" w:rsidRDefault="00944D31">
            <w:pPr>
              <w:pStyle w:val="TAC"/>
            </w:pPr>
            <w:r>
              <w:t>0.097</w:t>
            </w:r>
          </w:p>
        </w:tc>
        <w:tc>
          <w:tcPr>
            <w:tcW w:w="1051" w:type="dxa"/>
            <w:vAlign w:val="center"/>
          </w:tcPr>
          <w:p w14:paraId="0A608F5C" w14:textId="77777777" w:rsidR="00AA744A" w:rsidRDefault="00944D31">
            <w:pPr>
              <w:pStyle w:val="TAC"/>
            </w:pPr>
            <w:r>
              <w:t>0.24</w:t>
            </w:r>
          </w:p>
        </w:tc>
      </w:tr>
      <w:tr w:rsidR="00AA744A" w14:paraId="61BB405A" w14:textId="77777777">
        <w:trPr>
          <w:jc w:val="center"/>
        </w:trPr>
        <w:tc>
          <w:tcPr>
            <w:tcW w:w="4106" w:type="dxa"/>
            <w:vMerge w:val="restart"/>
          </w:tcPr>
          <w:p w14:paraId="0431C9DE" w14:textId="77777777" w:rsidR="00AA744A" w:rsidRDefault="00944D31">
            <w:pPr>
              <w:pStyle w:val="TAC"/>
            </w:pPr>
            <w:r>
              <w:t>[Case E42], [SH, sync error 50ns], [FR1], [Multi-RTT, MUSIC, select based on first/median peak, RAIM]</w:t>
            </w:r>
          </w:p>
        </w:tc>
        <w:tc>
          <w:tcPr>
            <w:tcW w:w="1559" w:type="dxa"/>
          </w:tcPr>
          <w:p w14:paraId="0519F2F0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F8997E2" w14:textId="77777777" w:rsidR="00AA744A" w:rsidRDefault="00944D31">
            <w:pPr>
              <w:pStyle w:val="TAC"/>
            </w:pPr>
            <w:r>
              <w:t>0.048</w:t>
            </w:r>
          </w:p>
        </w:tc>
        <w:tc>
          <w:tcPr>
            <w:tcW w:w="850" w:type="dxa"/>
            <w:vAlign w:val="center"/>
          </w:tcPr>
          <w:p w14:paraId="6C94A9DE" w14:textId="77777777" w:rsidR="00AA744A" w:rsidRDefault="00944D31">
            <w:pPr>
              <w:pStyle w:val="TAC"/>
            </w:pPr>
            <w:r>
              <w:t>0.058</w:t>
            </w:r>
          </w:p>
        </w:tc>
        <w:tc>
          <w:tcPr>
            <w:tcW w:w="851" w:type="dxa"/>
            <w:vAlign w:val="center"/>
          </w:tcPr>
          <w:p w14:paraId="1E4591A7" w14:textId="77777777" w:rsidR="00AA744A" w:rsidRDefault="00944D31">
            <w:pPr>
              <w:pStyle w:val="TAC"/>
            </w:pPr>
            <w:r>
              <w:t>0.067</w:t>
            </w:r>
          </w:p>
        </w:tc>
        <w:tc>
          <w:tcPr>
            <w:tcW w:w="1051" w:type="dxa"/>
            <w:vAlign w:val="center"/>
          </w:tcPr>
          <w:p w14:paraId="6DF16BA3" w14:textId="77777777" w:rsidR="00AA744A" w:rsidRDefault="00944D31">
            <w:pPr>
              <w:pStyle w:val="TAC"/>
            </w:pPr>
            <w:r>
              <w:t>0.092</w:t>
            </w:r>
          </w:p>
        </w:tc>
      </w:tr>
      <w:tr w:rsidR="00AA744A" w14:paraId="44B316BE" w14:textId="77777777">
        <w:trPr>
          <w:jc w:val="center"/>
        </w:trPr>
        <w:tc>
          <w:tcPr>
            <w:tcW w:w="4106" w:type="dxa"/>
            <w:vMerge/>
          </w:tcPr>
          <w:p w14:paraId="67A0AB83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19E0B33C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5C48B4D3" w14:textId="77777777" w:rsidR="00AA744A" w:rsidRDefault="00944D31">
            <w:pPr>
              <w:pStyle w:val="TAC"/>
            </w:pPr>
            <w:r>
              <w:t>0.049</w:t>
            </w:r>
          </w:p>
        </w:tc>
        <w:tc>
          <w:tcPr>
            <w:tcW w:w="850" w:type="dxa"/>
            <w:vAlign w:val="center"/>
          </w:tcPr>
          <w:p w14:paraId="6C4DED0C" w14:textId="77777777" w:rsidR="00AA744A" w:rsidRDefault="00944D31">
            <w:pPr>
              <w:pStyle w:val="TAC"/>
            </w:pPr>
            <w:r>
              <w:t>0.069</w:t>
            </w:r>
          </w:p>
        </w:tc>
        <w:tc>
          <w:tcPr>
            <w:tcW w:w="851" w:type="dxa"/>
            <w:vAlign w:val="center"/>
          </w:tcPr>
          <w:p w14:paraId="048BE2DE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1051" w:type="dxa"/>
            <w:vAlign w:val="center"/>
          </w:tcPr>
          <w:p w14:paraId="058B1BB8" w14:textId="77777777" w:rsidR="00AA744A" w:rsidRDefault="00944D31">
            <w:pPr>
              <w:pStyle w:val="TAC"/>
            </w:pPr>
            <w:r>
              <w:t>0.23</w:t>
            </w:r>
          </w:p>
        </w:tc>
      </w:tr>
      <w:tr w:rsidR="00AA744A" w14:paraId="1D5F10AC" w14:textId="77777777">
        <w:trPr>
          <w:jc w:val="center"/>
        </w:trPr>
        <w:tc>
          <w:tcPr>
            <w:tcW w:w="4106" w:type="dxa"/>
            <w:vMerge w:val="restart"/>
          </w:tcPr>
          <w:p w14:paraId="257C5A01" w14:textId="77777777" w:rsidR="00AA744A" w:rsidRDefault="00944D31">
            <w:pPr>
              <w:pStyle w:val="TAC"/>
            </w:pPr>
            <w:r>
              <w:t>[Case E43], [SH, perfect sync], [FR2], [Multi-RTT, MUSIC, select based on first/median peak, RAIM]</w:t>
            </w:r>
          </w:p>
        </w:tc>
        <w:tc>
          <w:tcPr>
            <w:tcW w:w="1559" w:type="dxa"/>
          </w:tcPr>
          <w:p w14:paraId="2E95B02E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3F94AA0E" w14:textId="77777777" w:rsidR="00AA744A" w:rsidRDefault="00944D31">
            <w:pPr>
              <w:pStyle w:val="TAC"/>
            </w:pPr>
            <w:r>
              <w:t>0.010</w:t>
            </w:r>
          </w:p>
        </w:tc>
        <w:tc>
          <w:tcPr>
            <w:tcW w:w="850" w:type="dxa"/>
            <w:vAlign w:val="center"/>
          </w:tcPr>
          <w:p w14:paraId="454CB0A7" w14:textId="77777777" w:rsidR="00AA744A" w:rsidRDefault="00944D31">
            <w:pPr>
              <w:pStyle w:val="TAC"/>
            </w:pPr>
            <w:r>
              <w:t>0.014</w:t>
            </w:r>
          </w:p>
        </w:tc>
        <w:tc>
          <w:tcPr>
            <w:tcW w:w="851" w:type="dxa"/>
            <w:vAlign w:val="center"/>
          </w:tcPr>
          <w:p w14:paraId="2A21E125" w14:textId="77777777" w:rsidR="00AA744A" w:rsidRDefault="00944D31">
            <w:pPr>
              <w:pStyle w:val="TAC"/>
            </w:pPr>
            <w:r>
              <w:t>0.018</w:t>
            </w:r>
          </w:p>
        </w:tc>
        <w:tc>
          <w:tcPr>
            <w:tcW w:w="1051" w:type="dxa"/>
            <w:vAlign w:val="center"/>
          </w:tcPr>
          <w:p w14:paraId="70C7002F" w14:textId="77777777" w:rsidR="00AA744A" w:rsidRDefault="00944D31">
            <w:pPr>
              <w:pStyle w:val="TAC"/>
            </w:pPr>
            <w:r>
              <w:t>0.030</w:t>
            </w:r>
          </w:p>
        </w:tc>
      </w:tr>
      <w:tr w:rsidR="00AA744A" w14:paraId="313745CB" w14:textId="77777777">
        <w:trPr>
          <w:jc w:val="center"/>
        </w:trPr>
        <w:tc>
          <w:tcPr>
            <w:tcW w:w="4106" w:type="dxa"/>
            <w:vMerge/>
          </w:tcPr>
          <w:p w14:paraId="630F6B3A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61917A9E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2519E47B" w14:textId="77777777" w:rsidR="00AA744A" w:rsidRDefault="00944D31">
            <w:pPr>
              <w:pStyle w:val="TAC"/>
            </w:pPr>
            <w:r>
              <w:t>0.013</w:t>
            </w:r>
          </w:p>
        </w:tc>
        <w:tc>
          <w:tcPr>
            <w:tcW w:w="850" w:type="dxa"/>
            <w:vAlign w:val="center"/>
          </w:tcPr>
          <w:p w14:paraId="6D5EF76E" w14:textId="77777777" w:rsidR="00AA744A" w:rsidRDefault="00944D31">
            <w:pPr>
              <w:pStyle w:val="TAC"/>
            </w:pPr>
            <w:r>
              <w:t>0.019</w:t>
            </w:r>
          </w:p>
        </w:tc>
        <w:tc>
          <w:tcPr>
            <w:tcW w:w="851" w:type="dxa"/>
            <w:vAlign w:val="center"/>
          </w:tcPr>
          <w:p w14:paraId="6F47325E" w14:textId="77777777" w:rsidR="00AA744A" w:rsidRDefault="00944D31">
            <w:pPr>
              <w:pStyle w:val="TAC"/>
            </w:pPr>
            <w:r>
              <w:t>0.030</w:t>
            </w:r>
          </w:p>
        </w:tc>
        <w:tc>
          <w:tcPr>
            <w:tcW w:w="1051" w:type="dxa"/>
            <w:vAlign w:val="center"/>
          </w:tcPr>
          <w:p w14:paraId="19642049" w14:textId="77777777" w:rsidR="00AA744A" w:rsidRDefault="00944D31">
            <w:pPr>
              <w:pStyle w:val="TAC"/>
            </w:pPr>
            <w:r>
              <w:t>0.055</w:t>
            </w:r>
          </w:p>
        </w:tc>
      </w:tr>
      <w:tr w:rsidR="00AA744A" w14:paraId="516CA87A" w14:textId="77777777">
        <w:trPr>
          <w:jc w:val="center"/>
        </w:trPr>
        <w:tc>
          <w:tcPr>
            <w:tcW w:w="4106" w:type="dxa"/>
            <w:vMerge w:val="restart"/>
          </w:tcPr>
          <w:p w14:paraId="307D5C35" w14:textId="77777777" w:rsidR="00AA744A" w:rsidRDefault="00944D31">
            <w:pPr>
              <w:pStyle w:val="TAC"/>
            </w:pPr>
            <w:r>
              <w:t>[Case E44], [SH, sync error 50ns], [FR2], [Multi-RTT, MUSIC, select based on first/median peak, RAIM]</w:t>
            </w:r>
          </w:p>
        </w:tc>
        <w:tc>
          <w:tcPr>
            <w:tcW w:w="1559" w:type="dxa"/>
          </w:tcPr>
          <w:p w14:paraId="5447207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7B54C72" w14:textId="77777777" w:rsidR="00AA744A" w:rsidRDefault="00944D31">
            <w:pPr>
              <w:pStyle w:val="TAC"/>
            </w:pPr>
            <w:r>
              <w:t>0.012</w:t>
            </w:r>
          </w:p>
        </w:tc>
        <w:tc>
          <w:tcPr>
            <w:tcW w:w="850" w:type="dxa"/>
            <w:vAlign w:val="center"/>
          </w:tcPr>
          <w:p w14:paraId="11429BBE" w14:textId="77777777" w:rsidR="00AA744A" w:rsidRDefault="00944D31">
            <w:pPr>
              <w:pStyle w:val="TAC"/>
            </w:pPr>
            <w:r>
              <w:t>0.016</w:t>
            </w:r>
          </w:p>
        </w:tc>
        <w:tc>
          <w:tcPr>
            <w:tcW w:w="851" w:type="dxa"/>
            <w:vAlign w:val="center"/>
          </w:tcPr>
          <w:p w14:paraId="435D71D5" w14:textId="77777777" w:rsidR="00AA744A" w:rsidRDefault="00944D31">
            <w:pPr>
              <w:pStyle w:val="TAC"/>
            </w:pPr>
            <w:r>
              <w:t>0.021</w:t>
            </w:r>
          </w:p>
        </w:tc>
        <w:tc>
          <w:tcPr>
            <w:tcW w:w="1051" w:type="dxa"/>
            <w:vAlign w:val="center"/>
          </w:tcPr>
          <w:p w14:paraId="72E4DFDA" w14:textId="77777777" w:rsidR="00AA744A" w:rsidRDefault="00944D31">
            <w:pPr>
              <w:pStyle w:val="TAC"/>
            </w:pPr>
            <w:r>
              <w:t>0.037</w:t>
            </w:r>
          </w:p>
        </w:tc>
      </w:tr>
      <w:tr w:rsidR="00AA744A" w14:paraId="70D598D8" w14:textId="77777777">
        <w:trPr>
          <w:jc w:val="center"/>
        </w:trPr>
        <w:tc>
          <w:tcPr>
            <w:tcW w:w="4106" w:type="dxa"/>
            <w:vMerge/>
          </w:tcPr>
          <w:p w14:paraId="50883AF1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154A1B9A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57119393" w14:textId="77777777" w:rsidR="00AA744A" w:rsidRDefault="00944D31">
            <w:pPr>
              <w:pStyle w:val="TAC"/>
            </w:pPr>
            <w:r>
              <w:t>0.016</w:t>
            </w:r>
          </w:p>
        </w:tc>
        <w:tc>
          <w:tcPr>
            <w:tcW w:w="850" w:type="dxa"/>
            <w:vAlign w:val="center"/>
          </w:tcPr>
          <w:p w14:paraId="585743D2" w14:textId="77777777" w:rsidR="00AA744A" w:rsidRDefault="00944D31">
            <w:pPr>
              <w:pStyle w:val="TAC"/>
            </w:pPr>
            <w:r>
              <w:t>0.021</w:t>
            </w:r>
          </w:p>
        </w:tc>
        <w:tc>
          <w:tcPr>
            <w:tcW w:w="851" w:type="dxa"/>
            <w:vAlign w:val="center"/>
          </w:tcPr>
          <w:p w14:paraId="26D1ABD4" w14:textId="77777777" w:rsidR="00AA744A" w:rsidRDefault="00944D31">
            <w:pPr>
              <w:pStyle w:val="TAC"/>
            </w:pPr>
            <w:r>
              <w:t>0.033</w:t>
            </w:r>
          </w:p>
        </w:tc>
        <w:tc>
          <w:tcPr>
            <w:tcW w:w="1051" w:type="dxa"/>
            <w:vAlign w:val="center"/>
          </w:tcPr>
          <w:p w14:paraId="54B9A401" w14:textId="77777777" w:rsidR="00AA744A" w:rsidRDefault="00944D31">
            <w:pPr>
              <w:pStyle w:val="TAC"/>
            </w:pPr>
            <w:r>
              <w:t>0.072</w:t>
            </w:r>
          </w:p>
        </w:tc>
      </w:tr>
      <w:tr w:rsidR="00AA744A" w14:paraId="1FFD42E8" w14:textId="77777777">
        <w:trPr>
          <w:jc w:val="center"/>
        </w:trPr>
        <w:tc>
          <w:tcPr>
            <w:tcW w:w="4106" w:type="dxa"/>
            <w:vMerge w:val="restart"/>
          </w:tcPr>
          <w:p w14:paraId="4D55988B" w14:textId="77777777" w:rsidR="00AA744A" w:rsidRDefault="00944D31">
            <w:pPr>
              <w:pStyle w:val="TAC"/>
            </w:pPr>
            <w:r>
              <w:t>[Case E45], [DH, perfect sync], [FR1], [Multi-RTT, MUSIC, select based on first/median peak, RAIM]</w:t>
            </w:r>
          </w:p>
        </w:tc>
        <w:tc>
          <w:tcPr>
            <w:tcW w:w="1559" w:type="dxa"/>
          </w:tcPr>
          <w:p w14:paraId="67C9F2EC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9792D30" w14:textId="77777777" w:rsidR="00AA744A" w:rsidRDefault="00944D31">
            <w:pPr>
              <w:pStyle w:val="TAC"/>
            </w:pPr>
            <w:r>
              <w:t>0.059</w:t>
            </w:r>
          </w:p>
        </w:tc>
        <w:tc>
          <w:tcPr>
            <w:tcW w:w="850" w:type="dxa"/>
            <w:vAlign w:val="center"/>
          </w:tcPr>
          <w:p w14:paraId="48C76207" w14:textId="77777777" w:rsidR="00AA744A" w:rsidRDefault="00944D31">
            <w:pPr>
              <w:pStyle w:val="TAC"/>
            </w:pPr>
            <w:r>
              <w:t>0.083</w:t>
            </w:r>
          </w:p>
        </w:tc>
        <w:tc>
          <w:tcPr>
            <w:tcW w:w="851" w:type="dxa"/>
            <w:vAlign w:val="center"/>
          </w:tcPr>
          <w:p w14:paraId="24088D59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1051" w:type="dxa"/>
            <w:vAlign w:val="center"/>
          </w:tcPr>
          <w:p w14:paraId="77234AE6" w14:textId="77777777" w:rsidR="00AA744A" w:rsidRDefault="00944D31">
            <w:pPr>
              <w:pStyle w:val="TAC"/>
            </w:pPr>
            <w:r>
              <w:t>0.19</w:t>
            </w:r>
          </w:p>
        </w:tc>
      </w:tr>
      <w:tr w:rsidR="00AA744A" w14:paraId="23E7E316" w14:textId="77777777">
        <w:trPr>
          <w:jc w:val="center"/>
        </w:trPr>
        <w:tc>
          <w:tcPr>
            <w:tcW w:w="4106" w:type="dxa"/>
            <w:vMerge/>
          </w:tcPr>
          <w:p w14:paraId="51FC80BE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5EE3D748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65C6D253" w14:textId="77777777" w:rsidR="00AA744A" w:rsidRDefault="00944D31">
            <w:pPr>
              <w:pStyle w:val="TAC"/>
            </w:pPr>
            <w:r>
              <w:t>0.078</w:t>
            </w:r>
          </w:p>
        </w:tc>
        <w:tc>
          <w:tcPr>
            <w:tcW w:w="850" w:type="dxa"/>
            <w:vAlign w:val="center"/>
          </w:tcPr>
          <w:p w14:paraId="177FACF2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851" w:type="dxa"/>
            <w:vAlign w:val="center"/>
          </w:tcPr>
          <w:p w14:paraId="181A7DE2" w14:textId="77777777" w:rsidR="00AA744A" w:rsidRDefault="00944D31">
            <w:pPr>
              <w:pStyle w:val="TAC"/>
            </w:pPr>
            <w:r>
              <w:t>0.18</w:t>
            </w:r>
          </w:p>
        </w:tc>
        <w:tc>
          <w:tcPr>
            <w:tcW w:w="1051" w:type="dxa"/>
            <w:vAlign w:val="center"/>
          </w:tcPr>
          <w:p w14:paraId="4B5C02E5" w14:textId="77777777" w:rsidR="00AA744A" w:rsidRDefault="00944D31">
            <w:pPr>
              <w:pStyle w:val="TAC"/>
            </w:pPr>
            <w:r>
              <w:t>0.31</w:t>
            </w:r>
          </w:p>
        </w:tc>
      </w:tr>
      <w:tr w:rsidR="00AA744A" w14:paraId="080BDF11" w14:textId="77777777">
        <w:trPr>
          <w:jc w:val="center"/>
        </w:trPr>
        <w:tc>
          <w:tcPr>
            <w:tcW w:w="4106" w:type="dxa"/>
            <w:vMerge w:val="restart"/>
          </w:tcPr>
          <w:p w14:paraId="11FF78F2" w14:textId="77777777" w:rsidR="00AA744A" w:rsidRDefault="00944D31">
            <w:pPr>
              <w:pStyle w:val="TAC"/>
            </w:pPr>
            <w:r>
              <w:t>[Case E46], [DH, sync error 50ns], [FR1], [Multi-RTT, MUSIC, select based on first/median peak, RAIM]</w:t>
            </w:r>
          </w:p>
        </w:tc>
        <w:tc>
          <w:tcPr>
            <w:tcW w:w="1559" w:type="dxa"/>
          </w:tcPr>
          <w:p w14:paraId="10CF8700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047ACF7D" w14:textId="77777777" w:rsidR="00AA744A" w:rsidRDefault="00944D31">
            <w:pPr>
              <w:pStyle w:val="TAC"/>
            </w:pPr>
            <w:r>
              <w:t>0.060</w:t>
            </w:r>
          </w:p>
        </w:tc>
        <w:tc>
          <w:tcPr>
            <w:tcW w:w="850" w:type="dxa"/>
            <w:vAlign w:val="center"/>
          </w:tcPr>
          <w:p w14:paraId="7676A2A2" w14:textId="77777777" w:rsidR="00AA744A" w:rsidRDefault="00944D31">
            <w:pPr>
              <w:pStyle w:val="TAC"/>
            </w:pPr>
            <w:r>
              <w:t>0.091</w:t>
            </w:r>
          </w:p>
        </w:tc>
        <w:tc>
          <w:tcPr>
            <w:tcW w:w="851" w:type="dxa"/>
            <w:vAlign w:val="center"/>
          </w:tcPr>
          <w:p w14:paraId="404A11D8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1051" w:type="dxa"/>
            <w:vAlign w:val="center"/>
          </w:tcPr>
          <w:p w14:paraId="749B6202" w14:textId="77777777" w:rsidR="00AA744A" w:rsidRDefault="00944D31">
            <w:pPr>
              <w:pStyle w:val="TAC"/>
            </w:pPr>
            <w:r>
              <w:t>0.20</w:t>
            </w:r>
          </w:p>
        </w:tc>
      </w:tr>
      <w:tr w:rsidR="00AA744A" w14:paraId="70EC042E" w14:textId="77777777">
        <w:trPr>
          <w:jc w:val="center"/>
        </w:trPr>
        <w:tc>
          <w:tcPr>
            <w:tcW w:w="4106" w:type="dxa"/>
            <w:vMerge/>
          </w:tcPr>
          <w:p w14:paraId="4A7937DD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2760E4F7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4B3C9CBD" w14:textId="77777777" w:rsidR="00AA744A" w:rsidRDefault="00944D31">
            <w:pPr>
              <w:pStyle w:val="TAC"/>
            </w:pPr>
            <w:r>
              <w:t>0.086</w:t>
            </w:r>
          </w:p>
        </w:tc>
        <w:tc>
          <w:tcPr>
            <w:tcW w:w="850" w:type="dxa"/>
            <w:vAlign w:val="center"/>
          </w:tcPr>
          <w:p w14:paraId="6F55E3A9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851" w:type="dxa"/>
            <w:vAlign w:val="center"/>
          </w:tcPr>
          <w:p w14:paraId="4D0BC4E7" w14:textId="77777777" w:rsidR="00AA744A" w:rsidRDefault="00944D31">
            <w:pPr>
              <w:pStyle w:val="TAC"/>
            </w:pPr>
            <w:r>
              <w:t>0.19</w:t>
            </w:r>
          </w:p>
        </w:tc>
        <w:tc>
          <w:tcPr>
            <w:tcW w:w="1051" w:type="dxa"/>
            <w:vAlign w:val="center"/>
          </w:tcPr>
          <w:p w14:paraId="578DAB28" w14:textId="77777777" w:rsidR="00AA744A" w:rsidRDefault="00944D31">
            <w:pPr>
              <w:pStyle w:val="TAC"/>
            </w:pPr>
            <w:r>
              <w:t>0.35</w:t>
            </w:r>
          </w:p>
        </w:tc>
      </w:tr>
      <w:tr w:rsidR="00AA744A" w14:paraId="2F46F7D9" w14:textId="77777777">
        <w:trPr>
          <w:jc w:val="center"/>
        </w:trPr>
        <w:tc>
          <w:tcPr>
            <w:tcW w:w="4106" w:type="dxa"/>
            <w:vMerge w:val="restart"/>
          </w:tcPr>
          <w:p w14:paraId="29695312" w14:textId="77777777" w:rsidR="00AA744A" w:rsidRDefault="00944D31">
            <w:pPr>
              <w:pStyle w:val="TAC"/>
            </w:pPr>
            <w:r>
              <w:t>[Case E47], [DH, perfect sync], [FR2], [Multi-RTT, MUSIC, select based on first/median peak, RAIM]</w:t>
            </w:r>
          </w:p>
        </w:tc>
        <w:tc>
          <w:tcPr>
            <w:tcW w:w="1559" w:type="dxa"/>
          </w:tcPr>
          <w:p w14:paraId="48A4A4D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F54BAFF" w14:textId="77777777" w:rsidR="00AA744A" w:rsidRDefault="00944D31">
            <w:pPr>
              <w:pStyle w:val="TAC"/>
            </w:pPr>
            <w:r>
              <w:t>0.012</w:t>
            </w:r>
          </w:p>
        </w:tc>
        <w:tc>
          <w:tcPr>
            <w:tcW w:w="850" w:type="dxa"/>
            <w:vAlign w:val="center"/>
          </w:tcPr>
          <w:p w14:paraId="2096C23F" w14:textId="77777777" w:rsidR="00AA744A" w:rsidRDefault="00944D31">
            <w:pPr>
              <w:pStyle w:val="TAC"/>
            </w:pPr>
            <w:r>
              <w:t>0.016</w:t>
            </w:r>
          </w:p>
        </w:tc>
        <w:tc>
          <w:tcPr>
            <w:tcW w:w="851" w:type="dxa"/>
            <w:vAlign w:val="center"/>
          </w:tcPr>
          <w:p w14:paraId="52A6BD3B" w14:textId="77777777" w:rsidR="00AA744A" w:rsidRDefault="00944D31">
            <w:pPr>
              <w:pStyle w:val="TAC"/>
            </w:pPr>
            <w:r>
              <w:t>0.020</w:t>
            </w:r>
          </w:p>
        </w:tc>
        <w:tc>
          <w:tcPr>
            <w:tcW w:w="1051" w:type="dxa"/>
            <w:vAlign w:val="center"/>
          </w:tcPr>
          <w:p w14:paraId="61B6722C" w14:textId="77777777" w:rsidR="00AA744A" w:rsidRDefault="00944D31">
            <w:pPr>
              <w:pStyle w:val="TAC"/>
            </w:pPr>
            <w:r>
              <w:t>0.048</w:t>
            </w:r>
          </w:p>
        </w:tc>
      </w:tr>
      <w:tr w:rsidR="00AA744A" w14:paraId="7FFA4F22" w14:textId="77777777">
        <w:trPr>
          <w:jc w:val="center"/>
        </w:trPr>
        <w:tc>
          <w:tcPr>
            <w:tcW w:w="4106" w:type="dxa"/>
            <w:vMerge/>
          </w:tcPr>
          <w:p w14:paraId="509F0EF5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010D9FA7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02B28A8F" w14:textId="77777777" w:rsidR="00AA744A" w:rsidRDefault="00944D31">
            <w:pPr>
              <w:pStyle w:val="TAC"/>
            </w:pPr>
            <w:r>
              <w:t>0.013</w:t>
            </w:r>
          </w:p>
        </w:tc>
        <w:tc>
          <w:tcPr>
            <w:tcW w:w="850" w:type="dxa"/>
            <w:vAlign w:val="center"/>
          </w:tcPr>
          <w:p w14:paraId="6D3435DA" w14:textId="77777777" w:rsidR="00AA744A" w:rsidRDefault="00944D31">
            <w:pPr>
              <w:pStyle w:val="TAC"/>
            </w:pPr>
            <w:r>
              <w:t>0.018</w:t>
            </w:r>
          </w:p>
        </w:tc>
        <w:tc>
          <w:tcPr>
            <w:tcW w:w="851" w:type="dxa"/>
            <w:vAlign w:val="center"/>
          </w:tcPr>
          <w:p w14:paraId="0702CEC4" w14:textId="77777777" w:rsidR="00AA744A" w:rsidRDefault="00944D31">
            <w:pPr>
              <w:pStyle w:val="TAC"/>
            </w:pPr>
            <w:r>
              <w:t>0.029</w:t>
            </w:r>
          </w:p>
        </w:tc>
        <w:tc>
          <w:tcPr>
            <w:tcW w:w="1051" w:type="dxa"/>
            <w:vAlign w:val="center"/>
          </w:tcPr>
          <w:p w14:paraId="11C2F9EA" w14:textId="77777777" w:rsidR="00AA744A" w:rsidRDefault="00944D31">
            <w:pPr>
              <w:pStyle w:val="TAC"/>
            </w:pPr>
            <w:r>
              <w:t>0.11</w:t>
            </w:r>
          </w:p>
        </w:tc>
      </w:tr>
      <w:tr w:rsidR="00AA744A" w14:paraId="304CA243" w14:textId="77777777">
        <w:trPr>
          <w:jc w:val="center"/>
        </w:trPr>
        <w:tc>
          <w:tcPr>
            <w:tcW w:w="4106" w:type="dxa"/>
            <w:vMerge w:val="restart"/>
          </w:tcPr>
          <w:p w14:paraId="40BAD658" w14:textId="77777777" w:rsidR="00AA744A" w:rsidRDefault="00944D31">
            <w:pPr>
              <w:pStyle w:val="TAC"/>
            </w:pPr>
            <w:r>
              <w:t>[Case E48], [DH, sync error 50ns], [FR2], [Multi-RTT, MUSIC, select based on first/median peak, RAIM]</w:t>
            </w:r>
          </w:p>
        </w:tc>
        <w:tc>
          <w:tcPr>
            <w:tcW w:w="1559" w:type="dxa"/>
          </w:tcPr>
          <w:p w14:paraId="5ABDC5B5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3D56A57E" w14:textId="77777777" w:rsidR="00AA744A" w:rsidRDefault="00944D31">
            <w:pPr>
              <w:pStyle w:val="TAC"/>
            </w:pPr>
            <w:r>
              <w:t>0.013</w:t>
            </w:r>
          </w:p>
        </w:tc>
        <w:tc>
          <w:tcPr>
            <w:tcW w:w="850" w:type="dxa"/>
            <w:vAlign w:val="center"/>
          </w:tcPr>
          <w:p w14:paraId="4017AC77" w14:textId="77777777" w:rsidR="00AA744A" w:rsidRDefault="00944D31">
            <w:pPr>
              <w:pStyle w:val="TAC"/>
            </w:pPr>
            <w:r>
              <w:t>0.016</w:t>
            </w:r>
          </w:p>
        </w:tc>
        <w:tc>
          <w:tcPr>
            <w:tcW w:w="851" w:type="dxa"/>
            <w:vAlign w:val="center"/>
          </w:tcPr>
          <w:p w14:paraId="674014F7" w14:textId="77777777" w:rsidR="00AA744A" w:rsidRDefault="00944D31">
            <w:pPr>
              <w:pStyle w:val="TAC"/>
            </w:pPr>
            <w:r>
              <w:t>0.021</w:t>
            </w:r>
          </w:p>
        </w:tc>
        <w:tc>
          <w:tcPr>
            <w:tcW w:w="1051" w:type="dxa"/>
            <w:vAlign w:val="center"/>
          </w:tcPr>
          <w:p w14:paraId="2071295D" w14:textId="77777777" w:rsidR="00AA744A" w:rsidRDefault="00944D31">
            <w:pPr>
              <w:pStyle w:val="TAC"/>
            </w:pPr>
            <w:r>
              <w:t>0.051</w:t>
            </w:r>
          </w:p>
        </w:tc>
      </w:tr>
      <w:tr w:rsidR="00AA744A" w14:paraId="65904000" w14:textId="77777777">
        <w:trPr>
          <w:jc w:val="center"/>
        </w:trPr>
        <w:tc>
          <w:tcPr>
            <w:tcW w:w="4106" w:type="dxa"/>
            <w:vMerge/>
          </w:tcPr>
          <w:p w14:paraId="06F9B724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34F3888A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7DC9F344" w14:textId="77777777" w:rsidR="00AA744A" w:rsidRDefault="00944D31">
            <w:pPr>
              <w:pStyle w:val="TAC"/>
            </w:pPr>
            <w:r>
              <w:t>0.014</w:t>
            </w:r>
          </w:p>
        </w:tc>
        <w:tc>
          <w:tcPr>
            <w:tcW w:w="850" w:type="dxa"/>
            <w:vAlign w:val="center"/>
          </w:tcPr>
          <w:p w14:paraId="47866F70" w14:textId="77777777" w:rsidR="00AA744A" w:rsidRDefault="00944D31">
            <w:pPr>
              <w:pStyle w:val="TAC"/>
            </w:pPr>
            <w:r>
              <w:t>0.020</w:t>
            </w:r>
          </w:p>
        </w:tc>
        <w:tc>
          <w:tcPr>
            <w:tcW w:w="851" w:type="dxa"/>
            <w:vAlign w:val="center"/>
          </w:tcPr>
          <w:p w14:paraId="0B6DFFB8" w14:textId="77777777" w:rsidR="00AA744A" w:rsidRDefault="00944D31">
            <w:pPr>
              <w:pStyle w:val="TAC"/>
            </w:pPr>
            <w:r>
              <w:t>0.026</w:t>
            </w:r>
          </w:p>
        </w:tc>
        <w:tc>
          <w:tcPr>
            <w:tcW w:w="1051" w:type="dxa"/>
            <w:vAlign w:val="center"/>
          </w:tcPr>
          <w:p w14:paraId="15F7FC21" w14:textId="77777777" w:rsidR="00AA744A" w:rsidRDefault="00944D31">
            <w:pPr>
              <w:pStyle w:val="TAC"/>
            </w:pPr>
            <w:r>
              <w:t>0.11</w:t>
            </w:r>
          </w:p>
        </w:tc>
      </w:tr>
      <w:tr w:rsidR="00AA744A" w14:paraId="093E4CEB" w14:textId="77777777">
        <w:trPr>
          <w:jc w:val="center"/>
        </w:trPr>
        <w:tc>
          <w:tcPr>
            <w:tcW w:w="4106" w:type="dxa"/>
          </w:tcPr>
          <w:p w14:paraId="69F41AD0" w14:textId="77777777" w:rsidR="00AA744A" w:rsidRDefault="00944D31">
            <w:pPr>
              <w:pStyle w:val="TAC"/>
            </w:pPr>
            <w:r>
              <w:t>[Case E49], [SH, perfect sync], [FR1], [DL-TDOA, RAIM]</w:t>
            </w:r>
          </w:p>
          <w:p w14:paraId="54B57D18" w14:textId="77777777" w:rsidR="00AA744A" w:rsidRDefault="00944D31">
            <w:pPr>
              <w:pStyle w:val="TAC"/>
            </w:pPr>
            <w:r>
              <w:t>(Case E9)</w:t>
            </w:r>
          </w:p>
        </w:tc>
        <w:tc>
          <w:tcPr>
            <w:tcW w:w="1559" w:type="dxa"/>
            <w:vAlign w:val="center"/>
          </w:tcPr>
          <w:p w14:paraId="518CF24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736C770" w14:textId="77777777" w:rsidR="00AA744A" w:rsidRDefault="00944D31">
            <w:pPr>
              <w:pStyle w:val="TAC"/>
            </w:pPr>
            <w:r>
              <w:t>0.037</w:t>
            </w:r>
          </w:p>
        </w:tc>
        <w:tc>
          <w:tcPr>
            <w:tcW w:w="850" w:type="dxa"/>
            <w:vAlign w:val="center"/>
          </w:tcPr>
          <w:p w14:paraId="7B8DD805" w14:textId="77777777" w:rsidR="00AA744A" w:rsidRDefault="00944D31">
            <w:pPr>
              <w:pStyle w:val="TAC"/>
            </w:pPr>
            <w:r>
              <w:t>0.048</w:t>
            </w:r>
          </w:p>
        </w:tc>
        <w:tc>
          <w:tcPr>
            <w:tcW w:w="851" w:type="dxa"/>
            <w:vAlign w:val="center"/>
          </w:tcPr>
          <w:p w14:paraId="0BA52AD6" w14:textId="77777777" w:rsidR="00AA744A" w:rsidRDefault="00944D31">
            <w:pPr>
              <w:pStyle w:val="TAC"/>
            </w:pPr>
            <w:r>
              <w:t>0.069</w:t>
            </w:r>
          </w:p>
        </w:tc>
        <w:tc>
          <w:tcPr>
            <w:tcW w:w="1051" w:type="dxa"/>
            <w:vAlign w:val="center"/>
          </w:tcPr>
          <w:p w14:paraId="5A690053" w14:textId="77777777" w:rsidR="00AA744A" w:rsidRDefault="00944D31">
            <w:pPr>
              <w:pStyle w:val="TAC"/>
            </w:pPr>
            <w:r>
              <w:t>0.094</w:t>
            </w:r>
          </w:p>
        </w:tc>
      </w:tr>
      <w:tr w:rsidR="00AA744A" w14:paraId="7144F93D" w14:textId="77777777">
        <w:trPr>
          <w:jc w:val="center"/>
        </w:trPr>
        <w:tc>
          <w:tcPr>
            <w:tcW w:w="4106" w:type="dxa"/>
          </w:tcPr>
          <w:p w14:paraId="361981E7" w14:textId="77777777" w:rsidR="00AA744A" w:rsidRDefault="00944D31">
            <w:pPr>
              <w:pStyle w:val="TAC"/>
            </w:pPr>
            <w:r>
              <w:t>[Case E50], [SH, perfect sync], [FR1], [DL-TDOA, known LOS without RAIM]</w:t>
            </w:r>
          </w:p>
        </w:tc>
        <w:tc>
          <w:tcPr>
            <w:tcW w:w="1559" w:type="dxa"/>
            <w:vAlign w:val="center"/>
          </w:tcPr>
          <w:p w14:paraId="0B994D0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132D5579" w14:textId="77777777" w:rsidR="00AA744A" w:rsidRDefault="00944D31">
            <w:pPr>
              <w:pStyle w:val="TAC"/>
            </w:pPr>
            <w:r>
              <w:t>0.037</w:t>
            </w:r>
          </w:p>
        </w:tc>
        <w:tc>
          <w:tcPr>
            <w:tcW w:w="850" w:type="dxa"/>
            <w:vAlign w:val="center"/>
          </w:tcPr>
          <w:p w14:paraId="4D34B875" w14:textId="77777777" w:rsidR="00AA744A" w:rsidRDefault="00944D31">
            <w:pPr>
              <w:pStyle w:val="TAC"/>
            </w:pPr>
            <w:r>
              <w:t>0.049</w:t>
            </w:r>
          </w:p>
        </w:tc>
        <w:tc>
          <w:tcPr>
            <w:tcW w:w="851" w:type="dxa"/>
            <w:vAlign w:val="center"/>
          </w:tcPr>
          <w:p w14:paraId="7A952E80" w14:textId="77777777" w:rsidR="00AA744A" w:rsidRDefault="00944D31">
            <w:pPr>
              <w:pStyle w:val="TAC"/>
            </w:pPr>
            <w:r>
              <w:t>0.073</w:t>
            </w:r>
          </w:p>
        </w:tc>
        <w:tc>
          <w:tcPr>
            <w:tcW w:w="1051" w:type="dxa"/>
            <w:vAlign w:val="center"/>
          </w:tcPr>
          <w:p w14:paraId="4825E813" w14:textId="77777777" w:rsidR="00AA744A" w:rsidRDefault="00944D31">
            <w:pPr>
              <w:pStyle w:val="TAC"/>
            </w:pPr>
            <w:r>
              <w:t>0.096</w:t>
            </w:r>
          </w:p>
        </w:tc>
      </w:tr>
      <w:tr w:rsidR="00AA744A" w14:paraId="752D3BB5" w14:textId="77777777">
        <w:trPr>
          <w:jc w:val="center"/>
        </w:trPr>
        <w:tc>
          <w:tcPr>
            <w:tcW w:w="4106" w:type="dxa"/>
          </w:tcPr>
          <w:p w14:paraId="7E1A9F47" w14:textId="77777777" w:rsidR="00AA744A" w:rsidRDefault="00944D31">
            <w:pPr>
              <w:pStyle w:val="TAC"/>
            </w:pPr>
            <w:r>
              <w:t>[Case E51], [SH, perfect sync], [FR1], [DL-TDOA, known LOS+ RAIM]</w:t>
            </w:r>
          </w:p>
        </w:tc>
        <w:tc>
          <w:tcPr>
            <w:tcW w:w="1559" w:type="dxa"/>
            <w:vAlign w:val="center"/>
          </w:tcPr>
          <w:p w14:paraId="5E5D6C6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1140D13" w14:textId="77777777" w:rsidR="00AA744A" w:rsidRDefault="00944D31">
            <w:pPr>
              <w:pStyle w:val="TAC"/>
            </w:pPr>
            <w:r>
              <w:t>0.037</w:t>
            </w:r>
          </w:p>
        </w:tc>
        <w:tc>
          <w:tcPr>
            <w:tcW w:w="850" w:type="dxa"/>
            <w:vAlign w:val="center"/>
          </w:tcPr>
          <w:p w14:paraId="39465616" w14:textId="77777777" w:rsidR="00AA744A" w:rsidRDefault="00944D31">
            <w:pPr>
              <w:pStyle w:val="TAC"/>
            </w:pPr>
            <w:r>
              <w:t>0.047</w:t>
            </w:r>
          </w:p>
        </w:tc>
        <w:tc>
          <w:tcPr>
            <w:tcW w:w="851" w:type="dxa"/>
            <w:vAlign w:val="center"/>
          </w:tcPr>
          <w:p w14:paraId="5A616F12" w14:textId="77777777" w:rsidR="00AA744A" w:rsidRDefault="00944D31">
            <w:pPr>
              <w:pStyle w:val="TAC"/>
            </w:pPr>
            <w:r>
              <w:t>0.063</w:t>
            </w:r>
          </w:p>
        </w:tc>
        <w:tc>
          <w:tcPr>
            <w:tcW w:w="1051" w:type="dxa"/>
            <w:vAlign w:val="center"/>
          </w:tcPr>
          <w:p w14:paraId="66EEE0A6" w14:textId="77777777" w:rsidR="00AA744A" w:rsidRDefault="00944D31">
            <w:pPr>
              <w:pStyle w:val="TAC"/>
            </w:pPr>
            <w:r>
              <w:t>0.083</w:t>
            </w:r>
          </w:p>
        </w:tc>
      </w:tr>
      <w:tr w:rsidR="00AA744A" w14:paraId="4D6FE0CE" w14:textId="77777777">
        <w:trPr>
          <w:jc w:val="center"/>
        </w:trPr>
        <w:tc>
          <w:tcPr>
            <w:tcW w:w="4106" w:type="dxa"/>
          </w:tcPr>
          <w:p w14:paraId="6358952C" w14:textId="77777777" w:rsidR="00AA744A" w:rsidRDefault="00944D31">
            <w:pPr>
              <w:pStyle w:val="TAC"/>
            </w:pPr>
            <w:r>
              <w:t>[Case E52], [SH, perfect sync], [FR1], [DL-TDOA, 95% LOS without RAIM]</w:t>
            </w:r>
          </w:p>
        </w:tc>
        <w:tc>
          <w:tcPr>
            <w:tcW w:w="1559" w:type="dxa"/>
            <w:vAlign w:val="center"/>
          </w:tcPr>
          <w:p w14:paraId="585FB41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A8CC0E7" w14:textId="77777777" w:rsidR="00AA744A" w:rsidRDefault="00944D31">
            <w:pPr>
              <w:pStyle w:val="TAC"/>
            </w:pPr>
            <w:r>
              <w:t>0.039</w:t>
            </w:r>
          </w:p>
        </w:tc>
        <w:tc>
          <w:tcPr>
            <w:tcW w:w="850" w:type="dxa"/>
            <w:vAlign w:val="center"/>
          </w:tcPr>
          <w:p w14:paraId="34D142FF" w14:textId="77777777" w:rsidR="00AA744A" w:rsidRDefault="00944D31">
            <w:pPr>
              <w:pStyle w:val="TAC"/>
            </w:pPr>
            <w:r>
              <w:t>0.052</w:t>
            </w:r>
          </w:p>
        </w:tc>
        <w:tc>
          <w:tcPr>
            <w:tcW w:w="851" w:type="dxa"/>
            <w:vAlign w:val="center"/>
          </w:tcPr>
          <w:p w14:paraId="5B040BC0" w14:textId="77777777" w:rsidR="00AA744A" w:rsidRDefault="00944D31">
            <w:pPr>
              <w:pStyle w:val="TAC"/>
            </w:pPr>
            <w:r>
              <w:t>0.080</w:t>
            </w:r>
          </w:p>
        </w:tc>
        <w:tc>
          <w:tcPr>
            <w:tcW w:w="1051" w:type="dxa"/>
            <w:vAlign w:val="center"/>
          </w:tcPr>
          <w:p w14:paraId="454399CB" w14:textId="77777777" w:rsidR="00AA744A" w:rsidRDefault="00944D31">
            <w:pPr>
              <w:pStyle w:val="TAC"/>
            </w:pPr>
            <w:r>
              <w:t>2.86</w:t>
            </w:r>
          </w:p>
        </w:tc>
      </w:tr>
      <w:tr w:rsidR="00AA744A" w14:paraId="5139306C" w14:textId="77777777">
        <w:trPr>
          <w:jc w:val="center"/>
        </w:trPr>
        <w:tc>
          <w:tcPr>
            <w:tcW w:w="4106" w:type="dxa"/>
          </w:tcPr>
          <w:p w14:paraId="5810136E" w14:textId="77777777" w:rsidR="00AA744A" w:rsidRDefault="00944D31">
            <w:pPr>
              <w:pStyle w:val="TAC"/>
            </w:pPr>
            <w:r>
              <w:t>[Case E53], [SH, perfect sync], [FR1], [DL-TDOA, 90% LOS without RAIM]</w:t>
            </w:r>
          </w:p>
        </w:tc>
        <w:tc>
          <w:tcPr>
            <w:tcW w:w="1559" w:type="dxa"/>
            <w:vAlign w:val="center"/>
          </w:tcPr>
          <w:p w14:paraId="7BC63F9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7F81B15B" w14:textId="77777777" w:rsidR="00AA744A" w:rsidRDefault="00944D31">
            <w:pPr>
              <w:pStyle w:val="TAC"/>
            </w:pPr>
            <w:r>
              <w:t>0.041</w:t>
            </w:r>
          </w:p>
        </w:tc>
        <w:tc>
          <w:tcPr>
            <w:tcW w:w="850" w:type="dxa"/>
            <w:vAlign w:val="center"/>
          </w:tcPr>
          <w:p w14:paraId="2D7DF0DD" w14:textId="77777777" w:rsidR="00AA744A" w:rsidRDefault="00944D31">
            <w:pPr>
              <w:pStyle w:val="TAC"/>
            </w:pPr>
            <w:r>
              <w:t>0.052</w:t>
            </w:r>
          </w:p>
        </w:tc>
        <w:tc>
          <w:tcPr>
            <w:tcW w:w="851" w:type="dxa"/>
            <w:vAlign w:val="center"/>
          </w:tcPr>
          <w:p w14:paraId="538E0B0D" w14:textId="77777777" w:rsidR="00AA744A" w:rsidRDefault="00944D31">
            <w:pPr>
              <w:pStyle w:val="TAC"/>
            </w:pPr>
            <w:r>
              <w:t>0.083</w:t>
            </w:r>
          </w:p>
        </w:tc>
        <w:tc>
          <w:tcPr>
            <w:tcW w:w="1051" w:type="dxa"/>
            <w:vAlign w:val="center"/>
          </w:tcPr>
          <w:p w14:paraId="0B4AD77B" w14:textId="77777777" w:rsidR="00AA744A" w:rsidRDefault="00944D31">
            <w:pPr>
              <w:pStyle w:val="TAC"/>
            </w:pPr>
            <w:r>
              <w:t>4.54</w:t>
            </w:r>
          </w:p>
        </w:tc>
      </w:tr>
      <w:tr w:rsidR="00AA744A" w14:paraId="7A9903EA" w14:textId="77777777">
        <w:trPr>
          <w:jc w:val="center"/>
        </w:trPr>
        <w:tc>
          <w:tcPr>
            <w:tcW w:w="4106" w:type="dxa"/>
          </w:tcPr>
          <w:p w14:paraId="1A03758E" w14:textId="77777777" w:rsidR="00AA744A" w:rsidRDefault="00944D31">
            <w:pPr>
              <w:pStyle w:val="TAC"/>
            </w:pPr>
            <w:r>
              <w:t>[Case E54], [SH, perfect sync], [FR1], [DL-TDOA, unknown LOS without RAIM]</w:t>
            </w:r>
          </w:p>
        </w:tc>
        <w:tc>
          <w:tcPr>
            <w:tcW w:w="1559" w:type="dxa"/>
            <w:vAlign w:val="center"/>
          </w:tcPr>
          <w:p w14:paraId="11C185A8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83132EE" w14:textId="77777777" w:rsidR="00AA744A" w:rsidRDefault="00944D31">
            <w:pPr>
              <w:pStyle w:val="TAC"/>
            </w:pPr>
            <w:r>
              <w:t>0.042</w:t>
            </w:r>
          </w:p>
        </w:tc>
        <w:tc>
          <w:tcPr>
            <w:tcW w:w="850" w:type="dxa"/>
            <w:vAlign w:val="center"/>
          </w:tcPr>
          <w:p w14:paraId="227BB771" w14:textId="77777777" w:rsidR="00AA744A" w:rsidRDefault="00944D31">
            <w:pPr>
              <w:pStyle w:val="TAC"/>
            </w:pPr>
            <w:r>
              <w:t>0.055</w:t>
            </w:r>
          </w:p>
        </w:tc>
        <w:tc>
          <w:tcPr>
            <w:tcW w:w="851" w:type="dxa"/>
            <w:vAlign w:val="center"/>
          </w:tcPr>
          <w:p w14:paraId="7F3941DD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1051" w:type="dxa"/>
            <w:vAlign w:val="center"/>
          </w:tcPr>
          <w:p w14:paraId="52A0B6FE" w14:textId="77777777" w:rsidR="00AA744A" w:rsidRDefault="00944D31">
            <w:pPr>
              <w:pStyle w:val="TAC"/>
            </w:pPr>
            <w:r>
              <w:t>4.62</w:t>
            </w:r>
          </w:p>
        </w:tc>
      </w:tr>
      <w:tr w:rsidR="00AA744A" w14:paraId="7ADD7CE7" w14:textId="77777777">
        <w:trPr>
          <w:jc w:val="center"/>
        </w:trPr>
        <w:tc>
          <w:tcPr>
            <w:tcW w:w="4106" w:type="dxa"/>
          </w:tcPr>
          <w:p w14:paraId="5B381973" w14:textId="77777777" w:rsidR="00AA744A" w:rsidRDefault="00944D31">
            <w:pPr>
              <w:pStyle w:val="TAC"/>
            </w:pPr>
            <w:r>
              <w:t>[Case E55], [DH, perfect sync], [FR1], [DL-TDOA, RAIM]</w:t>
            </w:r>
          </w:p>
        </w:tc>
        <w:tc>
          <w:tcPr>
            <w:tcW w:w="1559" w:type="dxa"/>
            <w:vAlign w:val="center"/>
          </w:tcPr>
          <w:p w14:paraId="12352AE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1CBC408E" w14:textId="77777777" w:rsidR="00AA744A" w:rsidRDefault="00944D31">
            <w:pPr>
              <w:pStyle w:val="TAC"/>
            </w:pPr>
            <w:r>
              <w:t>0.056</w:t>
            </w:r>
          </w:p>
        </w:tc>
        <w:tc>
          <w:tcPr>
            <w:tcW w:w="850" w:type="dxa"/>
            <w:vAlign w:val="center"/>
          </w:tcPr>
          <w:p w14:paraId="7D05507D" w14:textId="77777777" w:rsidR="00AA744A" w:rsidRDefault="00944D31">
            <w:pPr>
              <w:pStyle w:val="TAC"/>
            </w:pPr>
            <w:r>
              <w:t>0.075</w:t>
            </w:r>
          </w:p>
        </w:tc>
        <w:tc>
          <w:tcPr>
            <w:tcW w:w="851" w:type="dxa"/>
            <w:vAlign w:val="center"/>
          </w:tcPr>
          <w:p w14:paraId="4FEDC17F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1051" w:type="dxa"/>
            <w:vAlign w:val="center"/>
          </w:tcPr>
          <w:p w14:paraId="6F25092A" w14:textId="77777777" w:rsidR="00AA744A" w:rsidRDefault="00944D31">
            <w:pPr>
              <w:pStyle w:val="TAC"/>
            </w:pPr>
            <w:r>
              <w:t>0.17</w:t>
            </w:r>
          </w:p>
        </w:tc>
      </w:tr>
      <w:tr w:rsidR="00AA744A" w14:paraId="148C5144" w14:textId="77777777">
        <w:trPr>
          <w:jc w:val="center"/>
        </w:trPr>
        <w:tc>
          <w:tcPr>
            <w:tcW w:w="4106" w:type="dxa"/>
          </w:tcPr>
          <w:p w14:paraId="1E0D9272" w14:textId="77777777" w:rsidR="00AA744A" w:rsidRDefault="00944D31">
            <w:pPr>
              <w:pStyle w:val="TAC"/>
            </w:pPr>
            <w:r>
              <w:t>[Case E56], [DH, perfect sync], [FR1], [DL-TDOA, known LOS without RAIM]</w:t>
            </w:r>
          </w:p>
        </w:tc>
        <w:tc>
          <w:tcPr>
            <w:tcW w:w="1559" w:type="dxa"/>
            <w:vAlign w:val="center"/>
          </w:tcPr>
          <w:p w14:paraId="09B7E1E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E612CA2" w14:textId="77777777" w:rsidR="00AA744A" w:rsidRDefault="00944D31">
            <w:pPr>
              <w:pStyle w:val="TAC"/>
            </w:pPr>
            <w:r>
              <w:t>0.060</w:t>
            </w:r>
          </w:p>
        </w:tc>
        <w:tc>
          <w:tcPr>
            <w:tcW w:w="850" w:type="dxa"/>
            <w:vAlign w:val="center"/>
          </w:tcPr>
          <w:p w14:paraId="20FA3006" w14:textId="77777777" w:rsidR="00AA744A" w:rsidRDefault="00944D31">
            <w:pPr>
              <w:pStyle w:val="TAC"/>
            </w:pPr>
            <w:r>
              <w:t>0.097</w:t>
            </w:r>
          </w:p>
        </w:tc>
        <w:tc>
          <w:tcPr>
            <w:tcW w:w="851" w:type="dxa"/>
            <w:vAlign w:val="center"/>
          </w:tcPr>
          <w:p w14:paraId="391122AF" w14:textId="77777777" w:rsidR="00AA744A" w:rsidRDefault="00944D31">
            <w:pPr>
              <w:pStyle w:val="TAC"/>
            </w:pPr>
            <w:r>
              <w:t>0.15</w:t>
            </w:r>
          </w:p>
        </w:tc>
        <w:tc>
          <w:tcPr>
            <w:tcW w:w="1051" w:type="dxa"/>
            <w:vAlign w:val="center"/>
          </w:tcPr>
          <w:p w14:paraId="616C5882" w14:textId="77777777" w:rsidR="00AA744A" w:rsidRDefault="00944D31">
            <w:pPr>
              <w:pStyle w:val="TAC"/>
            </w:pPr>
            <w:r>
              <w:t>0.33</w:t>
            </w:r>
          </w:p>
        </w:tc>
      </w:tr>
      <w:tr w:rsidR="00AA744A" w14:paraId="6A3DDBEA" w14:textId="77777777">
        <w:trPr>
          <w:jc w:val="center"/>
        </w:trPr>
        <w:tc>
          <w:tcPr>
            <w:tcW w:w="4106" w:type="dxa"/>
          </w:tcPr>
          <w:p w14:paraId="66164F9A" w14:textId="77777777" w:rsidR="00AA744A" w:rsidRDefault="00944D31">
            <w:pPr>
              <w:pStyle w:val="TAC"/>
            </w:pPr>
            <w:r>
              <w:t>[Case E57], [DH, perfect sync], [FR1], [DL-TDOA, known LOS+ RAIM]</w:t>
            </w:r>
          </w:p>
        </w:tc>
        <w:tc>
          <w:tcPr>
            <w:tcW w:w="1559" w:type="dxa"/>
            <w:vAlign w:val="center"/>
          </w:tcPr>
          <w:p w14:paraId="00F8C61A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2D49049" w14:textId="77777777" w:rsidR="00AA744A" w:rsidRDefault="00944D31">
            <w:pPr>
              <w:pStyle w:val="TAC"/>
            </w:pPr>
            <w:r>
              <w:t>0.055</w:t>
            </w:r>
          </w:p>
        </w:tc>
        <w:tc>
          <w:tcPr>
            <w:tcW w:w="850" w:type="dxa"/>
            <w:vAlign w:val="center"/>
          </w:tcPr>
          <w:p w14:paraId="0FB02D3F" w14:textId="77777777" w:rsidR="00AA744A" w:rsidRDefault="00944D31">
            <w:pPr>
              <w:pStyle w:val="TAC"/>
            </w:pPr>
            <w:r>
              <w:t>0.071</w:t>
            </w:r>
          </w:p>
        </w:tc>
        <w:tc>
          <w:tcPr>
            <w:tcW w:w="851" w:type="dxa"/>
            <w:vAlign w:val="center"/>
          </w:tcPr>
          <w:p w14:paraId="74C477F7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1051" w:type="dxa"/>
            <w:vAlign w:val="center"/>
          </w:tcPr>
          <w:p w14:paraId="303B33C5" w14:textId="77777777" w:rsidR="00AA744A" w:rsidRDefault="00944D31">
            <w:pPr>
              <w:pStyle w:val="TAC"/>
            </w:pPr>
            <w:r>
              <w:t>0.17</w:t>
            </w:r>
          </w:p>
        </w:tc>
      </w:tr>
      <w:tr w:rsidR="00AA744A" w14:paraId="7A8B9AB3" w14:textId="77777777">
        <w:trPr>
          <w:jc w:val="center"/>
        </w:trPr>
        <w:tc>
          <w:tcPr>
            <w:tcW w:w="4106" w:type="dxa"/>
          </w:tcPr>
          <w:p w14:paraId="622A878F" w14:textId="77777777" w:rsidR="00AA744A" w:rsidRDefault="00944D31">
            <w:pPr>
              <w:pStyle w:val="TAC"/>
            </w:pPr>
            <w:r>
              <w:t>[Case E58], [DH, perfect sync], [FR1], [DL-TDOA, 95% LOS without RAIM]</w:t>
            </w:r>
          </w:p>
        </w:tc>
        <w:tc>
          <w:tcPr>
            <w:tcW w:w="1559" w:type="dxa"/>
            <w:vAlign w:val="center"/>
          </w:tcPr>
          <w:p w14:paraId="149F53D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3F601F3F" w14:textId="77777777" w:rsidR="00AA744A" w:rsidRDefault="00944D31">
            <w:pPr>
              <w:pStyle w:val="TAC"/>
            </w:pPr>
            <w:r>
              <w:t>0.042</w:t>
            </w:r>
          </w:p>
        </w:tc>
        <w:tc>
          <w:tcPr>
            <w:tcW w:w="850" w:type="dxa"/>
            <w:vAlign w:val="center"/>
          </w:tcPr>
          <w:p w14:paraId="659B79F1" w14:textId="77777777" w:rsidR="00AA744A" w:rsidRDefault="00944D31">
            <w:pPr>
              <w:pStyle w:val="TAC"/>
            </w:pPr>
            <w:r>
              <w:t>0.064</w:t>
            </w:r>
          </w:p>
        </w:tc>
        <w:tc>
          <w:tcPr>
            <w:tcW w:w="851" w:type="dxa"/>
            <w:vAlign w:val="center"/>
          </w:tcPr>
          <w:p w14:paraId="18A20C63" w14:textId="77777777" w:rsidR="00AA744A" w:rsidRDefault="00944D31">
            <w:pPr>
              <w:pStyle w:val="TAC"/>
            </w:pPr>
            <w:r>
              <w:t>0.30</w:t>
            </w:r>
          </w:p>
        </w:tc>
        <w:tc>
          <w:tcPr>
            <w:tcW w:w="1051" w:type="dxa"/>
            <w:vAlign w:val="center"/>
          </w:tcPr>
          <w:p w14:paraId="1BC1F2C8" w14:textId="77777777" w:rsidR="00AA744A" w:rsidRDefault="00944D31">
            <w:pPr>
              <w:pStyle w:val="TAC"/>
            </w:pPr>
            <w:r>
              <w:t>3.40</w:t>
            </w:r>
          </w:p>
        </w:tc>
      </w:tr>
      <w:tr w:rsidR="00AA744A" w14:paraId="28DA736A" w14:textId="77777777">
        <w:trPr>
          <w:jc w:val="center"/>
        </w:trPr>
        <w:tc>
          <w:tcPr>
            <w:tcW w:w="4106" w:type="dxa"/>
          </w:tcPr>
          <w:p w14:paraId="58BAC022" w14:textId="77777777" w:rsidR="00AA744A" w:rsidRDefault="00944D31">
            <w:pPr>
              <w:pStyle w:val="TAC"/>
            </w:pPr>
            <w:r>
              <w:t>[Case E59], [DH, perfect sync], [FR1], [DL-TDOA, 90% LOS without RAIM]</w:t>
            </w:r>
          </w:p>
        </w:tc>
        <w:tc>
          <w:tcPr>
            <w:tcW w:w="1559" w:type="dxa"/>
            <w:vAlign w:val="center"/>
          </w:tcPr>
          <w:p w14:paraId="0F69C2FA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769B680" w14:textId="77777777" w:rsidR="00AA744A" w:rsidRDefault="00944D31">
            <w:pPr>
              <w:pStyle w:val="TAC"/>
            </w:pPr>
            <w:r>
              <w:t>0.043</w:t>
            </w:r>
          </w:p>
        </w:tc>
        <w:tc>
          <w:tcPr>
            <w:tcW w:w="850" w:type="dxa"/>
            <w:vAlign w:val="center"/>
          </w:tcPr>
          <w:p w14:paraId="5D8B49DB" w14:textId="77777777" w:rsidR="00AA744A" w:rsidRDefault="00944D31">
            <w:pPr>
              <w:pStyle w:val="TAC"/>
            </w:pPr>
            <w:r>
              <w:t>0.065</w:t>
            </w:r>
          </w:p>
        </w:tc>
        <w:tc>
          <w:tcPr>
            <w:tcW w:w="851" w:type="dxa"/>
            <w:vAlign w:val="center"/>
          </w:tcPr>
          <w:p w14:paraId="439D2BFA" w14:textId="77777777" w:rsidR="00AA744A" w:rsidRDefault="00944D31">
            <w:pPr>
              <w:pStyle w:val="TAC"/>
            </w:pPr>
            <w:r>
              <w:t>1.82</w:t>
            </w:r>
          </w:p>
        </w:tc>
        <w:tc>
          <w:tcPr>
            <w:tcW w:w="1051" w:type="dxa"/>
            <w:vAlign w:val="center"/>
          </w:tcPr>
          <w:p w14:paraId="7FACF25A" w14:textId="77777777" w:rsidR="00AA744A" w:rsidRDefault="00944D31">
            <w:pPr>
              <w:pStyle w:val="TAC"/>
            </w:pPr>
            <w:r>
              <w:t>3.43</w:t>
            </w:r>
          </w:p>
        </w:tc>
      </w:tr>
      <w:tr w:rsidR="00AA744A" w14:paraId="4FFEE6BD" w14:textId="77777777">
        <w:trPr>
          <w:jc w:val="center"/>
        </w:trPr>
        <w:tc>
          <w:tcPr>
            <w:tcW w:w="4106" w:type="dxa"/>
          </w:tcPr>
          <w:p w14:paraId="5F8A61C7" w14:textId="77777777" w:rsidR="00AA744A" w:rsidRDefault="00944D31">
            <w:pPr>
              <w:pStyle w:val="TAC"/>
            </w:pPr>
            <w:r>
              <w:t>[Case E60], [DH, perfect sync], [FR1], [DL-TDOA, unknown LOS without RAIM]</w:t>
            </w:r>
          </w:p>
        </w:tc>
        <w:tc>
          <w:tcPr>
            <w:tcW w:w="1559" w:type="dxa"/>
            <w:vAlign w:val="center"/>
          </w:tcPr>
          <w:p w14:paraId="5AD5F8F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5DBC13BC" w14:textId="77777777" w:rsidR="00AA744A" w:rsidRDefault="00944D31">
            <w:pPr>
              <w:pStyle w:val="TAC"/>
            </w:pPr>
            <w:r>
              <w:t>0.048</w:t>
            </w:r>
          </w:p>
        </w:tc>
        <w:tc>
          <w:tcPr>
            <w:tcW w:w="850" w:type="dxa"/>
            <w:vAlign w:val="center"/>
          </w:tcPr>
          <w:p w14:paraId="134DF981" w14:textId="77777777" w:rsidR="00AA744A" w:rsidRDefault="00944D31">
            <w:pPr>
              <w:pStyle w:val="TAC"/>
            </w:pPr>
            <w:r>
              <w:t>1.05</w:t>
            </w:r>
          </w:p>
        </w:tc>
        <w:tc>
          <w:tcPr>
            <w:tcW w:w="851" w:type="dxa"/>
            <w:vAlign w:val="center"/>
          </w:tcPr>
          <w:p w14:paraId="3169740D" w14:textId="77777777" w:rsidR="00AA744A" w:rsidRDefault="00944D31">
            <w:pPr>
              <w:pStyle w:val="TAC"/>
            </w:pPr>
            <w:r>
              <w:t>3.49</w:t>
            </w:r>
          </w:p>
        </w:tc>
        <w:tc>
          <w:tcPr>
            <w:tcW w:w="1051" w:type="dxa"/>
            <w:vAlign w:val="center"/>
          </w:tcPr>
          <w:p w14:paraId="3595D451" w14:textId="77777777" w:rsidR="00AA744A" w:rsidRDefault="00944D31">
            <w:pPr>
              <w:pStyle w:val="TAC"/>
            </w:pPr>
            <w:r>
              <w:t>8.64</w:t>
            </w:r>
          </w:p>
        </w:tc>
      </w:tr>
      <w:tr w:rsidR="00AA744A" w14:paraId="1DC17727" w14:textId="77777777">
        <w:trPr>
          <w:jc w:val="center"/>
        </w:trPr>
        <w:tc>
          <w:tcPr>
            <w:tcW w:w="4106" w:type="dxa"/>
          </w:tcPr>
          <w:p w14:paraId="00E6CD29" w14:textId="77777777" w:rsidR="00AA744A" w:rsidRDefault="00944D31">
            <w:pPr>
              <w:pStyle w:val="TAC"/>
            </w:pPr>
            <w:r>
              <w:t>[Case E61], [SH, perfect sync], [FR1], [DL-TDOA]</w:t>
            </w:r>
          </w:p>
          <w:p w14:paraId="315951F9" w14:textId="77777777" w:rsidR="00AA744A" w:rsidRDefault="00944D31">
            <w:pPr>
              <w:pStyle w:val="TAC"/>
            </w:pPr>
            <w:r>
              <w:t>[granularity 0.5ns]</w:t>
            </w:r>
          </w:p>
        </w:tc>
        <w:tc>
          <w:tcPr>
            <w:tcW w:w="1559" w:type="dxa"/>
            <w:vAlign w:val="center"/>
          </w:tcPr>
          <w:p w14:paraId="4AAA7A26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091CEE18" w14:textId="77777777" w:rsidR="00AA744A" w:rsidRDefault="00944D31">
            <w:pPr>
              <w:pStyle w:val="TAC"/>
            </w:pPr>
            <w:r>
              <w:t>0.070</w:t>
            </w:r>
          </w:p>
        </w:tc>
        <w:tc>
          <w:tcPr>
            <w:tcW w:w="850" w:type="dxa"/>
            <w:vAlign w:val="center"/>
          </w:tcPr>
          <w:p w14:paraId="35E6C844" w14:textId="77777777" w:rsidR="00AA744A" w:rsidRDefault="00944D31">
            <w:pPr>
              <w:pStyle w:val="TAC"/>
            </w:pPr>
            <w:r>
              <w:t>0.092</w:t>
            </w:r>
          </w:p>
        </w:tc>
        <w:tc>
          <w:tcPr>
            <w:tcW w:w="851" w:type="dxa"/>
            <w:vAlign w:val="center"/>
          </w:tcPr>
          <w:p w14:paraId="719D9F5C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1051" w:type="dxa"/>
            <w:vAlign w:val="center"/>
          </w:tcPr>
          <w:p w14:paraId="46F77146" w14:textId="77777777" w:rsidR="00AA744A" w:rsidRDefault="00944D31">
            <w:pPr>
              <w:pStyle w:val="TAC"/>
            </w:pPr>
            <w:r>
              <w:t>0.16</w:t>
            </w:r>
          </w:p>
        </w:tc>
      </w:tr>
      <w:tr w:rsidR="00AA744A" w14:paraId="03B440E0" w14:textId="77777777">
        <w:trPr>
          <w:jc w:val="center"/>
        </w:trPr>
        <w:tc>
          <w:tcPr>
            <w:tcW w:w="4106" w:type="dxa"/>
          </w:tcPr>
          <w:p w14:paraId="2204DC26" w14:textId="77777777" w:rsidR="00AA744A" w:rsidRDefault="00944D31">
            <w:pPr>
              <w:pStyle w:val="TAC"/>
            </w:pPr>
            <w:r>
              <w:t>[Case E62], [SH, perfect sync], [FR1], [DL-TDOA]</w:t>
            </w:r>
          </w:p>
          <w:p w14:paraId="2F7E7480" w14:textId="77777777" w:rsidR="00AA744A" w:rsidRDefault="00944D31">
            <w:pPr>
              <w:pStyle w:val="TAC"/>
            </w:pPr>
            <w:r>
              <w:t>[granularity 1ns]</w:t>
            </w:r>
          </w:p>
        </w:tc>
        <w:tc>
          <w:tcPr>
            <w:tcW w:w="1559" w:type="dxa"/>
            <w:vAlign w:val="center"/>
          </w:tcPr>
          <w:p w14:paraId="21480C0C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402EF04" w14:textId="77777777" w:rsidR="00AA744A" w:rsidRDefault="00944D31">
            <w:pPr>
              <w:pStyle w:val="TAC"/>
            </w:pPr>
            <w:r>
              <w:t>0.10</w:t>
            </w:r>
          </w:p>
        </w:tc>
        <w:tc>
          <w:tcPr>
            <w:tcW w:w="850" w:type="dxa"/>
            <w:vAlign w:val="center"/>
          </w:tcPr>
          <w:p w14:paraId="5F98514E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851" w:type="dxa"/>
            <w:vAlign w:val="center"/>
          </w:tcPr>
          <w:p w14:paraId="717409E8" w14:textId="77777777" w:rsidR="00AA744A" w:rsidRDefault="00944D31">
            <w:pPr>
              <w:pStyle w:val="TAC"/>
            </w:pPr>
            <w:r>
              <w:t>0.16</w:t>
            </w:r>
          </w:p>
        </w:tc>
        <w:tc>
          <w:tcPr>
            <w:tcW w:w="1051" w:type="dxa"/>
            <w:vAlign w:val="center"/>
          </w:tcPr>
          <w:p w14:paraId="0BACEAB1" w14:textId="77777777" w:rsidR="00AA744A" w:rsidRDefault="00944D31">
            <w:pPr>
              <w:pStyle w:val="TAC"/>
            </w:pPr>
            <w:r>
              <w:t>0.21</w:t>
            </w:r>
          </w:p>
        </w:tc>
      </w:tr>
      <w:tr w:rsidR="00AA744A" w14:paraId="0B3D229D" w14:textId="77777777">
        <w:trPr>
          <w:jc w:val="center"/>
        </w:trPr>
        <w:tc>
          <w:tcPr>
            <w:tcW w:w="4106" w:type="dxa"/>
          </w:tcPr>
          <w:p w14:paraId="35298A2C" w14:textId="77777777" w:rsidR="00AA744A" w:rsidRDefault="00944D31">
            <w:pPr>
              <w:pStyle w:val="TAC"/>
            </w:pPr>
            <w:r>
              <w:t>[Case E63], [SH, perfect sync], [FR1], [DL-TDOA]</w:t>
            </w:r>
          </w:p>
          <w:p w14:paraId="15A687B0" w14:textId="77777777" w:rsidR="00AA744A" w:rsidRDefault="00944D31">
            <w:pPr>
              <w:pStyle w:val="TAC"/>
            </w:pPr>
            <w:r>
              <w:t>[granularity 2ns]</w:t>
            </w:r>
          </w:p>
        </w:tc>
        <w:tc>
          <w:tcPr>
            <w:tcW w:w="1559" w:type="dxa"/>
            <w:vAlign w:val="center"/>
          </w:tcPr>
          <w:p w14:paraId="30B02C4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719F6240" w14:textId="77777777" w:rsidR="00AA744A" w:rsidRDefault="00944D31">
            <w:pPr>
              <w:pStyle w:val="TAC"/>
            </w:pPr>
            <w:r>
              <w:t>0.21</w:t>
            </w:r>
          </w:p>
        </w:tc>
        <w:tc>
          <w:tcPr>
            <w:tcW w:w="850" w:type="dxa"/>
            <w:vAlign w:val="center"/>
          </w:tcPr>
          <w:p w14:paraId="0A8935E0" w14:textId="77777777" w:rsidR="00AA744A" w:rsidRDefault="00944D31">
            <w:pPr>
              <w:pStyle w:val="TAC"/>
            </w:pPr>
            <w:r>
              <w:t>0.28</w:t>
            </w:r>
          </w:p>
        </w:tc>
        <w:tc>
          <w:tcPr>
            <w:tcW w:w="851" w:type="dxa"/>
            <w:vAlign w:val="center"/>
          </w:tcPr>
          <w:p w14:paraId="4CE49955" w14:textId="77777777" w:rsidR="00AA744A" w:rsidRDefault="00944D31">
            <w:pPr>
              <w:pStyle w:val="TAC"/>
            </w:pPr>
            <w:r>
              <w:t>0.32</w:t>
            </w:r>
          </w:p>
        </w:tc>
        <w:tc>
          <w:tcPr>
            <w:tcW w:w="1051" w:type="dxa"/>
            <w:vAlign w:val="center"/>
          </w:tcPr>
          <w:p w14:paraId="78DB2C3D" w14:textId="77777777" w:rsidR="00AA744A" w:rsidRDefault="00944D31">
            <w:pPr>
              <w:pStyle w:val="TAC"/>
            </w:pPr>
            <w:r>
              <w:t>0.47</w:t>
            </w:r>
          </w:p>
        </w:tc>
      </w:tr>
      <w:tr w:rsidR="00AA744A" w14:paraId="3C1231C5" w14:textId="77777777">
        <w:trPr>
          <w:jc w:val="center"/>
        </w:trPr>
        <w:tc>
          <w:tcPr>
            <w:tcW w:w="4106" w:type="dxa"/>
          </w:tcPr>
          <w:p w14:paraId="43659DA7" w14:textId="77777777" w:rsidR="00AA744A" w:rsidRDefault="00944D31">
            <w:pPr>
              <w:pStyle w:val="TAC"/>
            </w:pPr>
            <w:r>
              <w:t>[Case E64], [DH, perfect sync], [FR1], [DL-TDOA]</w:t>
            </w:r>
          </w:p>
          <w:p w14:paraId="2C5DE77C" w14:textId="77777777" w:rsidR="00AA744A" w:rsidRDefault="00944D31">
            <w:pPr>
              <w:pStyle w:val="TAC"/>
            </w:pPr>
            <w:r>
              <w:t>[granularity 0.5ns]</w:t>
            </w:r>
          </w:p>
        </w:tc>
        <w:tc>
          <w:tcPr>
            <w:tcW w:w="1559" w:type="dxa"/>
            <w:vAlign w:val="center"/>
          </w:tcPr>
          <w:p w14:paraId="29865564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186B2E6" w14:textId="77777777" w:rsidR="00AA744A" w:rsidRDefault="00944D31">
            <w:pPr>
              <w:pStyle w:val="TAC"/>
            </w:pPr>
            <w:r>
              <w:t>0.063</w:t>
            </w:r>
          </w:p>
        </w:tc>
        <w:tc>
          <w:tcPr>
            <w:tcW w:w="850" w:type="dxa"/>
            <w:vAlign w:val="center"/>
          </w:tcPr>
          <w:p w14:paraId="4789E5AA" w14:textId="77777777" w:rsidR="00AA744A" w:rsidRDefault="00944D31">
            <w:pPr>
              <w:pStyle w:val="TAC"/>
            </w:pPr>
            <w:r>
              <w:t>0.086</w:t>
            </w:r>
          </w:p>
        </w:tc>
        <w:tc>
          <w:tcPr>
            <w:tcW w:w="851" w:type="dxa"/>
            <w:vAlign w:val="center"/>
          </w:tcPr>
          <w:p w14:paraId="103C88DF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1051" w:type="dxa"/>
            <w:vAlign w:val="center"/>
          </w:tcPr>
          <w:p w14:paraId="7D5B8BE1" w14:textId="77777777" w:rsidR="00AA744A" w:rsidRDefault="00944D31">
            <w:pPr>
              <w:pStyle w:val="TAC"/>
            </w:pPr>
            <w:r>
              <w:t>0.17</w:t>
            </w:r>
          </w:p>
        </w:tc>
      </w:tr>
      <w:tr w:rsidR="00AA744A" w14:paraId="685CCB06" w14:textId="77777777">
        <w:trPr>
          <w:jc w:val="center"/>
        </w:trPr>
        <w:tc>
          <w:tcPr>
            <w:tcW w:w="4106" w:type="dxa"/>
          </w:tcPr>
          <w:p w14:paraId="210C364C" w14:textId="77777777" w:rsidR="00AA744A" w:rsidRDefault="00944D31">
            <w:pPr>
              <w:pStyle w:val="TAC"/>
            </w:pPr>
            <w:r>
              <w:t>[Case E65], [DH, perfect sync], [FR1], [DL-TDOA]</w:t>
            </w:r>
          </w:p>
          <w:p w14:paraId="6C8BD261" w14:textId="77777777" w:rsidR="00AA744A" w:rsidRDefault="00944D31">
            <w:pPr>
              <w:pStyle w:val="TAC"/>
            </w:pPr>
            <w:r>
              <w:t>[granularity 1ns]</w:t>
            </w:r>
          </w:p>
        </w:tc>
        <w:tc>
          <w:tcPr>
            <w:tcW w:w="1559" w:type="dxa"/>
            <w:vAlign w:val="center"/>
          </w:tcPr>
          <w:p w14:paraId="4B12CC1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B2CB479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850" w:type="dxa"/>
            <w:vAlign w:val="center"/>
          </w:tcPr>
          <w:p w14:paraId="6D14542E" w14:textId="77777777" w:rsidR="00AA744A" w:rsidRDefault="00944D31">
            <w:pPr>
              <w:pStyle w:val="TAC"/>
            </w:pPr>
            <w:r>
              <w:t>0.15</w:t>
            </w:r>
          </w:p>
        </w:tc>
        <w:tc>
          <w:tcPr>
            <w:tcW w:w="851" w:type="dxa"/>
            <w:vAlign w:val="center"/>
          </w:tcPr>
          <w:p w14:paraId="3FEE5AD4" w14:textId="77777777" w:rsidR="00AA744A" w:rsidRDefault="00944D31">
            <w:pPr>
              <w:pStyle w:val="TAC"/>
            </w:pPr>
            <w:r>
              <w:t>0.21</w:t>
            </w:r>
          </w:p>
        </w:tc>
        <w:tc>
          <w:tcPr>
            <w:tcW w:w="1051" w:type="dxa"/>
            <w:vAlign w:val="center"/>
          </w:tcPr>
          <w:p w14:paraId="361F4312" w14:textId="77777777" w:rsidR="00AA744A" w:rsidRDefault="00944D31">
            <w:pPr>
              <w:pStyle w:val="TAC"/>
            </w:pPr>
            <w:r>
              <w:t>0.35</w:t>
            </w:r>
          </w:p>
        </w:tc>
      </w:tr>
      <w:tr w:rsidR="00AA744A" w14:paraId="3C6229E6" w14:textId="77777777">
        <w:trPr>
          <w:jc w:val="center"/>
        </w:trPr>
        <w:tc>
          <w:tcPr>
            <w:tcW w:w="4106" w:type="dxa"/>
          </w:tcPr>
          <w:p w14:paraId="4AE59BF1" w14:textId="77777777" w:rsidR="00AA744A" w:rsidRDefault="00944D31">
            <w:pPr>
              <w:pStyle w:val="TAC"/>
            </w:pPr>
            <w:r>
              <w:t>[Case E66], [DH, perfect sync], [FR1], [DL-TDOA]</w:t>
            </w:r>
          </w:p>
          <w:p w14:paraId="659C4291" w14:textId="77777777" w:rsidR="00AA744A" w:rsidRDefault="00944D31">
            <w:pPr>
              <w:pStyle w:val="TAC"/>
            </w:pPr>
            <w:r>
              <w:t>[granularity 2ns]</w:t>
            </w:r>
          </w:p>
        </w:tc>
        <w:tc>
          <w:tcPr>
            <w:tcW w:w="1559" w:type="dxa"/>
            <w:vAlign w:val="center"/>
          </w:tcPr>
          <w:p w14:paraId="36B2A29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7E148CF6" w14:textId="77777777" w:rsidR="00AA744A" w:rsidRDefault="00944D31">
            <w:pPr>
              <w:pStyle w:val="TAC"/>
            </w:pPr>
            <w:r>
              <w:t>0.22</w:t>
            </w:r>
          </w:p>
        </w:tc>
        <w:tc>
          <w:tcPr>
            <w:tcW w:w="850" w:type="dxa"/>
            <w:vAlign w:val="center"/>
          </w:tcPr>
          <w:p w14:paraId="7570C136" w14:textId="77777777" w:rsidR="00AA744A" w:rsidRDefault="00944D31">
            <w:pPr>
              <w:pStyle w:val="TAC"/>
            </w:pPr>
            <w:r>
              <w:t>0.27</w:t>
            </w:r>
          </w:p>
        </w:tc>
        <w:tc>
          <w:tcPr>
            <w:tcW w:w="851" w:type="dxa"/>
            <w:vAlign w:val="center"/>
          </w:tcPr>
          <w:p w14:paraId="01B11A99" w14:textId="77777777" w:rsidR="00AA744A" w:rsidRDefault="00944D31">
            <w:pPr>
              <w:pStyle w:val="TAC"/>
            </w:pPr>
            <w:r>
              <w:t>0.33</w:t>
            </w:r>
          </w:p>
        </w:tc>
        <w:tc>
          <w:tcPr>
            <w:tcW w:w="1051" w:type="dxa"/>
            <w:vAlign w:val="center"/>
          </w:tcPr>
          <w:p w14:paraId="02561B4E" w14:textId="77777777" w:rsidR="00AA744A" w:rsidRDefault="00944D31">
            <w:pPr>
              <w:pStyle w:val="TAC"/>
            </w:pPr>
            <w:r>
              <w:t>0.59</w:t>
            </w:r>
          </w:p>
        </w:tc>
      </w:tr>
      <w:tr w:rsidR="00AA744A" w14:paraId="27169697" w14:textId="77777777">
        <w:trPr>
          <w:jc w:val="center"/>
        </w:trPr>
        <w:tc>
          <w:tcPr>
            <w:tcW w:w="4106" w:type="dxa"/>
          </w:tcPr>
          <w:p w14:paraId="1CEE2DA0" w14:textId="77777777" w:rsidR="00AA744A" w:rsidRDefault="00944D31">
            <w:pPr>
              <w:pStyle w:val="TAC"/>
            </w:pPr>
            <w:r>
              <w:t>[Case E67], [SH, perfect sync], [FR1], [DL-TDOA]</w:t>
            </w:r>
          </w:p>
          <w:p w14:paraId="7859137C" w14:textId="77777777" w:rsidR="00AA744A" w:rsidRDefault="00944D31">
            <w:pPr>
              <w:pStyle w:val="TAC"/>
            </w:pPr>
            <w:r>
              <w:t>[BS timing error 0.5ns, UE timing error 0.5ns]</w:t>
            </w:r>
          </w:p>
        </w:tc>
        <w:tc>
          <w:tcPr>
            <w:tcW w:w="1559" w:type="dxa"/>
            <w:vAlign w:val="center"/>
          </w:tcPr>
          <w:p w14:paraId="0C4D7D60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13CF9323" w14:textId="77777777" w:rsidR="00AA744A" w:rsidRDefault="00944D31">
            <w:pPr>
              <w:pStyle w:val="TAC"/>
            </w:pPr>
            <w:r>
              <w:t>0.14</w:t>
            </w:r>
          </w:p>
        </w:tc>
        <w:tc>
          <w:tcPr>
            <w:tcW w:w="850" w:type="dxa"/>
            <w:vAlign w:val="center"/>
          </w:tcPr>
          <w:p w14:paraId="1D4C4F3A" w14:textId="77777777" w:rsidR="00AA744A" w:rsidRDefault="00944D31">
            <w:pPr>
              <w:pStyle w:val="TAC"/>
            </w:pPr>
            <w:r>
              <w:t>0.19</w:t>
            </w:r>
          </w:p>
        </w:tc>
        <w:tc>
          <w:tcPr>
            <w:tcW w:w="851" w:type="dxa"/>
            <w:vAlign w:val="center"/>
          </w:tcPr>
          <w:p w14:paraId="13882FAD" w14:textId="77777777" w:rsidR="00AA744A" w:rsidRDefault="00944D31">
            <w:pPr>
              <w:pStyle w:val="TAC"/>
            </w:pPr>
            <w:r>
              <w:t>0.23</w:t>
            </w:r>
          </w:p>
        </w:tc>
        <w:tc>
          <w:tcPr>
            <w:tcW w:w="1051" w:type="dxa"/>
            <w:vAlign w:val="center"/>
          </w:tcPr>
          <w:p w14:paraId="6A99BDE3" w14:textId="77777777" w:rsidR="00AA744A" w:rsidRDefault="00944D31">
            <w:pPr>
              <w:pStyle w:val="TAC"/>
            </w:pPr>
            <w:r>
              <w:t>0.30</w:t>
            </w:r>
          </w:p>
        </w:tc>
      </w:tr>
      <w:tr w:rsidR="00AA744A" w14:paraId="7B11B758" w14:textId="77777777">
        <w:trPr>
          <w:jc w:val="center"/>
        </w:trPr>
        <w:tc>
          <w:tcPr>
            <w:tcW w:w="4106" w:type="dxa"/>
          </w:tcPr>
          <w:p w14:paraId="289BF2A1" w14:textId="77777777" w:rsidR="00AA744A" w:rsidRDefault="00944D31">
            <w:pPr>
              <w:pStyle w:val="TAC"/>
            </w:pPr>
            <w:r>
              <w:t>[Case E68], [SH, perfect sync], [FR1], [DL-TDOA]</w:t>
            </w:r>
          </w:p>
          <w:p w14:paraId="01B7C0D1" w14:textId="77777777" w:rsidR="00AA744A" w:rsidRDefault="00944D31">
            <w:pPr>
              <w:pStyle w:val="TAC"/>
            </w:pPr>
            <w:r>
              <w:t>[BS timing error 0.5ns, UE timing error 1ns]</w:t>
            </w:r>
          </w:p>
        </w:tc>
        <w:tc>
          <w:tcPr>
            <w:tcW w:w="1559" w:type="dxa"/>
            <w:vAlign w:val="center"/>
          </w:tcPr>
          <w:p w14:paraId="016CB97E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314C6A8" w14:textId="77777777" w:rsidR="00AA744A" w:rsidRDefault="00944D31">
            <w:pPr>
              <w:pStyle w:val="TAC"/>
            </w:pPr>
            <w:r>
              <w:t>0.14</w:t>
            </w:r>
          </w:p>
        </w:tc>
        <w:tc>
          <w:tcPr>
            <w:tcW w:w="850" w:type="dxa"/>
            <w:vAlign w:val="center"/>
          </w:tcPr>
          <w:p w14:paraId="0F15E821" w14:textId="77777777" w:rsidR="00AA744A" w:rsidRDefault="00944D31">
            <w:pPr>
              <w:pStyle w:val="TAC"/>
            </w:pPr>
            <w:r>
              <w:t>0.18</w:t>
            </w:r>
          </w:p>
        </w:tc>
        <w:tc>
          <w:tcPr>
            <w:tcW w:w="851" w:type="dxa"/>
            <w:vAlign w:val="center"/>
          </w:tcPr>
          <w:p w14:paraId="5676FD33" w14:textId="77777777" w:rsidR="00AA744A" w:rsidRDefault="00944D31">
            <w:pPr>
              <w:pStyle w:val="TAC"/>
            </w:pPr>
            <w:r>
              <w:t>0.23</w:t>
            </w:r>
          </w:p>
        </w:tc>
        <w:tc>
          <w:tcPr>
            <w:tcW w:w="1051" w:type="dxa"/>
            <w:vAlign w:val="center"/>
          </w:tcPr>
          <w:p w14:paraId="2DDC64BF" w14:textId="77777777" w:rsidR="00AA744A" w:rsidRDefault="00944D31">
            <w:pPr>
              <w:pStyle w:val="TAC"/>
            </w:pPr>
            <w:r>
              <w:t>0.34</w:t>
            </w:r>
          </w:p>
        </w:tc>
      </w:tr>
      <w:tr w:rsidR="00AA744A" w14:paraId="2D296C27" w14:textId="77777777">
        <w:trPr>
          <w:jc w:val="center"/>
        </w:trPr>
        <w:tc>
          <w:tcPr>
            <w:tcW w:w="4106" w:type="dxa"/>
          </w:tcPr>
          <w:p w14:paraId="71B3A181" w14:textId="77777777" w:rsidR="00AA744A" w:rsidRDefault="00944D31">
            <w:pPr>
              <w:pStyle w:val="TAC"/>
            </w:pPr>
            <w:r>
              <w:t>[Case E69], [SH, perfect sync], [FR1], [DL-TDOA]</w:t>
            </w:r>
          </w:p>
          <w:p w14:paraId="1347B97E" w14:textId="77777777" w:rsidR="00AA744A" w:rsidRDefault="00944D31">
            <w:pPr>
              <w:pStyle w:val="TAC"/>
            </w:pPr>
            <w:r>
              <w:t>[BS timing error 0.5ns, UE timing error 2ns]</w:t>
            </w:r>
          </w:p>
        </w:tc>
        <w:tc>
          <w:tcPr>
            <w:tcW w:w="1559" w:type="dxa"/>
            <w:vAlign w:val="center"/>
          </w:tcPr>
          <w:p w14:paraId="41A3D25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4C93CF4" w14:textId="77777777" w:rsidR="00AA744A" w:rsidRDefault="00944D31">
            <w:pPr>
              <w:pStyle w:val="TAC"/>
            </w:pPr>
            <w:r>
              <w:t>0.14</w:t>
            </w:r>
          </w:p>
        </w:tc>
        <w:tc>
          <w:tcPr>
            <w:tcW w:w="850" w:type="dxa"/>
            <w:vAlign w:val="center"/>
          </w:tcPr>
          <w:p w14:paraId="77344550" w14:textId="77777777" w:rsidR="00AA744A" w:rsidRDefault="00944D31">
            <w:pPr>
              <w:pStyle w:val="TAC"/>
            </w:pPr>
            <w:r>
              <w:t>0.18</w:t>
            </w:r>
          </w:p>
        </w:tc>
        <w:tc>
          <w:tcPr>
            <w:tcW w:w="851" w:type="dxa"/>
            <w:vAlign w:val="center"/>
          </w:tcPr>
          <w:p w14:paraId="2B5404C0" w14:textId="77777777" w:rsidR="00AA744A" w:rsidRDefault="00944D31">
            <w:pPr>
              <w:pStyle w:val="TAC"/>
            </w:pPr>
            <w:r>
              <w:t>0.23</w:t>
            </w:r>
          </w:p>
        </w:tc>
        <w:tc>
          <w:tcPr>
            <w:tcW w:w="1051" w:type="dxa"/>
            <w:vAlign w:val="center"/>
          </w:tcPr>
          <w:p w14:paraId="514708CC" w14:textId="77777777" w:rsidR="00AA744A" w:rsidRDefault="00944D31">
            <w:pPr>
              <w:pStyle w:val="TAC"/>
            </w:pPr>
            <w:r>
              <w:t>0.36</w:t>
            </w:r>
          </w:p>
        </w:tc>
      </w:tr>
      <w:tr w:rsidR="00AA744A" w14:paraId="0D8E88F3" w14:textId="77777777">
        <w:trPr>
          <w:jc w:val="center"/>
        </w:trPr>
        <w:tc>
          <w:tcPr>
            <w:tcW w:w="4106" w:type="dxa"/>
          </w:tcPr>
          <w:p w14:paraId="2926D92E" w14:textId="77777777" w:rsidR="00AA744A" w:rsidRDefault="00944D31">
            <w:pPr>
              <w:pStyle w:val="TAC"/>
            </w:pPr>
            <w:r>
              <w:lastRenderedPageBreak/>
              <w:t>[Case E70], [SH, perfect sync], [FR1], [DL-TDOA]</w:t>
            </w:r>
          </w:p>
          <w:p w14:paraId="5266785A" w14:textId="77777777" w:rsidR="00AA744A" w:rsidRDefault="00944D31">
            <w:pPr>
              <w:pStyle w:val="TAC"/>
            </w:pPr>
            <w:r>
              <w:t>[BS timing error 0.5ns, UE timing error 3ns]</w:t>
            </w:r>
          </w:p>
        </w:tc>
        <w:tc>
          <w:tcPr>
            <w:tcW w:w="1559" w:type="dxa"/>
            <w:vAlign w:val="center"/>
          </w:tcPr>
          <w:p w14:paraId="4023E8D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3CA85945" w14:textId="77777777" w:rsidR="00AA744A" w:rsidRDefault="00944D31">
            <w:pPr>
              <w:pStyle w:val="TAC"/>
            </w:pPr>
            <w:r>
              <w:t>0.14</w:t>
            </w:r>
          </w:p>
        </w:tc>
        <w:tc>
          <w:tcPr>
            <w:tcW w:w="850" w:type="dxa"/>
            <w:vAlign w:val="center"/>
          </w:tcPr>
          <w:p w14:paraId="21758BC1" w14:textId="77777777" w:rsidR="00AA744A" w:rsidRDefault="00944D31">
            <w:pPr>
              <w:pStyle w:val="TAC"/>
            </w:pPr>
            <w:r>
              <w:t>0.18</w:t>
            </w:r>
          </w:p>
        </w:tc>
        <w:tc>
          <w:tcPr>
            <w:tcW w:w="851" w:type="dxa"/>
            <w:vAlign w:val="center"/>
          </w:tcPr>
          <w:p w14:paraId="357F1CDE" w14:textId="77777777" w:rsidR="00AA744A" w:rsidRDefault="00944D31">
            <w:pPr>
              <w:pStyle w:val="TAC"/>
            </w:pPr>
            <w:r>
              <w:t>0.22</w:t>
            </w:r>
          </w:p>
        </w:tc>
        <w:tc>
          <w:tcPr>
            <w:tcW w:w="1051" w:type="dxa"/>
            <w:vAlign w:val="center"/>
          </w:tcPr>
          <w:p w14:paraId="68833B80" w14:textId="77777777" w:rsidR="00AA744A" w:rsidRDefault="00944D31">
            <w:pPr>
              <w:pStyle w:val="TAC"/>
            </w:pPr>
            <w:r>
              <w:t>0.35</w:t>
            </w:r>
          </w:p>
        </w:tc>
      </w:tr>
      <w:tr w:rsidR="00AA744A" w14:paraId="0CDB2CA2" w14:textId="77777777">
        <w:trPr>
          <w:jc w:val="center"/>
        </w:trPr>
        <w:tc>
          <w:tcPr>
            <w:tcW w:w="4106" w:type="dxa"/>
          </w:tcPr>
          <w:p w14:paraId="302897E3" w14:textId="77777777" w:rsidR="00AA744A" w:rsidRDefault="00944D31">
            <w:pPr>
              <w:pStyle w:val="TAC"/>
            </w:pPr>
            <w:r>
              <w:t>[Case E71], [SH, perfect sync], [FR1], [DL-TDOA]</w:t>
            </w:r>
          </w:p>
          <w:p w14:paraId="2057AF7E" w14:textId="77777777" w:rsidR="00AA744A" w:rsidRDefault="00944D31">
            <w:pPr>
              <w:pStyle w:val="TAC"/>
            </w:pPr>
            <w:r>
              <w:t>[BS timing error 0.5ns, UE timing error 5ns]</w:t>
            </w:r>
          </w:p>
        </w:tc>
        <w:tc>
          <w:tcPr>
            <w:tcW w:w="1559" w:type="dxa"/>
            <w:vAlign w:val="center"/>
          </w:tcPr>
          <w:p w14:paraId="5EF427F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57AD7170" w14:textId="77777777" w:rsidR="00AA744A" w:rsidRDefault="00944D31">
            <w:pPr>
              <w:pStyle w:val="TAC"/>
            </w:pPr>
            <w:r>
              <w:t>0.14</w:t>
            </w:r>
          </w:p>
        </w:tc>
        <w:tc>
          <w:tcPr>
            <w:tcW w:w="850" w:type="dxa"/>
            <w:vAlign w:val="center"/>
          </w:tcPr>
          <w:p w14:paraId="33E5BF90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851" w:type="dxa"/>
            <w:vAlign w:val="center"/>
          </w:tcPr>
          <w:p w14:paraId="0FF2C40B" w14:textId="77777777" w:rsidR="00AA744A" w:rsidRDefault="00944D31">
            <w:pPr>
              <w:pStyle w:val="TAC"/>
            </w:pPr>
            <w:r>
              <w:t>0.23</w:t>
            </w:r>
          </w:p>
        </w:tc>
        <w:tc>
          <w:tcPr>
            <w:tcW w:w="1051" w:type="dxa"/>
            <w:vAlign w:val="center"/>
          </w:tcPr>
          <w:p w14:paraId="6F578D78" w14:textId="77777777" w:rsidR="00AA744A" w:rsidRDefault="00944D31">
            <w:pPr>
              <w:pStyle w:val="TAC"/>
            </w:pPr>
            <w:r>
              <w:t>0.37</w:t>
            </w:r>
          </w:p>
        </w:tc>
      </w:tr>
      <w:tr w:rsidR="00AA744A" w14:paraId="3DF09A9B" w14:textId="77777777">
        <w:trPr>
          <w:jc w:val="center"/>
        </w:trPr>
        <w:tc>
          <w:tcPr>
            <w:tcW w:w="4106" w:type="dxa"/>
          </w:tcPr>
          <w:p w14:paraId="4F4BF607" w14:textId="77777777" w:rsidR="00AA744A" w:rsidRDefault="00944D31">
            <w:pPr>
              <w:pStyle w:val="TAC"/>
            </w:pPr>
            <w:r>
              <w:t>[Case E72], [SH, perfect sync], [FR1], [DL-TDOA]</w:t>
            </w:r>
          </w:p>
          <w:p w14:paraId="302A46B5" w14:textId="77777777" w:rsidR="00AA744A" w:rsidRDefault="00944D31">
            <w:pPr>
              <w:pStyle w:val="TAC"/>
            </w:pPr>
            <w:r>
              <w:t>[BS timing error 1ns, UE timing error 0.5ns]</w:t>
            </w:r>
          </w:p>
        </w:tc>
        <w:tc>
          <w:tcPr>
            <w:tcW w:w="1559" w:type="dxa"/>
            <w:vAlign w:val="center"/>
          </w:tcPr>
          <w:p w14:paraId="60E7514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5256A6F" w14:textId="77777777" w:rsidR="00AA744A" w:rsidRDefault="00944D31">
            <w:pPr>
              <w:pStyle w:val="TAC"/>
            </w:pPr>
            <w:r>
              <w:t>0.18</w:t>
            </w:r>
          </w:p>
        </w:tc>
        <w:tc>
          <w:tcPr>
            <w:tcW w:w="850" w:type="dxa"/>
            <w:vAlign w:val="center"/>
          </w:tcPr>
          <w:p w14:paraId="2770D7CD" w14:textId="77777777" w:rsidR="00AA744A" w:rsidRDefault="00944D31">
            <w:pPr>
              <w:pStyle w:val="TAC"/>
            </w:pPr>
            <w:r>
              <w:t>0.23</w:t>
            </w:r>
          </w:p>
        </w:tc>
        <w:tc>
          <w:tcPr>
            <w:tcW w:w="851" w:type="dxa"/>
            <w:vAlign w:val="center"/>
          </w:tcPr>
          <w:p w14:paraId="2F13A525" w14:textId="77777777" w:rsidR="00AA744A" w:rsidRDefault="00944D31">
            <w:pPr>
              <w:pStyle w:val="TAC"/>
            </w:pPr>
            <w:r>
              <w:t>0.29</w:t>
            </w:r>
          </w:p>
        </w:tc>
        <w:tc>
          <w:tcPr>
            <w:tcW w:w="1051" w:type="dxa"/>
            <w:vAlign w:val="center"/>
          </w:tcPr>
          <w:p w14:paraId="1FB355D5" w14:textId="77777777" w:rsidR="00AA744A" w:rsidRDefault="00944D31">
            <w:pPr>
              <w:pStyle w:val="TAC"/>
            </w:pPr>
            <w:r>
              <w:t>0.42</w:t>
            </w:r>
          </w:p>
        </w:tc>
      </w:tr>
      <w:tr w:rsidR="00AA744A" w14:paraId="467C4259" w14:textId="77777777">
        <w:trPr>
          <w:jc w:val="center"/>
        </w:trPr>
        <w:tc>
          <w:tcPr>
            <w:tcW w:w="4106" w:type="dxa"/>
          </w:tcPr>
          <w:p w14:paraId="5267F80F" w14:textId="77777777" w:rsidR="00AA744A" w:rsidRDefault="00944D31">
            <w:pPr>
              <w:pStyle w:val="TAC"/>
            </w:pPr>
            <w:r>
              <w:t>[Case E73], [SH, perfect sync], [FR1], [DL-TDOA]</w:t>
            </w:r>
          </w:p>
          <w:p w14:paraId="79A449C9" w14:textId="77777777" w:rsidR="00AA744A" w:rsidRDefault="00944D31">
            <w:pPr>
              <w:pStyle w:val="TAC"/>
            </w:pPr>
            <w:r>
              <w:t>[BS timing error 2ns, UE timing error 0.5ns]</w:t>
            </w:r>
          </w:p>
        </w:tc>
        <w:tc>
          <w:tcPr>
            <w:tcW w:w="1559" w:type="dxa"/>
            <w:vAlign w:val="center"/>
          </w:tcPr>
          <w:p w14:paraId="2EAFAB44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44A244D" w14:textId="77777777" w:rsidR="00AA744A" w:rsidRDefault="00944D31">
            <w:pPr>
              <w:pStyle w:val="TAC"/>
            </w:pPr>
            <w:r>
              <w:t>0.37</w:t>
            </w:r>
          </w:p>
        </w:tc>
        <w:tc>
          <w:tcPr>
            <w:tcW w:w="850" w:type="dxa"/>
            <w:vAlign w:val="center"/>
          </w:tcPr>
          <w:p w14:paraId="4B5F5438" w14:textId="77777777" w:rsidR="00AA744A" w:rsidRDefault="00944D31">
            <w:pPr>
              <w:pStyle w:val="TAC"/>
            </w:pPr>
            <w:r>
              <w:t>0.45</w:t>
            </w:r>
          </w:p>
        </w:tc>
        <w:tc>
          <w:tcPr>
            <w:tcW w:w="851" w:type="dxa"/>
            <w:vAlign w:val="center"/>
          </w:tcPr>
          <w:p w14:paraId="232ED5AB" w14:textId="77777777" w:rsidR="00AA744A" w:rsidRDefault="00944D31">
            <w:pPr>
              <w:pStyle w:val="TAC"/>
            </w:pPr>
            <w:r>
              <w:t>0.60</w:t>
            </w:r>
          </w:p>
        </w:tc>
        <w:tc>
          <w:tcPr>
            <w:tcW w:w="1051" w:type="dxa"/>
            <w:vAlign w:val="center"/>
          </w:tcPr>
          <w:p w14:paraId="56C7B51F" w14:textId="77777777" w:rsidR="00AA744A" w:rsidRDefault="00944D31">
            <w:pPr>
              <w:pStyle w:val="TAC"/>
            </w:pPr>
            <w:r>
              <w:t>0.83</w:t>
            </w:r>
          </w:p>
        </w:tc>
      </w:tr>
      <w:tr w:rsidR="00AA744A" w14:paraId="6231F2DC" w14:textId="77777777">
        <w:trPr>
          <w:jc w:val="center"/>
        </w:trPr>
        <w:tc>
          <w:tcPr>
            <w:tcW w:w="4106" w:type="dxa"/>
          </w:tcPr>
          <w:p w14:paraId="280A333D" w14:textId="77777777" w:rsidR="00AA744A" w:rsidRDefault="00944D31">
            <w:pPr>
              <w:pStyle w:val="TAC"/>
            </w:pPr>
            <w:r>
              <w:t>[[Case E74], [SH, perfect sync], [FR1], [DL-TDOA]</w:t>
            </w:r>
          </w:p>
          <w:p w14:paraId="2A5C7C02" w14:textId="77777777" w:rsidR="00AA744A" w:rsidRDefault="00944D31">
            <w:pPr>
              <w:pStyle w:val="TAC"/>
            </w:pPr>
            <w:r>
              <w:t>[BS timing error 3ns, UE timing error 0.5ns]</w:t>
            </w:r>
          </w:p>
        </w:tc>
        <w:tc>
          <w:tcPr>
            <w:tcW w:w="1559" w:type="dxa"/>
            <w:vAlign w:val="center"/>
          </w:tcPr>
          <w:p w14:paraId="390E323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70A856FE" w14:textId="77777777" w:rsidR="00AA744A" w:rsidRDefault="00944D31">
            <w:pPr>
              <w:pStyle w:val="TAC"/>
            </w:pPr>
            <w:r>
              <w:t>0.47</w:t>
            </w:r>
          </w:p>
        </w:tc>
        <w:tc>
          <w:tcPr>
            <w:tcW w:w="850" w:type="dxa"/>
            <w:vAlign w:val="center"/>
          </w:tcPr>
          <w:p w14:paraId="051E3C46" w14:textId="77777777" w:rsidR="00AA744A" w:rsidRDefault="00944D31">
            <w:pPr>
              <w:pStyle w:val="TAC"/>
            </w:pPr>
            <w:r>
              <w:t>0.61</w:t>
            </w:r>
          </w:p>
        </w:tc>
        <w:tc>
          <w:tcPr>
            <w:tcW w:w="851" w:type="dxa"/>
            <w:vAlign w:val="center"/>
          </w:tcPr>
          <w:p w14:paraId="73FAEF6A" w14:textId="77777777" w:rsidR="00AA744A" w:rsidRDefault="00944D31">
            <w:pPr>
              <w:pStyle w:val="TAC"/>
            </w:pPr>
            <w:r>
              <w:t>0.76</w:t>
            </w:r>
          </w:p>
        </w:tc>
        <w:tc>
          <w:tcPr>
            <w:tcW w:w="1051" w:type="dxa"/>
            <w:vAlign w:val="center"/>
          </w:tcPr>
          <w:p w14:paraId="7CBFB93A" w14:textId="77777777" w:rsidR="00AA744A" w:rsidRDefault="00944D31">
            <w:pPr>
              <w:pStyle w:val="TAC"/>
            </w:pPr>
            <w:r>
              <w:t>1.07</w:t>
            </w:r>
          </w:p>
        </w:tc>
      </w:tr>
      <w:tr w:rsidR="00AA744A" w14:paraId="1A142169" w14:textId="77777777">
        <w:trPr>
          <w:jc w:val="center"/>
        </w:trPr>
        <w:tc>
          <w:tcPr>
            <w:tcW w:w="4106" w:type="dxa"/>
          </w:tcPr>
          <w:p w14:paraId="313EC773" w14:textId="77777777" w:rsidR="00AA744A" w:rsidRDefault="00944D31">
            <w:pPr>
              <w:pStyle w:val="TAC"/>
            </w:pPr>
            <w:r>
              <w:t>[Case E75], [SH, perfect sync], [FR1], [DL-TDOA]</w:t>
            </w:r>
          </w:p>
          <w:p w14:paraId="50766556" w14:textId="77777777" w:rsidR="00AA744A" w:rsidRDefault="00944D31">
            <w:pPr>
              <w:pStyle w:val="TAC"/>
            </w:pPr>
            <w:r>
              <w:t>[BS timing error 5ns, UE timing error 0.5ns]</w:t>
            </w:r>
          </w:p>
        </w:tc>
        <w:tc>
          <w:tcPr>
            <w:tcW w:w="1559" w:type="dxa"/>
            <w:vAlign w:val="center"/>
          </w:tcPr>
          <w:p w14:paraId="691A76EC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37511E0B" w14:textId="77777777" w:rsidR="00AA744A" w:rsidRDefault="00944D31">
            <w:pPr>
              <w:pStyle w:val="TAC"/>
            </w:pPr>
            <w:r>
              <w:t>0.80</w:t>
            </w:r>
          </w:p>
        </w:tc>
        <w:tc>
          <w:tcPr>
            <w:tcW w:w="850" w:type="dxa"/>
            <w:vAlign w:val="center"/>
          </w:tcPr>
          <w:p w14:paraId="3DFA4B76" w14:textId="77777777" w:rsidR="00AA744A" w:rsidRDefault="00944D31">
            <w:pPr>
              <w:pStyle w:val="TAC"/>
            </w:pPr>
            <w:r>
              <w:t>1.00</w:t>
            </w:r>
          </w:p>
        </w:tc>
        <w:tc>
          <w:tcPr>
            <w:tcW w:w="851" w:type="dxa"/>
            <w:vAlign w:val="center"/>
          </w:tcPr>
          <w:p w14:paraId="462DC1F0" w14:textId="77777777" w:rsidR="00AA744A" w:rsidRDefault="00944D31">
            <w:pPr>
              <w:pStyle w:val="TAC"/>
            </w:pPr>
            <w:r>
              <w:t>1.24</w:t>
            </w:r>
          </w:p>
        </w:tc>
        <w:tc>
          <w:tcPr>
            <w:tcW w:w="1051" w:type="dxa"/>
            <w:vAlign w:val="center"/>
          </w:tcPr>
          <w:p w14:paraId="6475E662" w14:textId="77777777" w:rsidR="00AA744A" w:rsidRDefault="00944D31">
            <w:pPr>
              <w:pStyle w:val="TAC"/>
            </w:pPr>
            <w:r>
              <w:t>1.87</w:t>
            </w:r>
          </w:p>
        </w:tc>
      </w:tr>
      <w:tr w:rsidR="00AA744A" w14:paraId="46014BFD" w14:textId="77777777">
        <w:trPr>
          <w:jc w:val="center"/>
        </w:trPr>
        <w:tc>
          <w:tcPr>
            <w:tcW w:w="4106" w:type="dxa"/>
          </w:tcPr>
          <w:p w14:paraId="11526A87" w14:textId="77777777" w:rsidR="00AA744A" w:rsidRDefault="00944D31">
            <w:pPr>
              <w:pStyle w:val="TAC"/>
            </w:pPr>
            <w:r>
              <w:t>[Case E76], [DH, perfect sync], [FR1], [DL-TDOA]</w:t>
            </w:r>
          </w:p>
          <w:p w14:paraId="21CD650F" w14:textId="77777777" w:rsidR="00AA744A" w:rsidRDefault="00944D31">
            <w:pPr>
              <w:pStyle w:val="TAC"/>
            </w:pPr>
            <w:r>
              <w:t>[BS timing error 0.5ns, UE timing error 0.5ns]</w:t>
            </w:r>
          </w:p>
        </w:tc>
        <w:tc>
          <w:tcPr>
            <w:tcW w:w="1559" w:type="dxa"/>
            <w:vAlign w:val="center"/>
          </w:tcPr>
          <w:p w14:paraId="5FAAA3C6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3059CD08" w14:textId="77777777" w:rsidR="00AA744A" w:rsidRDefault="00944D31">
            <w:pPr>
              <w:pStyle w:val="TAC"/>
            </w:pPr>
            <w:r>
              <w:t>0.14</w:t>
            </w:r>
          </w:p>
        </w:tc>
        <w:tc>
          <w:tcPr>
            <w:tcW w:w="850" w:type="dxa"/>
            <w:vAlign w:val="center"/>
          </w:tcPr>
          <w:p w14:paraId="001B672E" w14:textId="77777777" w:rsidR="00AA744A" w:rsidRDefault="00944D31">
            <w:pPr>
              <w:pStyle w:val="TAC"/>
            </w:pPr>
            <w:r>
              <w:t>0.18</w:t>
            </w:r>
          </w:p>
        </w:tc>
        <w:tc>
          <w:tcPr>
            <w:tcW w:w="851" w:type="dxa"/>
            <w:vAlign w:val="center"/>
          </w:tcPr>
          <w:p w14:paraId="3651F6D3" w14:textId="77777777" w:rsidR="00AA744A" w:rsidRDefault="00944D31">
            <w:pPr>
              <w:pStyle w:val="TAC"/>
            </w:pPr>
            <w:r>
              <w:t>0.23</w:t>
            </w:r>
          </w:p>
        </w:tc>
        <w:tc>
          <w:tcPr>
            <w:tcW w:w="1051" w:type="dxa"/>
            <w:vAlign w:val="center"/>
          </w:tcPr>
          <w:p w14:paraId="0176CF74" w14:textId="77777777" w:rsidR="00AA744A" w:rsidRDefault="00944D31">
            <w:pPr>
              <w:pStyle w:val="TAC"/>
            </w:pPr>
            <w:r>
              <w:t>0.31</w:t>
            </w:r>
          </w:p>
        </w:tc>
      </w:tr>
      <w:tr w:rsidR="00AA744A" w14:paraId="42C7FC53" w14:textId="77777777">
        <w:trPr>
          <w:jc w:val="center"/>
        </w:trPr>
        <w:tc>
          <w:tcPr>
            <w:tcW w:w="4106" w:type="dxa"/>
          </w:tcPr>
          <w:p w14:paraId="3ACD0141" w14:textId="77777777" w:rsidR="00AA744A" w:rsidRDefault="00944D31">
            <w:pPr>
              <w:pStyle w:val="TAC"/>
            </w:pPr>
            <w:r>
              <w:t>[Case E77], [DH, perfect sync], [FR1], [DL-TDOA]</w:t>
            </w:r>
          </w:p>
          <w:p w14:paraId="65B5DF78" w14:textId="77777777" w:rsidR="00AA744A" w:rsidRDefault="00944D31">
            <w:pPr>
              <w:pStyle w:val="TAC"/>
            </w:pPr>
            <w:r>
              <w:t>[BS timing error 0.5ns, UE timing error 1ns]</w:t>
            </w:r>
          </w:p>
        </w:tc>
        <w:tc>
          <w:tcPr>
            <w:tcW w:w="1559" w:type="dxa"/>
            <w:vAlign w:val="center"/>
          </w:tcPr>
          <w:p w14:paraId="0D4AFC0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10B34E92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850" w:type="dxa"/>
            <w:vAlign w:val="center"/>
          </w:tcPr>
          <w:p w14:paraId="49D9E917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851" w:type="dxa"/>
            <w:vAlign w:val="center"/>
          </w:tcPr>
          <w:p w14:paraId="47CFFE15" w14:textId="77777777" w:rsidR="00AA744A" w:rsidRDefault="00944D31">
            <w:pPr>
              <w:pStyle w:val="TAC"/>
            </w:pPr>
            <w:r>
              <w:t>0.21</w:t>
            </w:r>
          </w:p>
        </w:tc>
        <w:tc>
          <w:tcPr>
            <w:tcW w:w="1051" w:type="dxa"/>
            <w:vAlign w:val="center"/>
          </w:tcPr>
          <w:p w14:paraId="11534698" w14:textId="77777777" w:rsidR="00AA744A" w:rsidRDefault="00944D31">
            <w:pPr>
              <w:pStyle w:val="TAC"/>
            </w:pPr>
            <w:r>
              <w:t>0.32</w:t>
            </w:r>
          </w:p>
        </w:tc>
      </w:tr>
      <w:tr w:rsidR="00AA744A" w14:paraId="7D125B45" w14:textId="77777777">
        <w:trPr>
          <w:jc w:val="center"/>
        </w:trPr>
        <w:tc>
          <w:tcPr>
            <w:tcW w:w="4106" w:type="dxa"/>
          </w:tcPr>
          <w:p w14:paraId="0D27E475" w14:textId="77777777" w:rsidR="00AA744A" w:rsidRDefault="00944D31">
            <w:pPr>
              <w:pStyle w:val="TAC"/>
            </w:pPr>
            <w:r>
              <w:t>[Case E78], [DH, perfect sync], [FR1], [DL-TDOA]</w:t>
            </w:r>
          </w:p>
          <w:p w14:paraId="4E7409FC" w14:textId="77777777" w:rsidR="00AA744A" w:rsidRDefault="00944D31">
            <w:pPr>
              <w:pStyle w:val="TAC"/>
            </w:pPr>
            <w:r>
              <w:t>[BS timing error 0.5ns, UE timing error 2ns]</w:t>
            </w:r>
          </w:p>
        </w:tc>
        <w:tc>
          <w:tcPr>
            <w:tcW w:w="1559" w:type="dxa"/>
            <w:vAlign w:val="center"/>
          </w:tcPr>
          <w:p w14:paraId="54AFEC3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7C0550B1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850" w:type="dxa"/>
            <w:vAlign w:val="center"/>
          </w:tcPr>
          <w:p w14:paraId="72F59347" w14:textId="77777777" w:rsidR="00AA744A" w:rsidRDefault="00944D31">
            <w:pPr>
              <w:pStyle w:val="TAC"/>
            </w:pPr>
            <w:r>
              <w:t>0.18</w:t>
            </w:r>
          </w:p>
        </w:tc>
        <w:tc>
          <w:tcPr>
            <w:tcW w:w="851" w:type="dxa"/>
            <w:vAlign w:val="center"/>
          </w:tcPr>
          <w:p w14:paraId="52200A18" w14:textId="77777777" w:rsidR="00AA744A" w:rsidRDefault="00944D31">
            <w:pPr>
              <w:pStyle w:val="TAC"/>
            </w:pPr>
            <w:r>
              <w:t>0.21</w:t>
            </w:r>
          </w:p>
        </w:tc>
        <w:tc>
          <w:tcPr>
            <w:tcW w:w="1051" w:type="dxa"/>
            <w:vAlign w:val="center"/>
          </w:tcPr>
          <w:p w14:paraId="32302BF0" w14:textId="77777777" w:rsidR="00AA744A" w:rsidRDefault="00944D31">
            <w:pPr>
              <w:pStyle w:val="TAC"/>
            </w:pPr>
            <w:r>
              <w:t>0.32</w:t>
            </w:r>
          </w:p>
        </w:tc>
      </w:tr>
      <w:tr w:rsidR="00AA744A" w14:paraId="0F283AFC" w14:textId="77777777">
        <w:trPr>
          <w:jc w:val="center"/>
        </w:trPr>
        <w:tc>
          <w:tcPr>
            <w:tcW w:w="4106" w:type="dxa"/>
          </w:tcPr>
          <w:p w14:paraId="4444520A" w14:textId="77777777" w:rsidR="00AA744A" w:rsidRDefault="00944D31">
            <w:pPr>
              <w:pStyle w:val="TAC"/>
            </w:pPr>
            <w:r>
              <w:t>[Case E79], [DH, perfect sync], [FR1], [DL-TDOA]</w:t>
            </w:r>
          </w:p>
          <w:p w14:paraId="0C0C19BC" w14:textId="77777777" w:rsidR="00AA744A" w:rsidRDefault="00944D31">
            <w:pPr>
              <w:pStyle w:val="TAC"/>
            </w:pPr>
            <w:r>
              <w:t>[BS timing error 0.5ns, UE timing error 3ns]</w:t>
            </w:r>
          </w:p>
        </w:tc>
        <w:tc>
          <w:tcPr>
            <w:tcW w:w="1559" w:type="dxa"/>
            <w:vAlign w:val="center"/>
          </w:tcPr>
          <w:p w14:paraId="4743FB7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1611F618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850" w:type="dxa"/>
            <w:vAlign w:val="center"/>
          </w:tcPr>
          <w:p w14:paraId="4A1ABA9A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851" w:type="dxa"/>
            <w:vAlign w:val="center"/>
          </w:tcPr>
          <w:p w14:paraId="7E759583" w14:textId="77777777" w:rsidR="00AA744A" w:rsidRDefault="00944D31">
            <w:pPr>
              <w:pStyle w:val="TAC"/>
            </w:pPr>
            <w:r>
              <w:t>0.20</w:t>
            </w:r>
          </w:p>
        </w:tc>
        <w:tc>
          <w:tcPr>
            <w:tcW w:w="1051" w:type="dxa"/>
            <w:vAlign w:val="center"/>
          </w:tcPr>
          <w:p w14:paraId="7FF5AE2F" w14:textId="77777777" w:rsidR="00AA744A" w:rsidRDefault="00944D31">
            <w:pPr>
              <w:pStyle w:val="TAC"/>
            </w:pPr>
            <w:r>
              <w:t>0.28</w:t>
            </w:r>
          </w:p>
        </w:tc>
      </w:tr>
      <w:tr w:rsidR="00AA744A" w14:paraId="72F969DF" w14:textId="77777777">
        <w:trPr>
          <w:jc w:val="center"/>
        </w:trPr>
        <w:tc>
          <w:tcPr>
            <w:tcW w:w="4106" w:type="dxa"/>
          </w:tcPr>
          <w:p w14:paraId="156B9D68" w14:textId="77777777" w:rsidR="00AA744A" w:rsidRDefault="00944D31">
            <w:pPr>
              <w:pStyle w:val="TAC"/>
            </w:pPr>
            <w:r>
              <w:t>[Case E80], [DH, perfect sync], [FR1], [DL-TDOA]</w:t>
            </w:r>
          </w:p>
          <w:p w14:paraId="5C8259AC" w14:textId="77777777" w:rsidR="00AA744A" w:rsidRDefault="00944D31">
            <w:pPr>
              <w:pStyle w:val="TAC"/>
            </w:pPr>
            <w:r>
              <w:t>[BS timing error 0.5ns, UE timing error 5ns]</w:t>
            </w:r>
          </w:p>
        </w:tc>
        <w:tc>
          <w:tcPr>
            <w:tcW w:w="1559" w:type="dxa"/>
            <w:vAlign w:val="center"/>
          </w:tcPr>
          <w:p w14:paraId="0FB712D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7D5ACFDE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850" w:type="dxa"/>
            <w:vAlign w:val="center"/>
          </w:tcPr>
          <w:p w14:paraId="1FE56AF7" w14:textId="77777777" w:rsidR="00AA744A" w:rsidRDefault="00944D31">
            <w:pPr>
              <w:pStyle w:val="TAC"/>
            </w:pPr>
            <w:r>
              <w:t>0.18</w:t>
            </w:r>
          </w:p>
        </w:tc>
        <w:tc>
          <w:tcPr>
            <w:tcW w:w="851" w:type="dxa"/>
            <w:vAlign w:val="center"/>
          </w:tcPr>
          <w:p w14:paraId="3F454E30" w14:textId="77777777" w:rsidR="00AA744A" w:rsidRDefault="00944D31">
            <w:pPr>
              <w:pStyle w:val="TAC"/>
            </w:pPr>
            <w:r>
              <w:t>0.22</w:t>
            </w:r>
          </w:p>
        </w:tc>
        <w:tc>
          <w:tcPr>
            <w:tcW w:w="1051" w:type="dxa"/>
            <w:vAlign w:val="center"/>
          </w:tcPr>
          <w:p w14:paraId="60D553B6" w14:textId="77777777" w:rsidR="00AA744A" w:rsidRDefault="00944D31">
            <w:pPr>
              <w:pStyle w:val="TAC"/>
            </w:pPr>
            <w:r>
              <w:t>0.31</w:t>
            </w:r>
          </w:p>
        </w:tc>
      </w:tr>
      <w:tr w:rsidR="00AA744A" w14:paraId="3FF66A4B" w14:textId="77777777">
        <w:trPr>
          <w:jc w:val="center"/>
        </w:trPr>
        <w:tc>
          <w:tcPr>
            <w:tcW w:w="4106" w:type="dxa"/>
          </w:tcPr>
          <w:p w14:paraId="655F7A68" w14:textId="77777777" w:rsidR="00AA744A" w:rsidRDefault="00944D31">
            <w:pPr>
              <w:pStyle w:val="TAC"/>
            </w:pPr>
            <w:r>
              <w:t>[Case E81], [DH, perfect sync], [FR1], [DL-TDOA]</w:t>
            </w:r>
          </w:p>
          <w:p w14:paraId="1AE7E54A" w14:textId="77777777" w:rsidR="00AA744A" w:rsidRDefault="00944D31">
            <w:pPr>
              <w:pStyle w:val="TAC"/>
            </w:pPr>
            <w:r>
              <w:t>[BS timing error 1ns, UE timing error 0.5ns]</w:t>
            </w:r>
          </w:p>
        </w:tc>
        <w:tc>
          <w:tcPr>
            <w:tcW w:w="1559" w:type="dxa"/>
            <w:vAlign w:val="center"/>
          </w:tcPr>
          <w:p w14:paraId="4D5404E0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B4BD9AC" w14:textId="77777777" w:rsidR="00AA744A" w:rsidRDefault="00944D31">
            <w:pPr>
              <w:pStyle w:val="TAC"/>
            </w:pPr>
            <w:r>
              <w:t>0.18</w:t>
            </w:r>
          </w:p>
        </w:tc>
        <w:tc>
          <w:tcPr>
            <w:tcW w:w="850" w:type="dxa"/>
            <w:vAlign w:val="center"/>
          </w:tcPr>
          <w:p w14:paraId="17EA5C3A" w14:textId="77777777" w:rsidR="00AA744A" w:rsidRDefault="00944D31">
            <w:pPr>
              <w:pStyle w:val="TAC"/>
            </w:pPr>
            <w:r>
              <w:t>0.24</w:t>
            </w:r>
          </w:p>
        </w:tc>
        <w:tc>
          <w:tcPr>
            <w:tcW w:w="851" w:type="dxa"/>
            <w:vAlign w:val="center"/>
          </w:tcPr>
          <w:p w14:paraId="14E0CE27" w14:textId="77777777" w:rsidR="00AA744A" w:rsidRDefault="00944D31">
            <w:pPr>
              <w:pStyle w:val="TAC"/>
            </w:pPr>
            <w:r>
              <w:t>0.33</w:t>
            </w:r>
          </w:p>
        </w:tc>
        <w:tc>
          <w:tcPr>
            <w:tcW w:w="1051" w:type="dxa"/>
            <w:vAlign w:val="center"/>
          </w:tcPr>
          <w:p w14:paraId="0F5160AC" w14:textId="77777777" w:rsidR="00AA744A" w:rsidRDefault="00944D31">
            <w:pPr>
              <w:pStyle w:val="TAC"/>
            </w:pPr>
            <w:r>
              <w:t>0.40</w:t>
            </w:r>
          </w:p>
        </w:tc>
      </w:tr>
      <w:tr w:rsidR="00AA744A" w14:paraId="1BE8DAF9" w14:textId="77777777">
        <w:trPr>
          <w:jc w:val="center"/>
        </w:trPr>
        <w:tc>
          <w:tcPr>
            <w:tcW w:w="4106" w:type="dxa"/>
          </w:tcPr>
          <w:p w14:paraId="6B58A7D8" w14:textId="77777777" w:rsidR="00AA744A" w:rsidRDefault="00944D31">
            <w:pPr>
              <w:pStyle w:val="TAC"/>
            </w:pPr>
            <w:r>
              <w:t>[Case E82 [DH, perfect sync], [FR1], [DL-TDOA]</w:t>
            </w:r>
          </w:p>
          <w:p w14:paraId="432BF930" w14:textId="77777777" w:rsidR="00AA744A" w:rsidRDefault="00944D31">
            <w:pPr>
              <w:pStyle w:val="TAC"/>
            </w:pPr>
            <w:r>
              <w:t>[BS timing error 2ns, UE timing error 0.5ns]</w:t>
            </w:r>
          </w:p>
        </w:tc>
        <w:tc>
          <w:tcPr>
            <w:tcW w:w="1559" w:type="dxa"/>
            <w:vAlign w:val="center"/>
          </w:tcPr>
          <w:p w14:paraId="090379B0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56000D8" w14:textId="77777777" w:rsidR="00AA744A" w:rsidRDefault="00944D31">
            <w:pPr>
              <w:pStyle w:val="TAC"/>
            </w:pPr>
            <w:r>
              <w:t>0.40</w:t>
            </w:r>
          </w:p>
        </w:tc>
        <w:tc>
          <w:tcPr>
            <w:tcW w:w="850" w:type="dxa"/>
            <w:vAlign w:val="center"/>
          </w:tcPr>
          <w:p w14:paraId="2F0D493E" w14:textId="77777777" w:rsidR="00AA744A" w:rsidRDefault="00944D31">
            <w:pPr>
              <w:pStyle w:val="TAC"/>
            </w:pPr>
            <w:r>
              <w:t>0.48</w:t>
            </w:r>
          </w:p>
        </w:tc>
        <w:tc>
          <w:tcPr>
            <w:tcW w:w="851" w:type="dxa"/>
            <w:vAlign w:val="center"/>
          </w:tcPr>
          <w:p w14:paraId="2BBFA325" w14:textId="77777777" w:rsidR="00AA744A" w:rsidRDefault="00944D31">
            <w:pPr>
              <w:pStyle w:val="TAC"/>
            </w:pPr>
            <w:r>
              <w:t>0.62</w:t>
            </w:r>
          </w:p>
        </w:tc>
        <w:tc>
          <w:tcPr>
            <w:tcW w:w="1051" w:type="dxa"/>
            <w:vAlign w:val="center"/>
          </w:tcPr>
          <w:p w14:paraId="71E29130" w14:textId="77777777" w:rsidR="00AA744A" w:rsidRDefault="00944D31">
            <w:pPr>
              <w:pStyle w:val="TAC"/>
            </w:pPr>
            <w:r>
              <w:t>0.76</w:t>
            </w:r>
          </w:p>
        </w:tc>
      </w:tr>
      <w:tr w:rsidR="00AA744A" w14:paraId="26B48765" w14:textId="77777777">
        <w:trPr>
          <w:jc w:val="center"/>
        </w:trPr>
        <w:tc>
          <w:tcPr>
            <w:tcW w:w="4106" w:type="dxa"/>
          </w:tcPr>
          <w:p w14:paraId="4F2531BC" w14:textId="77777777" w:rsidR="00AA744A" w:rsidRDefault="00944D31">
            <w:pPr>
              <w:pStyle w:val="TAC"/>
            </w:pPr>
            <w:r>
              <w:t>[[Case E83], [DH, perfect sync], [FR1], [DL-TDOA]</w:t>
            </w:r>
          </w:p>
          <w:p w14:paraId="60F1EABD" w14:textId="77777777" w:rsidR="00AA744A" w:rsidRDefault="00944D31">
            <w:pPr>
              <w:pStyle w:val="TAC"/>
            </w:pPr>
            <w:r>
              <w:t>[BS timing error 3ns, UE timing error 0.5ns]</w:t>
            </w:r>
          </w:p>
        </w:tc>
        <w:tc>
          <w:tcPr>
            <w:tcW w:w="1559" w:type="dxa"/>
            <w:vAlign w:val="center"/>
          </w:tcPr>
          <w:p w14:paraId="3BC72EA6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35575E9" w14:textId="77777777" w:rsidR="00AA744A" w:rsidRDefault="00944D31">
            <w:pPr>
              <w:pStyle w:val="TAC"/>
            </w:pPr>
            <w:r>
              <w:t>0.54</w:t>
            </w:r>
          </w:p>
        </w:tc>
        <w:tc>
          <w:tcPr>
            <w:tcW w:w="850" w:type="dxa"/>
            <w:vAlign w:val="center"/>
          </w:tcPr>
          <w:p w14:paraId="60996327" w14:textId="77777777" w:rsidR="00AA744A" w:rsidRDefault="00944D31">
            <w:pPr>
              <w:pStyle w:val="TAC"/>
            </w:pPr>
            <w:r>
              <w:t>0.62</w:t>
            </w:r>
          </w:p>
        </w:tc>
        <w:tc>
          <w:tcPr>
            <w:tcW w:w="851" w:type="dxa"/>
            <w:vAlign w:val="center"/>
          </w:tcPr>
          <w:p w14:paraId="777DC481" w14:textId="77777777" w:rsidR="00AA744A" w:rsidRDefault="00944D31">
            <w:pPr>
              <w:pStyle w:val="TAC"/>
            </w:pPr>
            <w:r>
              <w:t>0.75</w:t>
            </w:r>
          </w:p>
        </w:tc>
        <w:tc>
          <w:tcPr>
            <w:tcW w:w="1051" w:type="dxa"/>
            <w:vAlign w:val="center"/>
          </w:tcPr>
          <w:p w14:paraId="2EE873F0" w14:textId="77777777" w:rsidR="00AA744A" w:rsidRDefault="00944D31">
            <w:pPr>
              <w:pStyle w:val="TAC"/>
            </w:pPr>
            <w:r>
              <w:t>0.88</w:t>
            </w:r>
          </w:p>
        </w:tc>
      </w:tr>
      <w:tr w:rsidR="00AA744A" w14:paraId="0B176C44" w14:textId="77777777">
        <w:trPr>
          <w:jc w:val="center"/>
        </w:trPr>
        <w:tc>
          <w:tcPr>
            <w:tcW w:w="4106" w:type="dxa"/>
          </w:tcPr>
          <w:p w14:paraId="76BAF2EC" w14:textId="77777777" w:rsidR="00AA744A" w:rsidRDefault="00944D31">
            <w:pPr>
              <w:pStyle w:val="TAC"/>
            </w:pPr>
            <w:r>
              <w:t>[Case E84], [DH, perfect sync], [FR1], [DL-TDOA]</w:t>
            </w:r>
          </w:p>
          <w:p w14:paraId="7D0641A4" w14:textId="77777777" w:rsidR="00AA744A" w:rsidRDefault="00944D31">
            <w:pPr>
              <w:pStyle w:val="TAC"/>
            </w:pPr>
            <w:r>
              <w:t>[BS timing error 5ns, UE timing error 0.5ns]</w:t>
            </w:r>
          </w:p>
        </w:tc>
        <w:tc>
          <w:tcPr>
            <w:tcW w:w="1559" w:type="dxa"/>
            <w:vAlign w:val="center"/>
          </w:tcPr>
          <w:p w14:paraId="74111EC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FD75971" w14:textId="77777777" w:rsidR="00AA744A" w:rsidRDefault="00944D31">
            <w:pPr>
              <w:pStyle w:val="TAC"/>
            </w:pPr>
            <w:r>
              <w:t>0.78</w:t>
            </w:r>
          </w:p>
        </w:tc>
        <w:tc>
          <w:tcPr>
            <w:tcW w:w="850" w:type="dxa"/>
            <w:vAlign w:val="center"/>
          </w:tcPr>
          <w:p w14:paraId="138F1C18" w14:textId="77777777" w:rsidR="00AA744A" w:rsidRDefault="00944D31">
            <w:pPr>
              <w:pStyle w:val="TAC"/>
            </w:pPr>
            <w:r>
              <w:t>1.08</w:t>
            </w:r>
          </w:p>
        </w:tc>
        <w:tc>
          <w:tcPr>
            <w:tcW w:w="851" w:type="dxa"/>
            <w:vAlign w:val="center"/>
          </w:tcPr>
          <w:p w14:paraId="7435889A" w14:textId="77777777" w:rsidR="00AA744A" w:rsidRDefault="00944D31">
            <w:pPr>
              <w:pStyle w:val="TAC"/>
            </w:pPr>
            <w:r>
              <w:t>1.19</w:t>
            </w:r>
          </w:p>
        </w:tc>
        <w:tc>
          <w:tcPr>
            <w:tcW w:w="1051" w:type="dxa"/>
            <w:vAlign w:val="center"/>
          </w:tcPr>
          <w:p w14:paraId="44C66B83" w14:textId="77777777" w:rsidR="00AA744A" w:rsidRDefault="00944D31">
            <w:pPr>
              <w:pStyle w:val="TAC"/>
            </w:pPr>
            <w:r>
              <w:t>1.94</w:t>
            </w:r>
          </w:p>
        </w:tc>
      </w:tr>
      <w:tr w:rsidR="00AA744A" w14:paraId="11E7A619" w14:textId="77777777">
        <w:trPr>
          <w:jc w:val="center"/>
        </w:trPr>
        <w:tc>
          <w:tcPr>
            <w:tcW w:w="4106" w:type="dxa"/>
          </w:tcPr>
          <w:p w14:paraId="1CA120DB" w14:textId="77777777" w:rsidR="00AA744A" w:rsidRDefault="00944D31">
            <w:pPr>
              <w:pStyle w:val="TAC"/>
            </w:pPr>
            <w:r>
              <w:t>[Case E85], [SH, perfect sync], [FR1], [Multi-RTT]</w:t>
            </w:r>
          </w:p>
          <w:p w14:paraId="6C763537" w14:textId="77777777" w:rsidR="00AA744A" w:rsidRDefault="00944D31">
            <w:pPr>
              <w:pStyle w:val="TAC"/>
            </w:pPr>
            <w:r>
              <w:t>[BS timing error 0.5ns, UE timing error 0.5ns]</w:t>
            </w:r>
          </w:p>
        </w:tc>
        <w:tc>
          <w:tcPr>
            <w:tcW w:w="1559" w:type="dxa"/>
            <w:vAlign w:val="center"/>
          </w:tcPr>
          <w:p w14:paraId="0DE4800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120F9E7A" w14:textId="77777777" w:rsidR="00AA744A" w:rsidRDefault="00944D31">
            <w:pPr>
              <w:pStyle w:val="TAC"/>
            </w:pPr>
            <w:r>
              <w:t>0.089</w:t>
            </w:r>
          </w:p>
        </w:tc>
        <w:tc>
          <w:tcPr>
            <w:tcW w:w="850" w:type="dxa"/>
            <w:vAlign w:val="center"/>
          </w:tcPr>
          <w:p w14:paraId="7C3F6850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851" w:type="dxa"/>
            <w:vAlign w:val="center"/>
          </w:tcPr>
          <w:p w14:paraId="2791B588" w14:textId="77777777" w:rsidR="00AA744A" w:rsidRDefault="00944D31">
            <w:pPr>
              <w:pStyle w:val="TAC"/>
            </w:pPr>
            <w:r>
              <w:t>0.18</w:t>
            </w:r>
          </w:p>
        </w:tc>
        <w:tc>
          <w:tcPr>
            <w:tcW w:w="1051" w:type="dxa"/>
            <w:vAlign w:val="center"/>
          </w:tcPr>
          <w:p w14:paraId="1BEDEE9C" w14:textId="77777777" w:rsidR="00AA744A" w:rsidRDefault="00944D31">
            <w:pPr>
              <w:pStyle w:val="TAC"/>
            </w:pPr>
            <w:r>
              <w:t>0.24</w:t>
            </w:r>
          </w:p>
        </w:tc>
      </w:tr>
      <w:tr w:rsidR="00AA744A" w14:paraId="2CDC789E" w14:textId="77777777">
        <w:trPr>
          <w:jc w:val="center"/>
        </w:trPr>
        <w:tc>
          <w:tcPr>
            <w:tcW w:w="4106" w:type="dxa"/>
          </w:tcPr>
          <w:p w14:paraId="7EDBD53C" w14:textId="77777777" w:rsidR="00AA744A" w:rsidRDefault="00944D31">
            <w:pPr>
              <w:pStyle w:val="TAC"/>
            </w:pPr>
            <w:r>
              <w:t>[Case E86], [SH, perfect sync], [FR1], [Multi-RTT]</w:t>
            </w:r>
          </w:p>
          <w:p w14:paraId="52905BED" w14:textId="77777777" w:rsidR="00AA744A" w:rsidRDefault="00944D31">
            <w:pPr>
              <w:pStyle w:val="TAC"/>
            </w:pPr>
            <w:r>
              <w:t>[BS timing error 0.5ns, UE timing error 1ns]</w:t>
            </w:r>
          </w:p>
        </w:tc>
        <w:tc>
          <w:tcPr>
            <w:tcW w:w="1559" w:type="dxa"/>
            <w:vAlign w:val="center"/>
          </w:tcPr>
          <w:p w14:paraId="07237A2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7710EE18" w14:textId="77777777" w:rsidR="00AA744A" w:rsidRDefault="00944D31">
            <w:pPr>
              <w:pStyle w:val="TAC"/>
            </w:pPr>
            <w:r>
              <w:t>0.094</w:t>
            </w:r>
          </w:p>
        </w:tc>
        <w:tc>
          <w:tcPr>
            <w:tcW w:w="850" w:type="dxa"/>
            <w:vAlign w:val="center"/>
          </w:tcPr>
          <w:p w14:paraId="5F8B1211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851" w:type="dxa"/>
            <w:vAlign w:val="center"/>
          </w:tcPr>
          <w:p w14:paraId="7541000C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1051" w:type="dxa"/>
            <w:vAlign w:val="center"/>
          </w:tcPr>
          <w:p w14:paraId="59ABBF73" w14:textId="77777777" w:rsidR="00AA744A" w:rsidRDefault="00944D31">
            <w:pPr>
              <w:pStyle w:val="TAC"/>
            </w:pPr>
            <w:r>
              <w:t>0.23</w:t>
            </w:r>
          </w:p>
        </w:tc>
      </w:tr>
      <w:tr w:rsidR="00AA744A" w14:paraId="3B65EFCB" w14:textId="77777777">
        <w:trPr>
          <w:jc w:val="center"/>
        </w:trPr>
        <w:tc>
          <w:tcPr>
            <w:tcW w:w="4106" w:type="dxa"/>
          </w:tcPr>
          <w:p w14:paraId="210C1713" w14:textId="77777777" w:rsidR="00AA744A" w:rsidRDefault="00944D31">
            <w:pPr>
              <w:pStyle w:val="TAC"/>
            </w:pPr>
            <w:r>
              <w:t>[Case E87], [SH, perfect sync], [FR1], [Multi-RTT]</w:t>
            </w:r>
          </w:p>
          <w:p w14:paraId="67DDE6ED" w14:textId="77777777" w:rsidR="00AA744A" w:rsidRDefault="00944D31">
            <w:pPr>
              <w:pStyle w:val="TAC"/>
            </w:pPr>
            <w:r>
              <w:t>[BS timing error 0.5ns, UE timing error 2ns]</w:t>
            </w:r>
          </w:p>
        </w:tc>
        <w:tc>
          <w:tcPr>
            <w:tcW w:w="1559" w:type="dxa"/>
            <w:vAlign w:val="center"/>
          </w:tcPr>
          <w:p w14:paraId="46F106B0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79A59B1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850" w:type="dxa"/>
            <w:vAlign w:val="center"/>
          </w:tcPr>
          <w:p w14:paraId="676FA747" w14:textId="77777777" w:rsidR="00AA744A" w:rsidRDefault="00944D31">
            <w:pPr>
              <w:pStyle w:val="TAC"/>
            </w:pPr>
            <w:r>
              <w:t>0.15</w:t>
            </w:r>
          </w:p>
        </w:tc>
        <w:tc>
          <w:tcPr>
            <w:tcW w:w="851" w:type="dxa"/>
            <w:vAlign w:val="center"/>
          </w:tcPr>
          <w:p w14:paraId="41712FAD" w14:textId="77777777" w:rsidR="00AA744A" w:rsidRDefault="00944D31">
            <w:pPr>
              <w:pStyle w:val="TAC"/>
            </w:pPr>
            <w:r>
              <w:t>0.19</w:t>
            </w:r>
          </w:p>
        </w:tc>
        <w:tc>
          <w:tcPr>
            <w:tcW w:w="1051" w:type="dxa"/>
            <w:vAlign w:val="center"/>
          </w:tcPr>
          <w:p w14:paraId="2E3ED45E" w14:textId="77777777" w:rsidR="00AA744A" w:rsidRDefault="00944D31">
            <w:pPr>
              <w:pStyle w:val="TAC"/>
            </w:pPr>
            <w:r>
              <w:t>0.27</w:t>
            </w:r>
          </w:p>
        </w:tc>
      </w:tr>
      <w:tr w:rsidR="00AA744A" w14:paraId="70AC49BA" w14:textId="77777777">
        <w:trPr>
          <w:jc w:val="center"/>
        </w:trPr>
        <w:tc>
          <w:tcPr>
            <w:tcW w:w="4106" w:type="dxa"/>
          </w:tcPr>
          <w:p w14:paraId="50AD09D3" w14:textId="77777777" w:rsidR="00AA744A" w:rsidRDefault="00944D31">
            <w:pPr>
              <w:pStyle w:val="TAC"/>
            </w:pPr>
            <w:r>
              <w:t>[Case E88], [SH, perfect sync], [FR1], [Multi-RTT]</w:t>
            </w:r>
          </w:p>
          <w:p w14:paraId="195EBDA5" w14:textId="77777777" w:rsidR="00AA744A" w:rsidRDefault="00944D31">
            <w:pPr>
              <w:pStyle w:val="TAC"/>
            </w:pPr>
            <w:r>
              <w:t>[BS timing error 0.5ns, UE timing error 3ns]</w:t>
            </w:r>
          </w:p>
        </w:tc>
        <w:tc>
          <w:tcPr>
            <w:tcW w:w="1559" w:type="dxa"/>
            <w:vAlign w:val="center"/>
          </w:tcPr>
          <w:p w14:paraId="629E1C2F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6AC2E95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850" w:type="dxa"/>
            <w:vAlign w:val="center"/>
          </w:tcPr>
          <w:p w14:paraId="7683FF77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851" w:type="dxa"/>
            <w:vAlign w:val="center"/>
          </w:tcPr>
          <w:p w14:paraId="40EC634E" w14:textId="77777777" w:rsidR="00AA744A" w:rsidRDefault="00944D31">
            <w:pPr>
              <w:pStyle w:val="TAC"/>
            </w:pPr>
            <w:r>
              <w:t>0.23</w:t>
            </w:r>
          </w:p>
        </w:tc>
        <w:tc>
          <w:tcPr>
            <w:tcW w:w="1051" w:type="dxa"/>
            <w:vAlign w:val="center"/>
          </w:tcPr>
          <w:p w14:paraId="47AA708A" w14:textId="77777777" w:rsidR="00AA744A" w:rsidRDefault="00944D31">
            <w:pPr>
              <w:pStyle w:val="TAC"/>
            </w:pPr>
            <w:r>
              <w:t>0.33</w:t>
            </w:r>
          </w:p>
        </w:tc>
      </w:tr>
      <w:tr w:rsidR="00AA744A" w14:paraId="4286DE77" w14:textId="77777777">
        <w:trPr>
          <w:jc w:val="center"/>
        </w:trPr>
        <w:tc>
          <w:tcPr>
            <w:tcW w:w="4106" w:type="dxa"/>
          </w:tcPr>
          <w:p w14:paraId="1C955E7B" w14:textId="77777777" w:rsidR="00AA744A" w:rsidRDefault="00944D31">
            <w:pPr>
              <w:pStyle w:val="TAC"/>
            </w:pPr>
            <w:r>
              <w:t>[Case E89], [SH, perfect sync], [FR1], [Multi-RTT]</w:t>
            </w:r>
          </w:p>
          <w:p w14:paraId="29565C8B" w14:textId="77777777" w:rsidR="00AA744A" w:rsidRDefault="00944D31">
            <w:pPr>
              <w:pStyle w:val="TAC"/>
            </w:pPr>
            <w:r>
              <w:t>[BS timing error 0.5ns, UE timing error 5ns]</w:t>
            </w:r>
          </w:p>
        </w:tc>
        <w:tc>
          <w:tcPr>
            <w:tcW w:w="1559" w:type="dxa"/>
            <w:vAlign w:val="center"/>
          </w:tcPr>
          <w:p w14:paraId="7128FB6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C40FC53" w14:textId="77777777" w:rsidR="00AA744A" w:rsidRDefault="00944D31">
            <w:pPr>
              <w:pStyle w:val="TAC"/>
            </w:pPr>
            <w:r>
              <w:t>0.16</w:t>
            </w:r>
          </w:p>
        </w:tc>
        <w:tc>
          <w:tcPr>
            <w:tcW w:w="850" w:type="dxa"/>
            <w:vAlign w:val="center"/>
          </w:tcPr>
          <w:p w14:paraId="741CE3A0" w14:textId="77777777" w:rsidR="00AA744A" w:rsidRDefault="00944D31">
            <w:pPr>
              <w:pStyle w:val="TAC"/>
            </w:pPr>
            <w:r>
              <w:t>0.25</w:t>
            </w:r>
          </w:p>
        </w:tc>
        <w:tc>
          <w:tcPr>
            <w:tcW w:w="851" w:type="dxa"/>
            <w:vAlign w:val="center"/>
          </w:tcPr>
          <w:p w14:paraId="13556B69" w14:textId="77777777" w:rsidR="00AA744A" w:rsidRDefault="00944D31">
            <w:pPr>
              <w:pStyle w:val="TAC"/>
            </w:pPr>
            <w:r>
              <w:t>0.34</w:t>
            </w:r>
          </w:p>
        </w:tc>
        <w:tc>
          <w:tcPr>
            <w:tcW w:w="1051" w:type="dxa"/>
            <w:vAlign w:val="center"/>
          </w:tcPr>
          <w:p w14:paraId="4F065F67" w14:textId="77777777" w:rsidR="00AA744A" w:rsidRDefault="00944D31">
            <w:pPr>
              <w:pStyle w:val="TAC"/>
            </w:pPr>
            <w:r>
              <w:t>0.44</w:t>
            </w:r>
          </w:p>
        </w:tc>
      </w:tr>
      <w:tr w:rsidR="00AA744A" w14:paraId="28E9E22D" w14:textId="77777777">
        <w:trPr>
          <w:jc w:val="center"/>
        </w:trPr>
        <w:tc>
          <w:tcPr>
            <w:tcW w:w="4106" w:type="dxa"/>
          </w:tcPr>
          <w:p w14:paraId="4B115239" w14:textId="77777777" w:rsidR="00AA744A" w:rsidRDefault="00944D31">
            <w:pPr>
              <w:pStyle w:val="TAC"/>
            </w:pPr>
            <w:r>
              <w:t>[Case E90], [SH, perfect sync], [FR1], [Multi-RTT]</w:t>
            </w:r>
          </w:p>
          <w:p w14:paraId="728C2A1F" w14:textId="77777777" w:rsidR="00AA744A" w:rsidRDefault="00944D31">
            <w:pPr>
              <w:pStyle w:val="TAC"/>
            </w:pPr>
            <w:r>
              <w:t>[BS timing error 1ns, UE timing error 0.5ns]</w:t>
            </w:r>
          </w:p>
        </w:tc>
        <w:tc>
          <w:tcPr>
            <w:tcW w:w="1559" w:type="dxa"/>
            <w:vAlign w:val="center"/>
          </w:tcPr>
          <w:p w14:paraId="0638EA2A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507C0D52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850" w:type="dxa"/>
            <w:vAlign w:val="center"/>
          </w:tcPr>
          <w:p w14:paraId="4217E83E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851" w:type="dxa"/>
            <w:vAlign w:val="center"/>
          </w:tcPr>
          <w:p w14:paraId="2A356A1E" w14:textId="77777777" w:rsidR="00AA744A" w:rsidRDefault="00944D31">
            <w:pPr>
              <w:pStyle w:val="TAC"/>
            </w:pPr>
            <w:r>
              <w:t>0.22</w:t>
            </w:r>
          </w:p>
        </w:tc>
        <w:tc>
          <w:tcPr>
            <w:tcW w:w="1051" w:type="dxa"/>
            <w:vAlign w:val="center"/>
          </w:tcPr>
          <w:p w14:paraId="5E34C156" w14:textId="77777777" w:rsidR="00AA744A" w:rsidRDefault="00944D31">
            <w:pPr>
              <w:pStyle w:val="TAC"/>
            </w:pPr>
            <w:r>
              <w:t>0.28</w:t>
            </w:r>
          </w:p>
        </w:tc>
      </w:tr>
      <w:tr w:rsidR="00AA744A" w14:paraId="1FE8E600" w14:textId="77777777">
        <w:trPr>
          <w:jc w:val="center"/>
        </w:trPr>
        <w:tc>
          <w:tcPr>
            <w:tcW w:w="4106" w:type="dxa"/>
          </w:tcPr>
          <w:p w14:paraId="2F969B56" w14:textId="77777777" w:rsidR="00AA744A" w:rsidRDefault="00944D31">
            <w:pPr>
              <w:pStyle w:val="TAC"/>
            </w:pPr>
            <w:r>
              <w:t>[Case E91], [SH, perfect sync], [FR1], [Multi-RTT]</w:t>
            </w:r>
          </w:p>
          <w:p w14:paraId="3FD1F48E" w14:textId="77777777" w:rsidR="00AA744A" w:rsidRDefault="00944D31">
            <w:pPr>
              <w:pStyle w:val="TAC"/>
            </w:pPr>
            <w:r>
              <w:t>[BS timing error 2ns, UE timing error 0.5ns]</w:t>
            </w:r>
          </w:p>
        </w:tc>
        <w:tc>
          <w:tcPr>
            <w:tcW w:w="1559" w:type="dxa"/>
            <w:vAlign w:val="center"/>
          </w:tcPr>
          <w:p w14:paraId="749FBBE8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EF8A8B2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850" w:type="dxa"/>
            <w:vAlign w:val="center"/>
          </w:tcPr>
          <w:p w14:paraId="146C806B" w14:textId="77777777" w:rsidR="00AA744A" w:rsidRDefault="00944D31">
            <w:pPr>
              <w:pStyle w:val="TAC"/>
            </w:pPr>
            <w:r>
              <w:t>0.21</w:t>
            </w:r>
          </w:p>
        </w:tc>
        <w:tc>
          <w:tcPr>
            <w:tcW w:w="851" w:type="dxa"/>
            <w:vAlign w:val="center"/>
          </w:tcPr>
          <w:p w14:paraId="218754DA" w14:textId="77777777" w:rsidR="00AA744A" w:rsidRDefault="00944D31">
            <w:pPr>
              <w:pStyle w:val="TAC"/>
            </w:pPr>
            <w:r>
              <w:t>0.28</w:t>
            </w:r>
          </w:p>
        </w:tc>
        <w:tc>
          <w:tcPr>
            <w:tcW w:w="1051" w:type="dxa"/>
            <w:vAlign w:val="center"/>
          </w:tcPr>
          <w:p w14:paraId="5FCEE9B6" w14:textId="77777777" w:rsidR="00AA744A" w:rsidRDefault="00944D31">
            <w:pPr>
              <w:pStyle w:val="TAC"/>
            </w:pPr>
            <w:r>
              <w:t>0.34</w:t>
            </w:r>
          </w:p>
        </w:tc>
      </w:tr>
      <w:tr w:rsidR="00AA744A" w14:paraId="08730EDF" w14:textId="77777777">
        <w:trPr>
          <w:jc w:val="center"/>
        </w:trPr>
        <w:tc>
          <w:tcPr>
            <w:tcW w:w="4106" w:type="dxa"/>
          </w:tcPr>
          <w:p w14:paraId="44CC63A5" w14:textId="77777777" w:rsidR="00AA744A" w:rsidRDefault="00944D31">
            <w:pPr>
              <w:pStyle w:val="TAC"/>
            </w:pPr>
            <w:r>
              <w:lastRenderedPageBreak/>
              <w:t>[[Case E92], [SH, perfect sync], [FR1], [Multi-RTT]</w:t>
            </w:r>
          </w:p>
          <w:p w14:paraId="70177C04" w14:textId="77777777" w:rsidR="00AA744A" w:rsidRDefault="00944D31">
            <w:pPr>
              <w:pStyle w:val="TAC"/>
            </w:pPr>
            <w:r>
              <w:t>[BS timing error 3ns, UE timing error 0.5ns]</w:t>
            </w:r>
          </w:p>
        </w:tc>
        <w:tc>
          <w:tcPr>
            <w:tcW w:w="1559" w:type="dxa"/>
            <w:vAlign w:val="center"/>
          </w:tcPr>
          <w:p w14:paraId="4FFDA5CE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50CEAF85" w14:textId="77777777" w:rsidR="00AA744A" w:rsidRDefault="00944D31">
            <w:pPr>
              <w:pStyle w:val="TAC"/>
            </w:pPr>
            <w:r>
              <w:t>0.39</w:t>
            </w:r>
          </w:p>
        </w:tc>
        <w:tc>
          <w:tcPr>
            <w:tcW w:w="850" w:type="dxa"/>
            <w:vAlign w:val="center"/>
          </w:tcPr>
          <w:p w14:paraId="2430596F" w14:textId="77777777" w:rsidR="00AA744A" w:rsidRDefault="00944D31">
            <w:pPr>
              <w:pStyle w:val="TAC"/>
            </w:pPr>
            <w:r>
              <w:t>0.49</w:t>
            </w:r>
          </w:p>
        </w:tc>
        <w:tc>
          <w:tcPr>
            <w:tcW w:w="851" w:type="dxa"/>
            <w:vAlign w:val="center"/>
          </w:tcPr>
          <w:p w14:paraId="6DE3C22D" w14:textId="77777777" w:rsidR="00AA744A" w:rsidRDefault="00944D31">
            <w:pPr>
              <w:pStyle w:val="TAC"/>
            </w:pPr>
            <w:r>
              <w:t>0.61</w:t>
            </w:r>
          </w:p>
        </w:tc>
        <w:tc>
          <w:tcPr>
            <w:tcW w:w="1051" w:type="dxa"/>
            <w:vAlign w:val="center"/>
          </w:tcPr>
          <w:p w14:paraId="559D23CB" w14:textId="77777777" w:rsidR="00AA744A" w:rsidRDefault="00944D31">
            <w:pPr>
              <w:pStyle w:val="TAC"/>
            </w:pPr>
            <w:r>
              <w:t>0.76</w:t>
            </w:r>
          </w:p>
        </w:tc>
      </w:tr>
      <w:tr w:rsidR="00AA744A" w14:paraId="762B356D" w14:textId="77777777">
        <w:trPr>
          <w:jc w:val="center"/>
        </w:trPr>
        <w:tc>
          <w:tcPr>
            <w:tcW w:w="4106" w:type="dxa"/>
          </w:tcPr>
          <w:p w14:paraId="410E389C" w14:textId="77777777" w:rsidR="00AA744A" w:rsidRDefault="00944D31">
            <w:pPr>
              <w:pStyle w:val="TAC"/>
            </w:pPr>
            <w:r>
              <w:t>[Case E93], [SH, perfect sync], [FR1], [Multi-RTT]</w:t>
            </w:r>
          </w:p>
          <w:p w14:paraId="599E89F8" w14:textId="77777777" w:rsidR="00AA744A" w:rsidRDefault="00944D31">
            <w:pPr>
              <w:pStyle w:val="TAC"/>
            </w:pPr>
            <w:r>
              <w:t>[BS timing error 5ns, UE timing error 0.5ns]</w:t>
            </w:r>
          </w:p>
        </w:tc>
        <w:tc>
          <w:tcPr>
            <w:tcW w:w="1559" w:type="dxa"/>
            <w:vAlign w:val="center"/>
          </w:tcPr>
          <w:p w14:paraId="321FCC0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08E22533" w14:textId="77777777" w:rsidR="00AA744A" w:rsidRDefault="00944D31">
            <w:pPr>
              <w:pStyle w:val="TAC"/>
            </w:pPr>
            <w:r>
              <w:t>0.56</w:t>
            </w:r>
          </w:p>
        </w:tc>
        <w:tc>
          <w:tcPr>
            <w:tcW w:w="850" w:type="dxa"/>
            <w:vAlign w:val="center"/>
          </w:tcPr>
          <w:p w14:paraId="66B9B90B" w14:textId="77777777" w:rsidR="00AA744A" w:rsidRDefault="00944D31">
            <w:pPr>
              <w:pStyle w:val="TAC"/>
            </w:pPr>
            <w:r>
              <w:t>0.69</w:t>
            </w:r>
          </w:p>
        </w:tc>
        <w:tc>
          <w:tcPr>
            <w:tcW w:w="851" w:type="dxa"/>
            <w:vAlign w:val="center"/>
          </w:tcPr>
          <w:p w14:paraId="7DFCB894" w14:textId="77777777" w:rsidR="00AA744A" w:rsidRDefault="00944D31">
            <w:pPr>
              <w:pStyle w:val="TAC"/>
            </w:pPr>
            <w:r>
              <w:t>0.88</w:t>
            </w:r>
          </w:p>
        </w:tc>
        <w:tc>
          <w:tcPr>
            <w:tcW w:w="1051" w:type="dxa"/>
            <w:vAlign w:val="center"/>
          </w:tcPr>
          <w:p w14:paraId="634200F2" w14:textId="77777777" w:rsidR="00AA744A" w:rsidRDefault="00944D31">
            <w:pPr>
              <w:pStyle w:val="TAC"/>
            </w:pPr>
            <w:r>
              <w:t>1.26</w:t>
            </w:r>
          </w:p>
        </w:tc>
      </w:tr>
      <w:tr w:rsidR="00AA744A" w14:paraId="2F361E5B" w14:textId="77777777">
        <w:trPr>
          <w:jc w:val="center"/>
        </w:trPr>
        <w:tc>
          <w:tcPr>
            <w:tcW w:w="4106" w:type="dxa"/>
          </w:tcPr>
          <w:p w14:paraId="72AD9DEA" w14:textId="77777777" w:rsidR="00AA744A" w:rsidRDefault="00944D31">
            <w:pPr>
              <w:pStyle w:val="TAC"/>
            </w:pPr>
            <w:r>
              <w:t>[Case E94], [DH, perfect sync], [FR1], [Multi-RTT]</w:t>
            </w:r>
          </w:p>
          <w:p w14:paraId="09901C03" w14:textId="77777777" w:rsidR="00AA744A" w:rsidRDefault="00944D31">
            <w:pPr>
              <w:pStyle w:val="TAC"/>
            </w:pPr>
            <w:r>
              <w:t>[BS timing error 0.5ns, UE timing error 0.5ns]</w:t>
            </w:r>
          </w:p>
        </w:tc>
        <w:tc>
          <w:tcPr>
            <w:tcW w:w="1559" w:type="dxa"/>
            <w:vAlign w:val="center"/>
          </w:tcPr>
          <w:p w14:paraId="788F584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E39CC85" w14:textId="77777777" w:rsidR="00AA744A" w:rsidRDefault="00944D31">
            <w:pPr>
              <w:pStyle w:val="TAC"/>
            </w:pPr>
            <w:r>
              <w:t>0.10</w:t>
            </w:r>
          </w:p>
        </w:tc>
        <w:tc>
          <w:tcPr>
            <w:tcW w:w="850" w:type="dxa"/>
            <w:vAlign w:val="center"/>
          </w:tcPr>
          <w:p w14:paraId="7A67DD8F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851" w:type="dxa"/>
            <w:vAlign w:val="center"/>
          </w:tcPr>
          <w:p w14:paraId="7DABAF95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1051" w:type="dxa"/>
            <w:vAlign w:val="center"/>
          </w:tcPr>
          <w:p w14:paraId="3E7BD20D" w14:textId="77777777" w:rsidR="00AA744A" w:rsidRDefault="00944D31">
            <w:pPr>
              <w:pStyle w:val="TAC"/>
            </w:pPr>
            <w:r>
              <w:t>0.24</w:t>
            </w:r>
          </w:p>
        </w:tc>
      </w:tr>
      <w:tr w:rsidR="00AA744A" w14:paraId="6FE5CFF5" w14:textId="77777777">
        <w:trPr>
          <w:jc w:val="center"/>
        </w:trPr>
        <w:tc>
          <w:tcPr>
            <w:tcW w:w="4106" w:type="dxa"/>
          </w:tcPr>
          <w:p w14:paraId="4A375689" w14:textId="77777777" w:rsidR="00AA744A" w:rsidRDefault="00944D31">
            <w:pPr>
              <w:pStyle w:val="TAC"/>
            </w:pPr>
            <w:r>
              <w:t>[Case E95], [DH, perfect sync], [FR1], [Multi-RTT]</w:t>
            </w:r>
          </w:p>
          <w:p w14:paraId="47FF9891" w14:textId="77777777" w:rsidR="00AA744A" w:rsidRDefault="00944D31">
            <w:pPr>
              <w:pStyle w:val="TAC"/>
            </w:pPr>
            <w:r>
              <w:t>[BS timing error 0.5ns, UE timing error 1ns]</w:t>
            </w:r>
          </w:p>
        </w:tc>
        <w:tc>
          <w:tcPr>
            <w:tcW w:w="1559" w:type="dxa"/>
            <w:vAlign w:val="center"/>
          </w:tcPr>
          <w:p w14:paraId="338CC180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39E828A3" w14:textId="77777777" w:rsidR="00AA744A" w:rsidRDefault="00944D31">
            <w:pPr>
              <w:pStyle w:val="TAC"/>
            </w:pPr>
            <w:r>
              <w:t>0.10</w:t>
            </w:r>
          </w:p>
        </w:tc>
        <w:tc>
          <w:tcPr>
            <w:tcW w:w="850" w:type="dxa"/>
            <w:vAlign w:val="center"/>
          </w:tcPr>
          <w:p w14:paraId="1A6BC697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851" w:type="dxa"/>
            <w:vAlign w:val="center"/>
          </w:tcPr>
          <w:p w14:paraId="33AE4C5F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1051" w:type="dxa"/>
            <w:vAlign w:val="center"/>
          </w:tcPr>
          <w:p w14:paraId="40B4B739" w14:textId="77777777" w:rsidR="00AA744A" w:rsidRDefault="00944D31">
            <w:pPr>
              <w:pStyle w:val="TAC"/>
            </w:pPr>
            <w:r>
              <w:t>0.24</w:t>
            </w:r>
          </w:p>
        </w:tc>
      </w:tr>
      <w:tr w:rsidR="00AA744A" w14:paraId="189825B5" w14:textId="77777777">
        <w:trPr>
          <w:jc w:val="center"/>
        </w:trPr>
        <w:tc>
          <w:tcPr>
            <w:tcW w:w="4106" w:type="dxa"/>
          </w:tcPr>
          <w:p w14:paraId="5E67EA6E" w14:textId="77777777" w:rsidR="00AA744A" w:rsidRDefault="00944D31">
            <w:pPr>
              <w:pStyle w:val="TAC"/>
            </w:pPr>
            <w:r>
              <w:t>[Case E96], [DH, perfect sync], [FR1], [Multi-RTT]</w:t>
            </w:r>
          </w:p>
          <w:p w14:paraId="539964B0" w14:textId="77777777" w:rsidR="00AA744A" w:rsidRDefault="00944D31">
            <w:pPr>
              <w:pStyle w:val="TAC"/>
            </w:pPr>
            <w:r>
              <w:t>[BS timing error 0.5ns, UE timing error 2ns]</w:t>
            </w:r>
          </w:p>
        </w:tc>
        <w:tc>
          <w:tcPr>
            <w:tcW w:w="1559" w:type="dxa"/>
            <w:vAlign w:val="center"/>
          </w:tcPr>
          <w:p w14:paraId="3EB88EE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94EFB06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850" w:type="dxa"/>
            <w:vAlign w:val="center"/>
          </w:tcPr>
          <w:p w14:paraId="7600FD7A" w14:textId="77777777" w:rsidR="00AA744A" w:rsidRDefault="00944D31">
            <w:pPr>
              <w:pStyle w:val="TAC"/>
            </w:pPr>
            <w:r>
              <w:t>0.15</w:t>
            </w:r>
          </w:p>
        </w:tc>
        <w:tc>
          <w:tcPr>
            <w:tcW w:w="851" w:type="dxa"/>
            <w:vAlign w:val="center"/>
          </w:tcPr>
          <w:p w14:paraId="1F092B88" w14:textId="77777777" w:rsidR="00AA744A" w:rsidRDefault="00944D31">
            <w:pPr>
              <w:pStyle w:val="TAC"/>
            </w:pPr>
            <w:r>
              <w:t>0.20</w:t>
            </w:r>
          </w:p>
        </w:tc>
        <w:tc>
          <w:tcPr>
            <w:tcW w:w="1051" w:type="dxa"/>
            <w:vAlign w:val="center"/>
          </w:tcPr>
          <w:p w14:paraId="3DD7BDC6" w14:textId="77777777" w:rsidR="00AA744A" w:rsidRDefault="00944D31">
            <w:pPr>
              <w:pStyle w:val="TAC"/>
            </w:pPr>
            <w:r>
              <w:t>0.28</w:t>
            </w:r>
          </w:p>
        </w:tc>
      </w:tr>
      <w:tr w:rsidR="00AA744A" w14:paraId="6F1E1545" w14:textId="77777777">
        <w:trPr>
          <w:jc w:val="center"/>
        </w:trPr>
        <w:tc>
          <w:tcPr>
            <w:tcW w:w="4106" w:type="dxa"/>
          </w:tcPr>
          <w:p w14:paraId="1FEB3CE4" w14:textId="77777777" w:rsidR="00AA744A" w:rsidRDefault="00944D31">
            <w:pPr>
              <w:pStyle w:val="TAC"/>
            </w:pPr>
            <w:r>
              <w:t>[Case E97], [DH, perfect sync], [FR1], [Multi-RTT]</w:t>
            </w:r>
          </w:p>
          <w:p w14:paraId="1E8BA9C8" w14:textId="77777777" w:rsidR="00AA744A" w:rsidRDefault="00944D31">
            <w:pPr>
              <w:pStyle w:val="TAC"/>
            </w:pPr>
            <w:r>
              <w:t>[BS timing error 0.5ns, UE timing error 3ns]</w:t>
            </w:r>
          </w:p>
        </w:tc>
        <w:tc>
          <w:tcPr>
            <w:tcW w:w="1559" w:type="dxa"/>
            <w:vAlign w:val="center"/>
          </w:tcPr>
          <w:p w14:paraId="6EFD24E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007DF4E3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850" w:type="dxa"/>
            <w:vAlign w:val="center"/>
          </w:tcPr>
          <w:p w14:paraId="7B284DDA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851" w:type="dxa"/>
            <w:vAlign w:val="center"/>
          </w:tcPr>
          <w:p w14:paraId="543F9689" w14:textId="77777777" w:rsidR="00AA744A" w:rsidRDefault="00944D31">
            <w:pPr>
              <w:pStyle w:val="TAC"/>
            </w:pPr>
            <w:r>
              <w:t>0.23</w:t>
            </w:r>
          </w:p>
        </w:tc>
        <w:tc>
          <w:tcPr>
            <w:tcW w:w="1051" w:type="dxa"/>
            <w:vAlign w:val="center"/>
          </w:tcPr>
          <w:p w14:paraId="267EF231" w14:textId="77777777" w:rsidR="00AA744A" w:rsidRDefault="00944D31">
            <w:pPr>
              <w:pStyle w:val="TAC"/>
            </w:pPr>
            <w:r>
              <w:t>0.36</w:t>
            </w:r>
          </w:p>
        </w:tc>
      </w:tr>
      <w:tr w:rsidR="00AA744A" w14:paraId="5BF33CCF" w14:textId="77777777">
        <w:trPr>
          <w:jc w:val="center"/>
        </w:trPr>
        <w:tc>
          <w:tcPr>
            <w:tcW w:w="4106" w:type="dxa"/>
          </w:tcPr>
          <w:p w14:paraId="7022DF3D" w14:textId="77777777" w:rsidR="00AA744A" w:rsidRDefault="00944D31">
            <w:pPr>
              <w:pStyle w:val="TAC"/>
            </w:pPr>
            <w:r>
              <w:t>[Case E98], [DH, perfect sync], [FR1], [Multi-RTT]</w:t>
            </w:r>
          </w:p>
          <w:p w14:paraId="04DB2C03" w14:textId="77777777" w:rsidR="00AA744A" w:rsidRDefault="00944D31">
            <w:pPr>
              <w:pStyle w:val="TAC"/>
            </w:pPr>
            <w:r>
              <w:t>[BS timing error 0.5ns, UE timing error 5ns]</w:t>
            </w:r>
          </w:p>
        </w:tc>
        <w:tc>
          <w:tcPr>
            <w:tcW w:w="1559" w:type="dxa"/>
            <w:vAlign w:val="center"/>
          </w:tcPr>
          <w:p w14:paraId="6734248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5669A2FC" w14:textId="77777777" w:rsidR="00AA744A" w:rsidRDefault="00944D31">
            <w:pPr>
              <w:pStyle w:val="TAC"/>
            </w:pPr>
            <w:r>
              <w:t>0.18</w:t>
            </w:r>
          </w:p>
        </w:tc>
        <w:tc>
          <w:tcPr>
            <w:tcW w:w="850" w:type="dxa"/>
            <w:vAlign w:val="center"/>
          </w:tcPr>
          <w:p w14:paraId="2D9E7EE1" w14:textId="77777777" w:rsidR="00AA744A" w:rsidRDefault="00944D31">
            <w:pPr>
              <w:pStyle w:val="TAC"/>
            </w:pPr>
            <w:r>
              <w:t>0.25</w:t>
            </w:r>
          </w:p>
        </w:tc>
        <w:tc>
          <w:tcPr>
            <w:tcW w:w="851" w:type="dxa"/>
            <w:vAlign w:val="center"/>
          </w:tcPr>
          <w:p w14:paraId="347655B5" w14:textId="77777777" w:rsidR="00AA744A" w:rsidRDefault="00944D31">
            <w:pPr>
              <w:pStyle w:val="TAC"/>
            </w:pPr>
            <w:r>
              <w:t>0.33</w:t>
            </w:r>
          </w:p>
        </w:tc>
        <w:tc>
          <w:tcPr>
            <w:tcW w:w="1051" w:type="dxa"/>
            <w:vAlign w:val="center"/>
          </w:tcPr>
          <w:p w14:paraId="3AC2BDAC" w14:textId="77777777" w:rsidR="00AA744A" w:rsidRDefault="00944D31">
            <w:pPr>
              <w:pStyle w:val="TAC"/>
            </w:pPr>
            <w:r>
              <w:t>0.46</w:t>
            </w:r>
          </w:p>
        </w:tc>
      </w:tr>
      <w:tr w:rsidR="00AA744A" w14:paraId="2E2B0163" w14:textId="77777777">
        <w:trPr>
          <w:jc w:val="center"/>
        </w:trPr>
        <w:tc>
          <w:tcPr>
            <w:tcW w:w="4106" w:type="dxa"/>
          </w:tcPr>
          <w:p w14:paraId="1D70BC6D" w14:textId="77777777" w:rsidR="00AA744A" w:rsidRDefault="00944D31">
            <w:pPr>
              <w:pStyle w:val="TAC"/>
            </w:pPr>
            <w:r>
              <w:t>[Case E99], [DH, perfect sync], [FR1], [Multi-RTT]</w:t>
            </w:r>
          </w:p>
          <w:p w14:paraId="08F9524E" w14:textId="77777777" w:rsidR="00AA744A" w:rsidRDefault="00944D31">
            <w:pPr>
              <w:pStyle w:val="TAC"/>
            </w:pPr>
            <w:r>
              <w:t>[BS timing error 1ns, UE timing error 0.5ns]</w:t>
            </w:r>
          </w:p>
        </w:tc>
        <w:tc>
          <w:tcPr>
            <w:tcW w:w="1559" w:type="dxa"/>
            <w:vAlign w:val="center"/>
          </w:tcPr>
          <w:p w14:paraId="5FD7305C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5D6711D6" w14:textId="77777777" w:rsidR="00AA744A" w:rsidRDefault="00944D31">
            <w:pPr>
              <w:pStyle w:val="TAC"/>
            </w:pPr>
            <w:r>
              <w:t>0.14</w:t>
            </w:r>
          </w:p>
        </w:tc>
        <w:tc>
          <w:tcPr>
            <w:tcW w:w="850" w:type="dxa"/>
            <w:vAlign w:val="center"/>
          </w:tcPr>
          <w:p w14:paraId="56242578" w14:textId="77777777" w:rsidR="00AA744A" w:rsidRDefault="00944D31">
            <w:pPr>
              <w:pStyle w:val="TAC"/>
            </w:pPr>
            <w:r>
              <w:t>0.20</w:t>
            </w:r>
          </w:p>
        </w:tc>
        <w:tc>
          <w:tcPr>
            <w:tcW w:w="851" w:type="dxa"/>
            <w:vAlign w:val="center"/>
          </w:tcPr>
          <w:p w14:paraId="43BE478F" w14:textId="77777777" w:rsidR="00AA744A" w:rsidRDefault="00944D31">
            <w:pPr>
              <w:pStyle w:val="TAC"/>
            </w:pPr>
            <w:r>
              <w:t>0.26</w:t>
            </w:r>
          </w:p>
        </w:tc>
        <w:tc>
          <w:tcPr>
            <w:tcW w:w="1051" w:type="dxa"/>
            <w:vAlign w:val="center"/>
          </w:tcPr>
          <w:p w14:paraId="75CC000E" w14:textId="77777777" w:rsidR="00AA744A" w:rsidRDefault="00944D31">
            <w:pPr>
              <w:pStyle w:val="TAC"/>
            </w:pPr>
            <w:r>
              <w:t>0.34</w:t>
            </w:r>
          </w:p>
        </w:tc>
      </w:tr>
      <w:tr w:rsidR="00AA744A" w14:paraId="3973C288" w14:textId="77777777">
        <w:trPr>
          <w:jc w:val="center"/>
        </w:trPr>
        <w:tc>
          <w:tcPr>
            <w:tcW w:w="4106" w:type="dxa"/>
          </w:tcPr>
          <w:p w14:paraId="42E106CF" w14:textId="77777777" w:rsidR="00AA744A" w:rsidRDefault="00944D31">
            <w:pPr>
              <w:pStyle w:val="TAC"/>
            </w:pPr>
            <w:r>
              <w:t>[Case E100], [DH, perfect sync], [FR1], [Multi-RTT]</w:t>
            </w:r>
          </w:p>
          <w:p w14:paraId="4DCF16DA" w14:textId="77777777" w:rsidR="00AA744A" w:rsidRDefault="00944D31">
            <w:pPr>
              <w:pStyle w:val="TAC"/>
            </w:pPr>
            <w:r>
              <w:t>[BS timing error 2ns, UE timing error 0.5ns]</w:t>
            </w:r>
          </w:p>
        </w:tc>
        <w:tc>
          <w:tcPr>
            <w:tcW w:w="1559" w:type="dxa"/>
            <w:vAlign w:val="center"/>
          </w:tcPr>
          <w:p w14:paraId="1CAC995E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4845B67" w14:textId="77777777" w:rsidR="00AA744A" w:rsidRDefault="00944D31">
            <w:pPr>
              <w:pStyle w:val="TAC"/>
            </w:pPr>
            <w:r>
              <w:t>0.21</w:t>
            </w:r>
          </w:p>
        </w:tc>
        <w:tc>
          <w:tcPr>
            <w:tcW w:w="850" w:type="dxa"/>
            <w:vAlign w:val="center"/>
          </w:tcPr>
          <w:p w14:paraId="04B3575D" w14:textId="77777777" w:rsidR="00AA744A" w:rsidRDefault="00944D31">
            <w:pPr>
              <w:pStyle w:val="TAC"/>
            </w:pPr>
            <w:r>
              <w:t>0.26</w:t>
            </w:r>
          </w:p>
        </w:tc>
        <w:tc>
          <w:tcPr>
            <w:tcW w:w="851" w:type="dxa"/>
            <w:vAlign w:val="center"/>
          </w:tcPr>
          <w:p w14:paraId="6F2B2F33" w14:textId="77777777" w:rsidR="00AA744A" w:rsidRDefault="00944D31">
            <w:pPr>
              <w:pStyle w:val="TAC"/>
            </w:pPr>
            <w:r>
              <w:t>0.35</w:t>
            </w:r>
          </w:p>
        </w:tc>
        <w:tc>
          <w:tcPr>
            <w:tcW w:w="1051" w:type="dxa"/>
            <w:vAlign w:val="center"/>
          </w:tcPr>
          <w:p w14:paraId="66BE9C01" w14:textId="77777777" w:rsidR="00AA744A" w:rsidRDefault="00944D31">
            <w:pPr>
              <w:pStyle w:val="TAC"/>
            </w:pPr>
            <w:r>
              <w:t>0.48</w:t>
            </w:r>
          </w:p>
        </w:tc>
      </w:tr>
      <w:tr w:rsidR="00AA744A" w14:paraId="2F4D7108" w14:textId="77777777">
        <w:trPr>
          <w:jc w:val="center"/>
        </w:trPr>
        <w:tc>
          <w:tcPr>
            <w:tcW w:w="4106" w:type="dxa"/>
          </w:tcPr>
          <w:p w14:paraId="28FAB206" w14:textId="77777777" w:rsidR="00AA744A" w:rsidRDefault="00944D31">
            <w:pPr>
              <w:pStyle w:val="TAC"/>
            </w:pPr>
            <w:r>
              <w:t>[[Case E101], [DH, perfect sync], [FR1], [Multi-RTT]</w:t>
            </w:r>
          </w:p>
          <w:p w14:paraId="348C691F" w14:textId="77777777" w:rsidR="00AA744A" w:rsidRDefault="00944D31">
            <w:pPr>
              <w:pStyle w:val="TAC"/>
            </w:pPr>
            <w:r>
              <w:t>[BS timing error 3ns, UE timing error 0.5ns]</w:t>
            </w:r>
          </w:p>
        </w:tc>
        <w:tc>
          <w:tcPr>
            <w:tcW w:w="1559" w:type="dxa"/>
            <w:vAlign w:val="center"/>
          </w:tcPr>
          <w:p w14:paraId="09A9950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9C7851D" w14:textId="77777777" w:rsidR="00AA744A" w:rsidRDefault="00944D31">
            <w:pPr>
              <w:pStyle w:val="TAC"/>
            </w:pPr>
            <w:r>
              <w:t>0.37</w:t>
            </w:r>
          </w:p>
        </w:tc>
        <w:tc>
          <w:tcPr>
            <w:tcW w:w="850" w:type="dxa"/>
            <w:vAlign w:val="center"/>
          </w:tcPr>
          <w:p w14:paraId="064A7345" w14:textId="77777777" w:rsidR="00AA744A" w:rsidRDefault="00944D31">
            <w:pPr>
              <w:pStyle w:val="TAC"/>
            </w:pPr>
            <w:r>
              <w:t>0.51</w:t>
            </w:r>
          </w:p>
        </w:tc>
        <w:tc>
          <w:tcPr>
            <w:tcW w:w="851" w:type="dxa"/>
            <w:vAlign w:val="center"/>
          </w:tcPr>
          <w:p w14:paraId="7134C759" w14:textId="77777777" w:rsidR="00AA744A" w:rsidRDefault="00944D31">
            <w:pPr>
              <w:pStyle w:val="TAC"/>
            </w:pPr>
            <w:r>
              <w:t>0.62</w:t>
            </w:r>
          </w:p>
        </w:tc>
        <w:tc>
          <w:tcPr>
            <w:tcW w:w="1051" w:type="dxa"/>
            <w:vAlign w:val="center"/>
          </w:tcPr>
          <w:p w14:paraId="10D0A4C2" w14:textId="77777777" w:rsidR="00AA744A" w:rsidRDefault="00944D31">
            <w:pPr>
              <w:pStyle w:val="TAC"/>
            </w:pPr>
            <w:r>
              <w:t>0.87</w:t>
            </w:r>
          </w:p>
        </w:tc>
      </w:tr>
      <w:tr w:rsidR="00AA744A" w14:paraId="6FBB8463" w14:textId="77777777">
        <w:trPr>
          <w:jc w:val="center"/>
        </w:trPr>
        <w:tc>
          <w:tcPr>
            <w:tcW w:w="4106" w:type="dxa"/>
          </w:tcPr>
          <w:p w14:paraId="48F60F7B" w14:textId="77777777" w:rsidR="00AA744A" w:rsidRDefault="00944D31">
            <w:pPr>
              <w:pStyle w:val="TAC"/>
            </w:pPr>
            <w:r>
              <w:t>[Case E102], [DH, perfect sync], [FR1], [Multi-RTT]</w:t>
            </w:r>
          </w:p>
          <w:p w14:paraId="22BCB7C7" w14:textId="77777777" w:rsidR="00AA744A" w:rsidRDefault="00944D31">
            <w:pPr>
              <w:pStyle w:val="TAC"/>
            </w:pPr>
            <w:r>
              <w:t>[BS timing error 5ns, UE timing error 0.5ns]</w:t>
            </w:r>
          </w:p>
        </w:tc>
        <w:tc>
          <w:tcPr>
            <w:tcW w:w="1559" w:type="dxa"/>
            <w:vAlign w:val="center"/>
          </w:tcPr>
          <w:p w14:paraId="3CE31BD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FAF088D" w14:textId="77777777" w:rsidR="00AA744A" w:rsidRDefault="00944D31">
            <w:pPr>
              <w:pStyle w:val="TAC"/>
            </w:pPr>
            <w:r>
              <w:t>0.57</w:t>
            </w:r>
          </w:p>
        </w:tc>
        <w:tc>
          <w:tcPr>
            <w:tcW w:w="850" w:type="dxa"/>
            <w:vAlign w:val="center"/>
          </w:tcPr>
          <w:p w14:paraId="28E7EB15" w14:textId="77777777" w:rsidR="00AA744A" w:rsidRDefault="00944D31">
            <w:pPr>
              <w:pStyle w:val="TAC"/>
            </w:pPr>
            <w:r>
              <w:t>0.71</w:t>
            </w:r>
          </w:p>
        </w:tc>
        <w:tc>
          <w:tcPr>
            <w:tcW w:w="851" w:type="dxa"/>
            <w:vAlign w:val="center"/>
          </w:tcPr>
          <w:p w14:paraId="643240CB" w14:textId="77777777" w:rsidR="00AA744A" w:rsidRDefault="00944D31">
            <w:pPr>
              <w:pStyle w:val="TAC"/>
            </w:pPr>
            <w:r>
              <w:t>0.98</w:t>
            </w:r>
          </w:p>
        </w:tc>
        <w:tc>
          <w:tcPr>
            <w:tcW w:w="1051" w:type="dxa"/>
            <w:vAlign w:val="center"/>
          </w:tcPr>
          <w:p w14:paraId="76ECA67A" w14:textId="77777777" w:rsidR="00AA744A" w:rsidRDefault="00944D31">
            <w:pPr>
              <w:pStyle w:val="TAC"/>
            </w:pPr>
            <w:r>
              <w:t>1.28</w:t>
            </w:r>
          </w:p>
        </w:tc>
      </w:tr>
      <w:tr w:rsidR="00AA744A" w14:paraId="6F706C24" w14:textId="77777777">
        <w:trPr>
          <w:jc w:val="center"/>
        </w:trPr>
        <w:tc>
          <w:tcPr>
            <w:tcW w:w="4106" w:type="dxa"/>
            <w:vMerge w:val="restart"/>
          </w:tcPr>
          <w:p w14:paraId="07D2C3BA" w14:textId="77777777" w:rsidR="00AA744A" w:rsidRDefault="00944D31">
            <w:pPr>
              <w:pStyle w:val="TAC"/>
            </w:pPr>
            <w:r>
              <w:t>[Case E103], [SH, perfect sync], [FR1], [50M]</w:t>
            </w:r>
          </w:p>
        </w:tc>
        <w:tc>
          <w:tcPr>
            <w:tcW w:w="1559" w:type="dxa"/>
          </w:tcPr>
          <w:p w14:paraId="3BAB707E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3B0754E9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850" w:type="dxa"/>
            <w:vAlign w:val="center"/>
          </w:tcPr>
          <w:p w14:paraId="23513EE5" w14:textId="77777777" w:rsidR="00AA744A" w:rsidRDefault="00944D31">
            <w:pPr>
              <w:pStyle w:val="TAC"/>
            </w:pPr>
            <w:r>
              <w:t>0.16</w:t>
            </w:r>
          </w:p>
        </w:tc>
        <w:tc>
          <w:tcPr>
            <w:tcW w:w="851" w:type="dxa"/>
            <w:vAlign w:val="center"/>
          </w:tcPr>
          <w:p w14:paraId="7EE69F45" w14:textId="77777777" w:rsidR="00AA744A" w:rsidRDefault="00944D31">
            <w:pPr>
              <w:pStyle w:val="TAC"/>
            </w:pPr>
            <w:r>
              <w:t>0.20</w:t>
            </w:r>
          </w:p>
        </w:tc>
        <w:tc>
          <w:tcPr>
            <w:tcW w:w="1051" w:type="dxa"/>
            <w:vAlign w:val="center"/>
          </w:tcPr>
          <w:p w14:paraId="7079103A" w14:textId="77777777" w:rsidR="00AA744A" w:rsidRDefault="00944D31">
            <w:pPr>
              <w:pStyle w:val="TAC"/>
            </w:pPr>
            <w:r>
              <w:t>0.31</w:t>
            </w:r>
          </w:p>
        </w:tc>
      </w:tr>
      <w:tr w:rsidR="00AA744A" w14:paraId="2345E8E5" w14:textId="77777777">
        <w:trPr>
          <w:jc w:val="center"/>
        </w:trPr>
        <w:tc>
          <w:tcPr>
            <w:tcW w:w="4106" w:type="dxa"/>
            <w:vMerge/>
          </w:tcPr>
          <w:p w14:paraId="46F190A5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3C46F59D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0949628D" w14:textId="77777777" w:rsidR="00AA744A" w:rsidRDefault="00944D31">
            <w:pPr>
              <w:pStyle w:val="TAC"/>
            </w:pPr>
            <w:r>
              <w:t>0.16</w:t>
            </w:r>
          </w:p>
        </w:tc>
        <w:tc>
          <w:tcPr>
            <w:tcW w:w="850" w:type="dxa"/>
            <w:vAlign w:val="center"/>
          </w:tcPr>
          <w:p w14:paraId="5F567EE2" w14:textId="77777777" w:rsidR="00AA744A" w:rsidRDefault="00944D31">
            <w:pPr>
              <w:pStyle w:val="TAC"/>
            </w:pPr>
            <w:r>
              <w:t>0.25</w:t>
            </w:r>
          </w:p>
        </w:tc>
        <w:tc>
          <w:tcPr>
            <w:tcW w:w="851" w:type="dxa"/>
            <w:vAlign w:val="center"/>
          </w:tcPr>
          <w:p w14:paraId="144E7EC5" w14:textId="77777777" w:rsidR="00AA744A" w:rsidRDefault="00944D31">
            <w:pPr>
              <w:pStyle w:val="TAC"/>
            </w:pPr>
            <w:r>
              <w:t>0.38</w:t>
            </w:r>
          </w:p>
        </w:tc>
        <w:tc>
          <w:tcPr>
            <w:tcW w:w="1051" w:type="dxa"/>
            <w:vAlign w:val="center"/>
          </w:tcPr>
          <w:p w14:paraId="2261F6CD" w14:textId="77777777" w:rsidR="00AA744A" w:rsidRDefault="00944D31">
            <w:pPr>
              <w:pStyle w:val="TAC"/>
            </w:pPr>
            <w:r>
              <w:t>0.95</w:t>
            </w:r>
          </w:p>
        </w:tc>
      </w:tr>
      <w:tr w:rsidR="00AA744A" w14:paraId="6FAD88D3" w14:textId="77777777">
        <w:trPr>
          <w:jc w:val="center"/>
        </w:trPr>
        <w:tc>
          <w:tcPr>
            <w:tcW w:w="4106" w:type="dxa"/>
            <w:vMerge w:val="restart"/>
          </w:tcPr>
          <w:p w14:paraId="4C046B8A" w14:textId="77777777" w:rsidR="00AA744A" w:rsidRDefault="00944D31">
            <w:pPr>
              <w:pStyle w:val="TAC"/>
            </w:pPr>
            <w:r>
              <w:t>[Case E104], [SH, perfect sync], [FR1], [100M]</w:t>
            </w:r>
          </w:p>
          <w:p w14:paraId="609E5882" w14:textId="77777777" w:rsidR="00AA744A" w:rsidRDefault="00944D31">
            <w:pPr>
              <w:pStyle w:val="TAC"/>
            </w:pPr>
            <w:r>
              <w:t>(Case E9)</w:t>
            </w:r>
          </w:p>
        </w:tc>
        <w:tc>
          <w:tcPr>
            <w:tcW w:w="1559" w:type="dxa"/>
          </w:tcPr>
          <w:p w14:paraId="35B6691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31EA667B" w14:textId="77777777" w:rsidR="00AA744A" w:rsidRDefault="00944D31">
            <w:pPr>
              <w:pStyle w:val="TAC"/>
            </w:pPr>
            <w:r>
              <w:t>0.037</w:t>
            </w:r>
          </w:p>
        </w:tc>
        <w:tc>
          <w:tcPr>
            <w:tcW w:w="850" w:type="dxa"/>
            <w:vAlign w:val="center"/>
          </w:tcPr>
          <w:p w14:paraId="086A4F55" w14:textId="77777777" w:rsidR="00AA744A" w:rsidRDefault="00944D31">
            <w:pPr>
              <w:pStyle w:val="TAC"/>
            </w:pPr>
            <w:r>
              <w:t>0.048</w:t>
            </w:r>
          </w:p>
        </w:tc>
        <w:tc>
          <w:tcPr>
            <w:tcW w:w="851" w:type="dxa"/>
            <w:vAlign w:val="center"/>
          </w:tcPr>
          <w:p w14:paraId="717230C4" w14:textId="77777777" w:rsidR="00AA744A" w:rsidRDefault="00944D31">
            <w:pPr>
              <w:pStyle w:val="TAC"/>
            </w:pPr>
            <w:r>
              <w:t>0.069</w:t>
            </w:r>
          </w:p>
        </w:tc>
        <w:tc>
          <w:tcPr>
            <w:tcW w:w="1051" w:type="dxa"/>
            <w:vAlign w:val="center"/>
          </w:tcPr>
          <w:p w14:paraId="44C5B495" w14:textId="77777777" w:rsidR="00AA744A" w:rsidRDefault="00944D31">
            <w:pPr>
              <w:pStyle w:val="TAC"/>
            </w:pPr>
            <w:r>
              <w:t>0.094</w:t>
            </w:r>
          </w:p>
        </w:tc>
      </w:tr>
      <w:tr w:rsidR="00AA744A" w14:paraId="64F0D126" w14:textId="77777777">
        <w:trPr>
          <w:jc w:val="center"/>
        </w:trPr>
        <w:tc>
          <w:tcPr>
            <w:tcW w:w="4106" w:type="dxa"/>
            <w:vMerge/>
          </w:tcPr>
          <w:p w14:paraId="6F66F88A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5C59C9EE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7BA49CC7" w14:textId="77777777" w:rsidR="00AA744A" w:rsidRDefault="00944D31">
            <w:pPr>
              <w:pStyle w:val="TAC"/>
            </w:pPr>
            <w:r>
              <w:t>0.051</w:t>
            </w:r>
          </w:p>
        </w:tc>
        <w:tc>
          <w:tcPr>
            <w:tcW w:w="850" w:type="dxa"/>
            <w:vAlign w:val="center"/>
          </w:tcPr>
          <w:p w14:paraId="751F7F04" w14:textId="77777777" w:rsidR="00AA744A" w:rsidRDefault="00944D31">
            <w:pPr>
              <w:pStyle w:val="TAC"/>
            </w:pPr>
            <w:r>
              <w:t>0.074</w:t>
            </w:r>
          </w:p>
        </w:tc>
        <w:tc>
          <w:tcPr>
            <w:tcW w:w="851" w:type="dxa"/>
            <w:vAlign w:val="center"/>
          </w:tcPr>
          <w:p w14:paraId="5458BF0D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1051" w:type="dxa"/>
            <w:vAlign w:val="center"/>
          </w:tcPr>
          <w:p w14:paraId="6BA646A3" w14:textId="77777777" w:rsidR="00AA744A" w:rsidRDefault="00944D31">
            <w:pPr>
              <w:pStyle w:val="TAC"/>
            </w:pPr>
            <w:r>
              <w:t>0.25</w:t>
            </w:r>
          </w:p>
        </w:tc>
      </w:tr>
      <w:tr w:rsidR="00AA744A" w14:paraId="18AE2808" w14:textId="77777777">
        <w:trPr>
          <w:jc w:val="center"/>
        </w:trPr>
        <w:tc>
          <w:tcPr>
            <w:tcW w:w="4106" w:type="dxa"/>
            <w:vMerge w:val="restart"/>
          </w:tcPr>
          <w:p w14:paraId="05949B6A" w14:textId="77777777" w:rsidR="00AA744A" w:rsidRDefault="00944D31">
            <w:pPr>
              <w:pStyle w:val="TAC"/>
            </w:pPr>
            <w:r>
              <w:t>[Case E105], [SH, perfect sync], [FR1], [50M+50M]</w:t>
            </w:r>
          </w:p>
        </w:tc>
        <w:tc>
          <w:tcPr>
            <w:tcW w:w="1559" w:type="dxa"/>
          </w:tcPr>
          <w:p w14:paraId="311AE79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703404B1" w14:textId="77777777" w:rsidR="00AA744A" w:rsidRDefault="00944D31">
            <w:pPr>
              <w:pStyle w:val="TAC"/>
            </w:pPr>
            <w:r>
              <w:t>0.072</w:t>
            </w:r>
          </w:p>
        </w:tc>
        <w:tc>
          <w:tcPr>
            <w:tcW w:w="850" w:type="dxa"/>
            <w:vAlign w:val="center"/>
          </w:tcPr>
          <w:p w14:paraId="16A4DCE9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851" w:type="dxa"/>
            <w:vAlign w:val="center"/>
          </w:tcPr>
          <w:p w14:paraId="4DBB8B9E" w14:textId="77777777" w:rsidR="00AA744A" w:rsidRDefault="00944D31">
            <w:pPr>
              <w:pStyle w:val="TAC"/>
            </w:pPr>
            <w:r>
              <w:t>0.16</w:t>
            </w:r>
          </w:p>
        </w:tc>
        <w:tc>
          <w:tcPr>
            <w:tcW w:w="1051" w:type="dxa"/>
            <w:vAlign w:val="center"/>
          </w:tcPr>
          <w:p w14:paraId="2EE81659" w14:textId="77777777" w:rsidR="00AA744A" w:rsidRDefault="00944D31">
            <w:pPr>
              <w:pStyle w:val="TAC"/>
            </w:pPr>
            <w:r>
              <w:t>0.21</w:t>
            </w:r>
          </w:p>
        </w:tc>
      </w:tr>
      <w:tr w:rsidR="00AA744A" w14:paraId="1AA1D2A0" w14:textId="77777777">
        <w:trPr>
          <w:jc w:val="center"/>
        </w:trPr>
        <w:tc>
          <w:tcPr>
            <w:tcW w:w="4106" w:type="dxa"/>
            <w:vMerge/>
          </w:tcPr>
          <w:p w14:paraId="6C426A42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4AF35E63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7578D1E8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850" w:type="dxa"/>
            <w:vAlign w:val="center"/>
          </w:tcPr>
          <w:p w14:paraId="3719983C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851" w:type="dxa"/>
            <w:vAlign w:val="center"/>
          </w:tcPr>
          <w:p w14:paraId="6BF1FF73" w14:textId="77777777" w:rsidR="00AA744A" w:rsidRDefault="00944D31">
            <w:pPr>
              <w:pStyle w:val="TAC"/>
            </w:pPr>
            <w:r>
              <w:t>0.28</w:t>
            </w:r>
          </w:p>
        </w:tc>
        <w:tc>
          <w:tcPr>
            <w:tcW w:w="1051" w:type="dxa"/>
            <w:vAlign w:val="center"/>
          </w:tcPr>
          <w:p w14:paraId="3DE1CDD2" w14:textId="77777777" w:rsidR="00AA744A" w:rsidRDefault="00944D31">
            <w:pPr>
              <w:pStyle w:val="TAC"/>
            </w:pPr>
            <w:r>
              <w:t>0.58</w:t>
            </w:r>
          </w:p>
        </w:tc>
      </w:tr>
      <w:tr w:rsidR="00AA744A" w14:paraId="2284926D" w14:textId="77777777">
        <w:trPr>
          <w:jc w:val="center"/>
        </w:trPr>
        <w:tc>
          <w:tcPr>
            <w:tcW w:w="4106" w:type="dxa"/>
            <w:vMerge w:val="restart"/>
          </w:tcPr>
          <w:p w14:paraId="4D19F5BA" w14:textId="77777777" w:rsidR="00AA744A" w:rsidRDefault="00944D31">
            <w:pPr>
              <w:pStyle w:val="TAC"/>
            </w:pPr>
            <w:r>
              <w:t>[Case E106], [DH, perfect sync], [FR1], [50M]</w:t>
            </w:r>
          </w:p>
        </w:tc>
        <w:tc>
          <w:tcPr>
            <w:tcW w:w="1559" w:type="dxa"/>
          </w:tcPr>
          <w:p w14:paraId="77F4C3D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040A4F86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850" w:type="dxa"/>
            <w:vAlign w:val="center"/>
          </w:tcPr>
          <w:p w14:paraId="1A998C8B" w14:textId="77777777" w:rsidR="00AA744A" w:rsidRDefault="00944D31">
            <w:pPr>
              <w:pStyle w:val="TAC"/>
            </w:pPr>
            <w:r>
              <w:t>0.16</w:t>
            </w:r>
          </w:p>
        </w:tc>
        <w:tc>
          <w:tcPr>
            <w:tcW w:w="851" w:type="dxa"/>
            <w:vAlign w:val="center"/>
          </w:tcPr>
          <w:p w14:paraId="0FB16134" w14:textId="77777777" w:rsidR="00AA744A" w:rsidRDefault="00944D31">
            <w:pPr>
              <w:pStyle w:val="TAC"/>
            </w:pPr>
            <w:r>
              <w:t>0.21</w:t>
            </w:r>
          </w:p>
        </w:tc>
        <w:tc>
          <w:tcPr>
            <w:tcW w:w="1051" w:type="dxa"/>
            <w:vAlign w:val="center"/>
          </w:tcPr>
          <w:p w14:paraId="22EABDEB" w14:textId="77777777" w:rsidR="00AA744A" w:rsidRDefault="00944D31">
            <w:pPr>
              <w:pStyle w:val="TAC"/>
            </w:pPr>
            <w:r>
              <w:t>0.44</w:t>
            </w:r>
          </w:p>
        </w:tc>
      </w:tr>
      <w:tr w:rsidR="00AA744A" w14:paraId="33C66FAB" w14:textId="77777777">
        <w:trPr>
          <w:jc w:val="center"/>
        </w:trPr>
        <w:tc>
          <w:tcPr>
            <w:tcW w:w="4106" w:type="dxa"/>
            <w:vMerge/>
          </w:tcPr>
          <w:p w14:paraId="52F21FF6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2DC0FB55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5F76B2FC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850" w:type="dxa"/>
            <w:vAlign w:val="center"/>
          </w:tcPr>
          <w:p w14:paraId="67BD55D8" w14:textId="77777777" w:rsidR="00AA744A" w:rsidRDefault="00944D31">
            <w:pPr>
              <w:pStyle w:val="TAC"/>
            </w:pPr>
            <w:r>
              <w:t>0.26</w:t>
            </w:r>
          </w:p>
        </w:tc>
        <w:tc>
          <w:tcPr>
            <w:tcW w:w="851" w:type="dxa"/>
            <w:vAlign w:val="center"/>
          </w:tcPr>
          <w:p w14:paraId="659339AD" w14:textId="77777777" w:rsidR="00AA744A" w:rsidRDefault="00944D31">
            <w:pPr>
              <w:pStyle w:val="TAC"/>
            </w:pPr>
            <w:r>
              <w:t>0.50</w:t>
            </w:r>
          </w:p>
        </w:tc>
        <w:tc>
          <w:tcPr>
            <w:tcW w:w="1051" w:type="dxa"/>
            <w:vAlign w:val="center"/>
          </w:tcPr>
          <w:p w14:paraId="5C188580" w14:textId="77777777" w:rsidR="00AA744A" w:rsidRDefault="00944D31">
            <w:pPr>
              <w:pStyle w:val="TAC"/>
            </w:pPr>
            <w:r>
              <w:t>0.98</w:t>
            </w:r>
          </w:p>
        </w:tc>
      </w:tr>
      <w:tr w:rsidR="00AA744A" w14:paraId="4986A5A1" w14:textId="77777777">
        <w:trPr>
          <w:jc w:val="center"/>
        </w:trPr>
        <w:tc>
          <w:tcPr>
            <w:tcW w:w="4106" w:type="dxa"/>
            <w:vMerge w:val="restart"/>
          </w:tcPr>
          <w:p w14:paraId="5EB6C9BD" w14:textId="77777777" w:rsidR="00AA744A" w:rsidRDefault="00944D31">
            <w:pPr>
              <w:pStyle w:val="TAC"/>
            </w:pPr>
            <w:r>
              <w:t>[Case E107], [DH, perfect sync], [FR1], [100M]</w:t>
            </w:r>
          </w:p>
        </w:tc>
        <w:tc>
          <w:tcPr>
            <w:tcW w:w="1559" w:type="dxa"/>
          </w:tcPr>
          <w:p w14:paraId="2566309A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5C634EB9" w14:textId="77777777" w:rsidR="00AA744A" w:rsidRDefault="00944D31">
            <w:pPr>
              <w:pStyle w:val="TAC"/>
            </w:pPr>
            <w:r>
              <w:t>0.056</w:t>
            </w:r>
          </w:p>
        </w:tc>
        <w:tc>
          <w:tcPr>
            <w:tcW w:w="850" w:type="dxa"/>
            <w:vAlign w:val="center"/>
          </w:tcPr>
          <w:p w14:paraId="68CFF3AF" w14:textId="77777777" w:rsidR="00AA744A" w:rsidRDefault="00944D31">
            <w:pPr>
              <w:pStyle w:val="TAC"/>
            </w:pPr>
            <w:r>
              <w:t>0.075</w:t>
            </w:r>
          </w:p>
        </w:tc>
        <w:tc>
          <w:tcPr>
            <w:tcW w:w="851" w:type="dxa"/>
            <w:vAlign w:val="center"/>
          </w:tcPr>
          <w:p w14:paraId="0CC470AC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1051" w:type="dxa"/>
            <w:vAlign w:val="center"/>
          </w:tcPr>
          <w:p w14:paraId="67231FC5" w14:textId="77777777" w:rsidR="00AA744A" w:rsidRDefault="00944D31">
            <w:pPr>
              <w:pStyle w:val="TAC"/>
            </w:pPr>
            <w:r>
              <w:t>0.17</w:t>
            </w:r>
          </w:p>
        </w:tc>
      </w:tr>
      <w:tr w:rsidR="00AA744A" w14:paraId="65BBA3A1" w14:textId="77777777">
        <w:trPr>
          <w:jc w:val="center"/>
        </w:trPr>
        <w:tc>
          <w:tcPr>
            <w:tcW w:w="4106" w:type="dxa"/>
            <w:vMerge/>
          </w:tcPr>
          <w:p w14:paraId="4D8CDBE4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2FDCA1D4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3E39205A" w14:textId="77777777" w:rsidR="00AA744A" w:rsidRDefault="00944D31">
            <w:pPr>
              <w:pStyle w:val="TAC"/>
            </w:pPr>
            <w:r>
              <w:t>0.087</w:t>
            </w:r>
          </w:p>
        </w:tc>
        <w:tc>
          <w:tcPr>
            <w:tcW w:w="850" w:type="dxa"/>
            <w:vAlign w:val="center"/>
          </w:tcPr>
          <w:p w14:paraId="309AEA79" w14:textId="77777777" w:rsidR="00AA744A" w:rsidRDefault="00944D31">
            <w:pPr>
              <w:pStyle w:val="TAC"/>
            </w:pPr>
            <w:r>
              <w:t>0.14</w:t>
            </w:r>
          </w:p>
        </w:tc>
        <w:tc>
          <w:tcPr>
            <w:tcW w:w="851" w:type="dxa"/>
            <w:vAlign w:val="center"/>
          </w:tcPr>
          <w:p w14:paraId="4221EC43" w14:textId="77777777" w:rsidR="00AA744A" w:rsidRDefault="00944D31">
            <w:pPr>
              <w:pStyle w:val="TAC"/>
            </w:pPr>
            <w:r>
              <w:t>0.25</w:t>
            </w:r>
          </w:p>
        </w:tc>
        <w:tc>
          <w:tcPr>
            <w:tcW w:w="1051" w:type="dxa"/>
            <w:vAlign w:val="center"/>
          </w:tcPr>
          <w:p w14:paraId="2A71AB0C" w14:textId="77777777" w:rsidR="00AA744A" w:rsidRDefault="00944D31">
            <w:pPr>
              <w:pStyle w:val="TAC"/>
            </w:pPr>
            <w:r>
              <w:t>0.62</w:t>
            </w:r>
          </w:p>
        </w:tc>
      </w:tr>
      <w:tr w:rsidR="00AA744A" w14:paraId="0D437A0B" w14:textId="77777777">
        <w:trPr>
          <w:jc w:val="center"/>
        </w:trPr>
        <w:tc>
          <w:tcPr>
            <w:tcW w:w="4106" w:type="dxa"/>
            <w:vMerge w:val="restart"/>
          </w:tcPr>
          <w:p w14:paraId="6A814123" w14:textId="77777777" w:rsidR="00AA744A" w:rsidRDefault="00944D31">
            <w:pPr>
              <w:pStyle w:val="TAC"/>
            </w:pPr>
            <w:r>
              <w:t>[Case E108], [DH, perfect sync], [FR1], [50M+50M]</w:t>
            </w:r>
          </w:p>
        </w:tc>
        <w:tc>
          <w:tcPr>
            <w:tcW w:w="1559" w:type="dxa"/>
          </w:tcPr>
          <w:p w14:paraId="7BACB9E5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C6492C2" w14:textId="77777777" w:rsidR="00AA744A" w:rsidRDefault="00944D31">
            <w:pPr>
              <w:pStyle w:val="TAC"/>
            </w:pPr>
            <w:r>
              <w:t>0.069</w:t>
            </w:r>
          </w:p>
        </w:tc>
        <w:tc>
          <w:tcPr>
            <w:tcW w:w="850" w:type="dxa"/>
            <w:vAlign w:val="center"/>
          </w:tcPr>
          <w:p w14:paraId="295EED07" w14:textId="77777777" w:rsidR="00AA744A" w:rsidRDefault="00944D31">
            <w:pPr>
              <w:pStyle w:val="TAC"/>
            </w:pPr>
            <w:r>
              <w:t>0.095</w:t>
            </w:r>
          </w:p>
        </w:tc>
        <w:tc>
          <w:tcPr>
            <w:tcW w:w="851" w:type="dxa"/>
            <w:vAlign w:val="center"/>
          </w:tcPr>
          <w:p w14:paraId="39B7E322" w14:textId="77777777" w:rsidR="00AA744A" w:rsidRDefault="00944D31">
            <w:pPr>
              <w:pStyle w:val="TAC"/>
            </w:pPr>
            <w:r>
              <w:t>0.15</w:t>
            </w:r>
          </w:p>
        </w:tc>
        <w:tc>
          <w:tcPr>
            <w:tcW w:w="1051" w:type="dxa"/>
            <w:vAlign w:val="center"/>
          </w:tcPr>
          <w:p w14:paraId="5E917507" w14:textId="77777777" w:rsidR="00AA744A" w:rsidRDefault="00944D31">
            <w:pPr>
              <w:pStyle w:val="TAC"/>
            </w:pPr>
            <w:r>
              <w:t>0.23</w:t>
            </w:r>
          </w:p>
        </w:tc>
      </w:tr>
      <w:tr w:rsidR="00AA744A" w14:paraId="2FDFC709" w14:textId="77777777">
        <w:trPr>
          <w:jc w:val="center"/>
        </w:trPr>
        <w:tc>
          <w:tcPr>
            <w:tcW w:w="4106" w:type="dxa"/>
            <w:vMerge/>
          </w:tcPr>
          <w:p w14:paraId="70ADAC12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51AF1198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4442D327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850" w:type="dxa"/>
            <w:vAlign w:val="center"/>
          </w:tcPr>
          <w:p w14:paraId="52AB5E53" w14:textId="77777777" w:rsidR="00AA744A" w:rsidRDefault="00944D31">
            <w:pPr>
              <w:pStyle w:val="TAC"/>
            </w:pPr>
            <w:r>
              <w:t>0.20</w:t>
            </w:r>
          </w:p>
        </w:tc>
        <w:tc>
          <w:tcPr>
            <w:tcW w:w="851" w:type="dxa"/>
            <w:vAlign w:val="center"/>
          </w:tcPr>
          <w:p w14:paraId="134E8A38" w14:textId="77777777" w:rsidR="00AA744A" w:rsidRDefault="00944D31">
            <w:pPr>
              <w:pStyle w:val="TAC"/>
            </w:pPr>
            <w:r>
              <w:t>0.39</w:t>
            </w:r>
          </w:p>
        </w:tc>
        <w:tc>
          <w:tcPr>
            <w:tcW w:w="1051" w:type="dxa"/>
            <w:vAlign w:val="center"/>
          </w:tcPr>
          <w:p w14:paraId="471947AE" w14:textId="77777777" w:rsidR="00AA744A" w:rsidRDefault="00944D31">
            <w:pPr>
              <w:pStyle w:val="TAC"/>
            </w:pPr>
            <w:r>
              <w:t>0.91</w:t>
            </w:r>
          </w:p>
        </w:tc>
      </w:tr>
    </w:tbl>
    <w:p w14:paraId="36E38288" w14:textId="77777777" w:rsidR="00AA744A" w:rsidRDefault="00AA744A">
      <w:pPr>
        <w:pStyle w:val="TH"/>
      </w:pPr>
    </w:p>
    <w:p w14:paraId="51136236" w14:textId="77777777" w:rsidR="00AA744A" w:rsidRDefault="00944D31">
      <w:pPr>
        <w:pStyle w:val="TH"/>
      </w:pPr>
      <w:r>
        <w:t>Table C.2.1.5.2-1.</w:t>
      </w:r>
      <w:r>
        <w:rPr>
          <w:rFonts w:hint="eastAsia"/>
          <w:lang w:val="en-US" w:eastAsia="zh-CN"/>
        </w:rPr>
        <w:t>2</w:t>
      </w:r>
      <w:r>
        <w:t>: NR positioning enhancements - horizontal location error results from [22]</w:t>
      </w:r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1559"/>
        <w:gridCol w:w="993"/>
        <w:gridCol w:w="850"/>
        <w:gridCol w:w="851"/>
        <w:gridCol w:w="1051"/>
      </w:tblGrid>
      <w:tr w:rsidR="00AA744A" w14:paraId="21D75568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A468" w14:textId="77777777" w:rsidR="00AA744A" w:rsidRDefault="00AA744A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0E1D" w14:textId="77777777" w:rsidR="00AA744A" w:rsidRDefault="00AA744A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D2A66" w14:textId="77777777" w:rsidR="00AA744A" w:rsidRDefault="00944D31">
            <w:pPr>
              <w:pStyle w:val="TAC"/>
            </w:pPr>
            <w:r>
              <w:t>50%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9047" w14:textId="77777777" w:rsidR="00AA744A" w:rsidRDefault="00944D31">
            <w:pPr>
              <w:pStyle w:val="TAC"/>
            </w:pPr>
            <w:r>
              <w:t>67%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BCC21" w14:textId="77777777" w:rsidR="00AA744A" w:rsidRDefault="00944D31">
            <w:pPr>
              <w:pStyle w:val="TAC"/>
            </w:pPr>
            <w:r>
              <w:t>80%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141C" w14:textId="77777777" w:rsidR="00AA744A" w:rsidRDefault="00944D31">
            <w:pPr>
              <w:pStyle w:val="TAC"/>
            </w:pPr>
            <w:r>
              <w:t>90%</w:t>
            </w:r>
          </w:p>
        </w:tc>
      </w:tr>
      <w:tr w:rsidR="00AA744A" w14:paraId="6A223FC1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4B73" w14:textId="77777777" w:rsidR="00AA744A" w:rsidRDefault="00944D31">
            <w:pPr>
              <w:pStyle w:val="TAC"/>
            </w:pPr>
            <w:r>
              <w:t>[Case E115], [SH, sync error 50ns], [FR1], [DL-TDOA]</w:t>
            </w:r>
          </w:p>
          <w:p w14:paraId="22FF5E5C" w14:textId="77777777" w:rsidR="00AA744A" w:rsidRDefault="00944D31">
            <w:pPr>
              <w:pStyle w:val="TAC"/>
            </w:pPr>
            <w:r>
              <w:t>[sync error reduced by differential positioning]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B24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A68B8" w14:textId="77777777" w:rsidR="00AA744A" w:rsidRDefault="00944D31">
            <w:pPr>
              <w:pStyle w:val="TAC"/>
            </w:pPr>
            <w:r>
              <w:t>0.046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00D0B" w14:textId="77777777" w:rsidR="00AA744A" w:rsidRDefault="00944D31">
            <w:pPr>
              <w:pStyle w:val="TAC"/>
            </w:pPr>
            <w:r>
              <w:t>0.061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153A8" w14:textId="77777777" w:rsidR="00AA744A" w:rsidRDefault="00944D31">
            <w:pPr>
              <w:pStyle w:val="TAC"/>
            </w:pPr>
            <w:r>
              <w:t>0.077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34D1E" w14:textId="77777777" w:rsidR="00AA744A" w:rsidRDefault="00944D31">
            <w:pPr>
              <w:pStyle w:val="TAC"/>
            </w:pPr>
            <w:r>
              <w:t>0.11</w:t>
            </w:r>
          </w:p>
        </w:tc>
      </w:tr>
      <w:tr w:rsidR="00AA744A" w14:paraId="177E2DC2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4B05F" w14:textId="77777777" w:rsidR="00AA744A" w:rsidRDefault="00944D31">
            <w:pPr>
              <w:pStyle w:val="TAC"/>
            </w:pPr>
            <w:r>
              <w:t>[Case E116], [SH, perfect sync], [FR1], [DL-TDOA]</w:t>
            </w:r>
          </w:p>
          <w:p w14:paraId="4C1EFD82" w14:textId="77777777" w:rsidR="00AA744A" w:rsidRDefault="00944D31">
            <w:pPr>
              <w:pStyle w:val="TAC"/>
            </w:pPr>
            <w:r>
              <w:t>[BS timing error 5ns, UE timing error 0.5ns]</w:t>
            </w:r>
          </w:p>
          <w:p w14:paraId="5BF04BA0" w14:textId="77777777" w:rsidR="00AA744A" w:rsidRDefault="00944D31">
            <w:pPr>
              <w:pStyle w:val="TAC"/>
            </w:pPr>
            <w:r>
              <w:t>[Rx/Tx timing error reduced by differential positioning]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2C7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FB36E" w14:textId="77777777" w:rsidR="00AA744A" w:rsidRDefault="00944D31">
            <w:pPr>
              <w:pStyle w:val="TAC"/>
            </w:pPr>
            <w:r>
              <w:t>0.060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6EA3" w14:textId="77777777" w:rsidR="00AA744A" w:rsidRDefault="00944D31">
            <w:pPr>
              <w:pStyle w:val="TAC"/>
            </w:pPr>
            <w:r>
              <w:t>0.074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81770" w14:textId="77777777" w:rsidR="00AA744A" w:rsidRDefault="00944D31">
            <w:pPr>
              <w:pStyle w:val="TAC"/>
            </w:pPr>
            <w:r>
              <w:t>0.087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14AF" w14:textId="77777777" w:rsidR="00AA744A" w:rsidRDefault="00944D31">
            <w:pPr>
              <w:pStyle w:val="TAC"/>
            </w:pPr>
            <w:r>
              <w:t>0.13</w:t>
            </w:r>
          </w:p>
        </w:tc>
      </w:tr>
      <w:tr w:rsidR="00AA744A" w14:paraId="1E5AF65E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1715" w14:textId="77777777" w:rsidR="00AA744A" w:rsidRDefault="00944D31">
            <w:pPr>
              <w:pStyle w:val="TAC"/>
            </w:pPr>
            <w:r>
              <w:t>[Case E117], [SH, sync error 50ns], [FR1], [UL-TDOA]</w:t>
            </w:r>
          </w:p>
          <w:p w14:paraId="57B875E4" w14:textId="77777777" w:rsidR="00AA744A" w:rsidRDefault="00944D31">
            <w:pPr>
              <w:pStyle w:val="TAC"/>
            </w:pPr>
            <w:r>
              <w:t>[sync error reduced by UL-TDOA+AOA]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F8FEE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9113" w14:textId="77777777" w:rsidR="00AA744A" w:rsidRDefault="00944D31">
            <w:pPr>
              <w:pStyle w:val="TAC"/>
            </w:pPr>
            <w:r>
              <w:t>1.24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76A27" w14:textId="77777777" w:rsidR="00AA744A" w:rsidRDefault="00944D31">
            <w:pPr>
              <w:pStyle w:val="TAC"/>
            </w:pPr>
            <w:r>
              <w:t>1.39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05BB8" w14:textId="77777777" w:rsidR="00AA744A" w:rsidRDefault="00944D31">
            <w:pPr>
              <w:pStyle w:val="TAC"/>
            </w:pPr>
            <w:r>
              <w:t>1.69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B7DEE" w14:textId="77777777" w:rsidR="00AA744A" w:rsidRDefault="00944D31">
            <w:pPr>
              <w:pStyle w:val="TAC"/>
            </w:pPr>
            <w:r>
              <w:t>3.16</w:t>
            </w:r>
          </w:p>
        </w:tc>
      </w:tr>
      <w:tr w:rsidR="00AA744A" w14:paraId="09C2D3B5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4500" w14:textId="77777777" w:rsidR="00AA744A" w:rsidRDefault="00944D31">
            <w:pPr>
              <w:pStyle w:val="TAC"/>
            </w:pPr>
            <w:r>
              <w:t>[Case E118], [SH, perfect sync], [FR1], [UL-TDOA]</w:t>
            </w:r>
          </w:p>
          <w:p w14:paraId="7925C419" w14:textId="77777777" w:rsidR="00AA744A" w:rsidRDefault="00944D31">
            <w:pPr>
              <w:pStyle w:val="TAC"/>
            </w:pPr>
            <w:r>
              <w:t>[BS timing error 5ns, UE timing error 0.5ns]</w:t>
            </w:r>
          </w:p>
          <w:p w14:paraId="38E0EEA4" w14:textId="77777777" w:rsidR="00AA744A" w:rsidRDefault="00944D31">
            <w:pPr>
              <w:pStyle w:val="TAC"/>
            </w:pPr>
            <w:r>
              <w:t>[Rx/Tx timing error reduced by UL-TDOA+AOA]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FD14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B0D7" w14:textId="77777777" w:rsidR="00AA744A" w:rsidRDefault="00944D31">
            <w:pPr>
              <w:pStyle w:val="TAC"/>
            </w:pPr>
            <w:r>
              <w:t>0.64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0158" w14:textId="77777777" w:rsidR="00AA744A" w:rsidRDefault="00944D31">
            <w:pPr>
              <w:pStyle w:val="TAC"/>
            </w:pPr>
            <w:r>
              <w:t>0.85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5739E" w14:textId="77777777" w:rsidR="00AA744A" w:rsidRDefault="00944D31">
            <w:pPr>
              <w:pStyle w:val="TAC"/>
            </w:pPr>
            <w:r>
              <w:t>1.08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16EC2" w14:textId="77777777" w:rsidR="00AA744A" w:rsidRDefault="00944D31">
            <w:pPr>
              <w:pStyle w:val="TAC"/>
            </w:pPr>
            <w:r>
              <w:t>1.50</w:t>
            </w:r>
          </w:p>
        </w:tc>
      </w:tr>
      <w:tr w:rsidR="00AA744A" w14:paraId="5D3BD0AE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08852" w14:textId="77777777" w:rsidR="00AA744A" w:rsidRDefault="00944D31">
            <w:pPr>
              <w:pStyle w:val="TAC"/>
            </w:pPr>
            <w:r>
              <w:t xml:space="preserve">[Case E119], [DH, (60%,6,2), perfect sync], [FR1], </w:t>
            </w:r>
          </w:p>
          <w:p w14:paraId="50BA62CB" w14:textId="77777777" w:rsidR="00AA744A" w:rsidRDefault="00944D31">
            <w:pPr>
              <w:pStyle w:val="TAC"/>
            </w:pPr>
            <w:r>
              <w:t>[machine learning]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D7A5" w14:textId="77777777" w:rsidR="00AA744A" w:rsidRDefault="00944D31">
            <w:pPr>
              <w:pStyle w:val="TAC"/>
            </w:pPr>
            <w:r>
              <w:t>all UEs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99CDE" w14:textId="77777777" w:rsidR="00AA744A" w:rsidRDefault="00944D31">
            <w:pPr>
              <w:pStyle w:val="TAC"/>
            </w:pPr>
            <w:r>
              <w:t>2.49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FF3D" w14:textId="77777777" w:rsidR="00AA744A" w:rsidRDefault="00944D31">
            <w:pPr>
              <w:pStyle w:val="TAC"/>
            </w:pPr>
            <w:r>
              <w:t>3.05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941C" w14:textId="77777777" w:rsidR="00AA744A" w:rsidRDefault="00944D31">
            <w:pPr>
              <w:pStyle w:val="TAC"/>
            </w:pPr>
            <w:r>
              <w:t>3.64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E4EB" w14:textId="77777777" w:rsidR="00AA744A" w:rsidRDefault="00944D31">
            <w:pPr>
              <w:pStyle w:val="TAC"/>
            </w:pPr>
            <w:r>
              <w:t>4.60</w:t>
            </w:r>
          </w:p>
        </w:tc>
      </w:tr>
      <w:tr w:rsidR="00AA744A" w14:paraId="407386C8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7DB9" w14:textId="77777777" w:rsidR="00AA744A" w:rsidRDefault="00944D31">
            <w:pPr>
              <w:pStyle w:val="TAC"/>
            </w:pPr>
            <w:r>
              <w:t xml:space="preserve">[Case E120], [DH, (60%,6,2), sync error 50ns], [FR1], </w:t>
            </w:r>
          </w:p>
          <w:p w14:paraId="4C010C3B" w14:textId="77777777" w:rsidR="00AA744A" w:rsidRDefault="00944D31">
            <w:pPr>
              <w:pStyle w:val="TAC"/>
            </w:pPr>
            <w:r>
              <w:t>[machine learning]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F0E18" w14:textId="77777777" w:rsidR="00AA744A" w:rsidRDefault="00944D31">
            <w:pPr>
              <w:pStyle w:val="TAC"/>
            </w:pPr>
            <w:r>
              <w:t>all UEs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A6AF" w14:textId="77777777" w:rsidR="00AA744A" w:rsidRDefault="00944D31">
            <w:pPr>
              <w:pStyle w:val="TAC"/>
            </w:pPr>
            <w:r>
              <w:t>2.24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33A2" w14:textId="77777777" w:rsidR="00AA744A" w:rsidRDefault="00944D31">
            <w:pPr>
              <w:pStyle w:val="TAC"/>
            </w:pPr>
            <w:r>
              <w:t>2.99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0A032" w14:textId="77777777" w:rsidR="00AA744A" w:rsidRDefault="00944D31">
            <w:pPr>
              <w:pStyle w:val="TAC"/>
            </w:pPr>
            <w:r>
              <w:t>3.68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E8FE7" w14:textId="77777777" w:rsidR="00AA744A" w:rsidRDefault="00944D31">
            <w:pPr>
              <w:pStyle w:val="TAC"/>
            </w:pPr>
            <w:r>
              <w:t>5.12</w:t>
            </w:r>
          </w:p>
        </w:tc>
      </w:tr>
      <w:tr w:rsidR="00AA744A" w14:paraId="0BDE50D3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675C8" w14:textId="77777777" w:rsidR="00AA744A" w:rsidRDefault="00944D31">
            <w:pPr>
              <w:pStyle w:val="TAC"/>
            </w:pPr>
            <w:r>
              <w:t xml:space="preserve">[Case E121], [SH, perfect sync], [FR1], </w:t>
            </w:r>
          </w:p>
          <w:p w14:paraId="31E14C4E" w14:textId="77777777" w:rsidR="00AA744A" w:rsidRDefault="00944D31">
            <w:pPr>
              <w:pStyle w:val="TAC"/>
            </w:pPr>
            <w:r>
              <w:t>[50M+50M] [timing offset 1ns]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90D3A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D2916" w14:textId="77777777" w:rsidR="00AA744A" w:rsidRDefault="00944D31">
            <w:pPr>
              <w:pStyle w:val="TAC"/>
            </w:pPr>
            <w:r>
              <w:t>0.19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019D" w14:textId="77777777" w:rsidR="00AA744A" w:rsidRDefault="00944D31">
            <w:pPr>
              <w:pStyle w:val="TAC"/>
            </w:pPr>
            <w:r>
              <w:t>0.25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0CEF6" w14:textId="77777777" w:rsidR="00AA744A" w:rsidRDefault="00944D31">
            <w:pPr>
              <w:pStyle w:val="TAC"/>
            </w:pPr>
            <w:r>
              <w:t>0.33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06E8F" w14:textId="77777777" w:rsidR="00AA744A" w:rsidRDefault="00944D31">
            <w:pPr>
              <w:pStyle w:val="TAC"/>
            </w:pPr>
            <w:r>
              <w:t>0.46</w:t>
            </w:r>
          </w:p>
        </w:tc>
      </w:tr>
      <w:tr w:rsidR="00AA744A" w14:paraId="4EBE5405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5F34" w14:textId="77777777" w:rsidR="00AA744A" w:rsidRDefault="00944D31">
            <w:pPr>
              <w:pStyle w:val="TAC"/>
            </w:pPr>
            <w:r>
              <w:t xml:space="preserve">[Case E122], [SH, perfect sync], [FR1], </w:t>
            </w:r>
          </w:p>
          <w:p w14:paraId="308442B5" w14:textId="77777777" w:rsidR="00AA744A" w:rsidRDefault="00944D31">
            <w:pPr>
              <w:pStyle w:val="TAC"/>
            </w:pPr>
            <w:r>
              <w:t>[50M+50M] [timing offset 5ns]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FD41F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9635" w14:textId="77777777" w:rsidR="00AA744A" w:rsidRDefault="00944D31">
            <w:pPr>
              <w:pStyle w:val="TAC"/>
            </w:pPr>
            <w:r>
              <w:t>0.93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44D24" w14:textId="77777777" w:rsidR="00AA744A" w:rsidRDefault="00944D31">
            <w:pPr>
              <w:pStyle w:val="TAC"/>
            </w:pPr>
            <w:r>
              <w:t>1.17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2869" w14:textId="77777777" w:rsidR="00AA744A" w:rsidRDefault="00944D31">
            <w:pPr>
              <w:pStyle w:val="TAC"/>
            </w:pPr>
            <w:r>
              <w:t>1.58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FED1" w14:textId="77777777" w:rsidR="00AA744A" w:rsidRDefault="00944D31">
            <w:pPr>
              <w:pStyle w:val="TAC"/>
            </w:pPr>
            <w:r>
              <w:t>2.03</w:t>
            </w:r>
          </w:p>
        </w:tc>
      </w:tr>
      <w:tr w:rsidR="00AA744A" w14:paraId="2ED43A57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1137" w14:textId="77777777" w:rsidR="00AA744A" w:rsidRDefault="00944D31">
            <w:pPr>
              <w:pStyle w:val="TAC"/>
            </w:pPr>
            <w:r>
              <w:t xml:space="preserve">[Case E123], [SH, perfect sync], [FR1], </w:t>
            </w:r>
          </w:p>
          <w:p w14:paraId="75635D2B" w14:textId="77777777" w:rsidR="00AA744A" w:rsidRDefault="00944D31">
            <w:pPr>
              <w:pStyle w:val="TAC"/>
            </w:pPr>
            <w:r>
              <w:t>[50M+50M] [timing offset 10ns]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A33ED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0E4C" w14:textId="77777777" w:rsidR="00AA744A" w:rsidRDefault="00944D31">
            <w:pPr>
              <w:pStyle w:val="TAC"/>
            </w:pPr>
            <w:r>
              <w:t>2.15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C558B" w14:textId="77777777" w:rsidR="00AA744A" w:rsidRDefault="00944D31">
            <w:pPr>
              <w:pStyle w:val="TAC"/>
            </w:pPr>
            <w:r>
              <w:t>2.57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B0D3" w14:textId="77777777" w:rsidR="00AA744A" w:rsidRDefault="00944D31">
            <w:pPr>
              <w:pStyle w:val="TAC"/>
            </w:pPr>
            <w:r>
              <w:t>3.55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8E41" w14:textId="77777777" w:rsidR="00AA744A" w:rsidRDefault="00944D31">
            <w:pPr>
              <w:pStyle w:val="TAC"/>
            </w:pPr>
            <w:r>
              <w:t>5.46</w:t>
            </w:r>
          </w:p>
        </w:tc>
      </w:tr>
      <w:tr w:rsidR="00AA744A" w14:paraId="7C207362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EF692" w14:textId="77777777" w:rsidR="00AA744A" w:rsidRDefault="00944D31">
            <w:pPr>
              <w:pStyle w:val="TAC"/>
            </w:pPr>
            <w:r>
              <w:t xml:space="preserve">[Case E124], [SH, perfect sync], [FR1], </w:t>
            </w:r>
          </w:p>
          <w:p w14:paraId="04D60626" w14:textId="77777777" w:rsidR="00AA744A" w:rsidRDefault="00944D31">
            <w:pPr>
              <w:pStyle w:val="TAC"/>
            </w:pPr>
            <w:r>
              <w:t>[50M+50M] [timing offset 20ns]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A1BE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7C9DD" w14:textId="77777777" w:rsidR="00AA744A" w:rsidRDefault="00944D31">
            <w:pPr>
              <w:pStyle w:val="TAC"/>
            </w:pPr>
            <w:r>
              <w:t>4.60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82D4F" w14:textId="77777777" w:rsidR="00AA744A" w:rsidRDefault="00944D31">
            <w:pPr>
              <w:pStyle w:val="TAC"/>
            </w:pPr>
            <w:r>
              <w:t>5.21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D34A" w14:textId="77777777" w:rsidR="00AA744A" w:rsidRDefault="00944D31">
            <w:pPr>
              <w:pStyle w:val="TAC"/>
            </w:pPr>
            <w:r>
              <w:t>6.81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A26F" w14:textId="77777777" w:rsidR="00AA744A" w:rsidRDefault="00944D31">
            <w:pPr>
              <w:pStyle w:val="TAC"/>
            </w:pPr>
            <w:r>
              <w:t>10.05</w:t>
            </w:r>
          </w:p>
        </w:tc>
      </w:tr>
      <w:tr w:rsidR="00AA744A" w14:paraId="6F3479FD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7687F" w14:textId="77777777" w:rsidR="00AA744A" w:rsidRDefault="00944D31">
            <w:pPr>
              <w:pStyle w:val="TAC"/>
            </w:pPr>
            <w:r>
              <w:t xml:space="preserve">[Case E125], [DH, perfect sync], [FR1], </w:t>
            </w:r>
          </w:p>
          <w:p w14:paraId="45708736" w14:textId="77777777" w:rsidR="00AA744A" w:rsidRDefault="00944D31">
            <w:pPr>
              <w:pStyle w:val="TAC"/>
            </w:pPr>
            <w:r>
              <w:t>[50M+50M] [timing offset 1ns]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E98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A6E5" w14:textId="77777777" w:rsidR="00AA744A" w:rsidRDefault="00944D31">
            <w:pPr>
              <w:pStyle w:val="TAC"/>
            </w:pPr>
            <w:r>
              <w:t>0.24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87F67" w14:textId="77777777" w:rsidR="00AA744A" w:rsidRDefault="00944D31">
            <w:pPr>
              <w:pStyle w:val="TAC"/>
            </w:pPr>
            <w:r>
              <w:t>0.36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4E96" w14:textId="77777777" w:rsidR="00AA744A" w:rsidRDefault="00944D31">
            <w:pPr>
              <w:pStyle w:val="TAC"/>
            </w:pPr>
            <w:r>
              <w:t>0.51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FA4DD" w14:textId="77777777" w:rsidR="00AA744A" w:rsidRDefault="00944D31">
            <w:pPr>
              <w:pStyle w:val="TAC"/>
            </w:pPr>
            <w:r>
              <w:t>0.96</w:t>
            </w:r>
          </w:p>
        </w:tc>
      </w:tr>
      <w:tr w:rsidR="00AA744A" w14:paraId="46ECF9AD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D898" w14:textId="77777777" w:rsidR="00AA744A" w:rsidRDefault="00944D31">
            <w:pPr>
              <w:pStyle w:val="TAC"/>
            </w:pPr>
            <w:r>
              <w:t xml:space="preserve">[Case E126], [DH, perfect sync], [FR1], </w:t>
            </w:r>
          </w:p>
          <w:p w14:paraId="5EDA1875" w14:textId="77777777" w:rsidR="00AA744A" w:rsidRDefault="00944D31">
            <w:pPr>
              <w:pStyle w:val="TAC"/>
            </w:pPr>
            <w:r>
              <w:t>[50M+50M] [timing offset 5ns]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9272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FFD86" w14:textId="77777777" w:rsidR="00AA744A" w:rsidRDefault="00944D31">
            <w:pPr>
              <w:pStyle w:val="TAC"/>
            </w:pPr>
            <w:r>
              <w:t>1.03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DEF58" w14:textId="77777777" w:rsidR="00AA744A" w:rsidRDefault="00944D31">
            <w:pPr>
              <w:pStyle w:val="TAC"/>
            </w:pPr>
            <w:r>
              <w:t>1.40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3F1DD" w14:textId="77777777" w:rsidR="00AA744A" w:rsidRDefault="00944D31">
            <w:pPr>
              <w:pStyle w:val="TAC"/>
            </w:pPr>
            <w:r>
              <w:t>2.15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27E87" w14:textId="77777777" w:rsidR="00AA744A" w:rsidRDefault="00944D31">
            <w:pPr>
              <w:pStyle w:val="TAC"/>
            </w:pPr>
            <w:r>
              <w:t>3.90</w:t>
            </w:r>
          </w:p>
        </w:tc>
      </w:tr>
      <w:tr w:rsidR="00AA744A" w14:paraId="63AC755A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4CA0" w14:textId="77777777" w:rsidR="00AA744A" w:rsidRDefault="00944D31">
            <w:pPr>
              <w:pStyle w:val="TAC"/>
            </w:pPr>
            <w:r>
              <w:t xml:space="preserve">[Case E127], [DH, perfect sync], [FR1], </w:t>
            </w:r>
          </w:p>
          <w:p w14:paraId="270F4362" w14:textId="77777777" w:rsidR="00AA744A" w:rsidRDefault="00944D31">
            <w:pPr>
              <w:pStyle w:val="TAC"/>
            </w:pPr>
            <w:r>
              <w:t>[50M+50M] [timing offset 10ns]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D55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B3DC" w14:textId="77777777" w:rsidR="00AA744A" w:rsidRDefault="00944D31">
            <w:pPr>
              <w:pStyle w:val="TAC"/>
            </w:pPr>
            <w:r>
              <w:t>2.08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9FAC7" w14:textId="77777777" w:rsidR="00AA744A" w:rsidRDefault="00944D31">
            <w:pPr>
              <w:pStyle w:val="TAC"/>
            </w:pPr>
            <w:r>
              <w:t>2.79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87DF" w14:textId="77777777" w:rsidR="00AA744A" w:rsidRDefault="00944D31">
            <w:pPr>
              <w:pStyle w:val="TAC"/>
            </w:pPr>
            <w:r>
              <w:t>3.97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75F35" w14:textId="77777777" w:rsidR="00AA744A" w:rsidRDefault="00944D31">
            <w:pPr>
              <w:pStyle w:val="TAC"/>
            </w:pPr>
            <w:r>
              <w:t>8.34</w:t>
            </w:r>
          </w:p>
        </w:tc>
      </w:tr>
      <w:tr w:rsidR="00AA744A" w14:paraId="4857535D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EFC9F" w14:textId="77777777" w:rsidR="00AA744A" w:rsidRDefault="00944D31">
            <w:pPr>
              <w:pStyle w:val="TAC"/>
            </w:pPr>
            <w:r>
              <w:t xml:space="preserve">[Case E128], [DH, perfect sync], [FR1], </w:t>
            </w:r>
          </w:p>
          <w:p w14:paraId="41CE546D" w14:textId="77777777" w:rsidR="00AA744A" w:rsidRDefault="00944D31">
            <w:pPr>
              <w:pStyle w:val="TAC"/>
            </w:pPr>
            <w:r>
              <w:t>[50M+50M] [timing offset 20ns]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AC5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48DA4" w14:textId="77777777" w:rsidR="00AA744A" w:rsidRDefault="00944D31">
            <w:pPr>
              <w:pStyle w:val="TAC"/>
            </w:pPr>
            <w:r>
              <w:t>3.70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AD434" w14:textId="77777777" w:rsidR="00AA744A" w:rsidRDefault="00944D31">
            <w:pPr>
              <w:pStyle w:val="TAC"/>
            </w:pPr>
            <w:r>
              <w:t>5.94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B79AE" w14:textId="77777777" w:rsidR="00AA744A" w:rsidRDefault="00944D31">
            <w:pPr>
              <w:pStyle w:val="TAC"/>
            </w:pPr>
            <w:r>
              <w:t>7.48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B0D3" w14:textId="77777777" w:rsidR="00AA744A" w:rsidRDefault="00944D31">
            <w:pPr>
              <w:pStyle w:val="TAC"/>
            </w:pPr>
            <w:r>
              <w:t>10.69</w:t>
            </w:r>
          </w:p>
        </w:tc>
      </w:tr>
    </w:tbl>
    <w:p w14:paraId="5925DFEA" w14:textId="77777777" w:rsidR="00AA744A" w:rsidRDefault="00AA744A">
      <w:pPr>
        <w:pStyle w:val="TH"/>
      </w:pPr>
    </w:p>
    <w:p w14:paraId="1D0BF8A4" w14:textId="77777777" w:rsidR="00AA744A" w:rsidRDefault="00944D31">
      <w:pPr>
        <w:pStyle w:val="TH"/>
      </w:pPr>
      <w:r>
        <w:t>Table C.2.1.5.2-1.</w:t>
      </w:r>
      <w:r>
        <w:rPr>
          <w:rFonts w:hint="eastAsia"/>
          <w:lang w:val="en-US" w:eastAsia="zh-CN"/>
        </w:rPr>
        <w:t>3</w:t>
      </w:r>
      <w:r>
        <w:t xml:space="preserve">: NR positioning enhancements - </w:t>
      </w:r>
      <w:r>
        <w:rPr>
          <w:rFonts w:hint="eastAsia"/>
          <w:lang w:val="en-US" w:eastAsia="zh-CN"/>
        </w:rPr>
        <w:t xml:space="preserve">IOO </w:t>
      </w:r>
      <w:r>
        <w:t>horizontal location error results from [23]</w:t>
      </w:r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1559"/>
        <w:gridCol w:w="993"/>
        <w:gridCol w:w="850"/>
        <w:gridCol w:w="851"/>
        <w:gridCol w:w="1051"/>
      </w:tblGrid>
      <w:tr w:rsidR="00AA744A" w14:paraId="5742C3A7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E5CE1" w14:textId="77777777" w:rsidR="00AA744A" w:rsidRDefault="00AA744A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E1182" w14:textId="77777777" w:rsidR="00AA744A" w:rsidRDefault="00AA744A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2861D" w14:textId="77777777" w:rsidR="00AA744A" w:rsidRDefault="00944D31">
            <w:pPr>
              <w:pStyle w:val="TAC"/>
            </w:pPr>
            <w:r>
              <w:t>50%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FD0DD" w14:textId="77777777" w:rsidR="00AA744A" w:rsidRDefault="00944D31">
            <w:pPr>
              <w:pStyle w:val="TAC"/>
            </w:pPr>
            <w:r>
              <w:t>67%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8F51" w14:textId="77777777" w:rsidR="00AA744A" w:rsidRDefault="00944D31">
            <w:pPr>
              <w:pStyle w:val="TAC"/>
            </w:pPr>
            <w:r>
              <w:t>80%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2F8E1" w14:textId="77777777" w:rsidR="00AA744A" w:rsidRDefault="00944D31">
            <w:pPr>
              <w:pStyle w:val="TAC"/>
            </w:pPr>
            <w:r>
              <w:t>90%</w:t>
            </w:r>
          </w:p>
        </w:tc>
      </w:tr>
      <w:tr w:rsidR="00AA744A" w14:paraId="172093F2" w14:textId="77777777">
        <w:trPr>
          <w:jc w:val="center"/>
        </w:trPr>
        <w:tc>
          <w:tcPr>
            <w:tcW w:w="4106" w:type="dxa"/>
            <w:vAlign w:val="center"/>
          </w:tcPr>
          <w:p w14:paraId="3758B782" w14:textId="77777777" w:rsidR="00AA744A" w:rsidRDefault="00944D31">
            <w:pPr>
              <w:pStyle w:val="TAC"/>
            </w:pPr>
            <w:r>
              <w:t>[Case E109], [IOO scenario without absolute time of arrival modelling, perfect sync], [FR1], [DL-TDOA, MUSIC, select based on first/median peak]</w:t>
            </w:r>
          </w:p>
        </w:tc>
        <w:tc>
          <w:tcPr>
            <w:tcW w:w="1559" w:type="dxa"/>
            <w:vAlign w:val="center"/>
          </w:tcPr>
          <w:p w14:paraId="6184C7E6" w14:textId="77777777" w:rsidR="00AA744A" w:rsidRDefault="00944D31">
            <w:pPr>
              <w:pStyle w:val="TAC"/>
            </w:pPr>
            <w:r>
              <w:t>all UEs</w:t>
            </w:r>
          </w:p>
        </w:tc>
        <w:tc>
          <w:tcPr>
            <w:tcW w:w="993" w:type="dxa"/>
            <w:vAlign w:val="center"/>
          </w:tcPr>
          <w:p w14:paraId="3DF59BF2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850" w:type="dxa"/>
            <w:vAlign w:val="center"/>
          </w:tcPr>
          <w:p w14:paraId="126C6124" w14:textId="77777777" w:rsidR="00AA744A" w:rsidRDefault="00944D31">
            <w:pPr>
              <w:pStyle w:val="TAC"/>
            </w:pPr>
            <w:r>
              <w:t>0.19</w:t>
            </w:r>
          </w:p>
        </w:tc>
        <w:tc>
          <w:tcPr>
            <w:tcW w:w="851" w:type="dxa"/>
            <w:vAlign w:val="center"/>
          </w:tcPr>
          <w:p w14:paraId="62D76DD4" w14:textId="77777777" w:rsidR="00AA744A" w:rsidRDefault="00944D31">
            <w:pPr>
              <w:pStyle w:val="TAC"/>
            </w:pPr>
            <w:r>
              <w:t>0.35</w:t>
            </w:r>
          </w:p>
        </w:tc>
        <w:tc>
          <w:tcPr>
            <w:tcW w:w="1051" w:type="dxa"/>
            <w:vAlign w:val="center"/>
          </w:tcPr>
          <w:p w14:paraId="7D9D505A" w14:textId="77777777" w:rsidR="00AA744A" w:rsidRDefault="00944D31">
            <w:pPr>
              <w:pStyle w:val="TAC"/>
            </w:pPr>
            <w:r>
              <w:t>0.80</w:t>
            </w:r>
          </w:p>
        </w:tc>
      </w:tr>
      <w:tr w:rsidR="00AA744A" w14:paraId="1EECF534" w14:textId="77777777">
        <w:trPr>
          <w:jc w:val="center"/>
        </w:trPr>
        <w:tc>
          <w:tcPr>
            <w:tcW w:w="4106" w:type="dxa"/>
            <w:vAlign w:val="center"/>
          </w:tcPr>
          <w:p w14:paraId="57D85925" w14:textId="77777777" w:rsidR="00AA744A" w:rsidRDefault="00944D31">
            <w:pPr>
              <w:pStyle w:val="TAC"/>
            </w:pPr>
            <w:r>
              <w:t>[Case E110], [IOO scenario without absolute time of arrival modelling, perfect sync], [FR2], [DL-TDOA, MUSIC, select based on first/median peak]</w:t>
            </w:r>
          </w:p>
        </w:tc>
        <w:tc>
          <w:tcPr>
            <w:tcW w:w="1559" w:type="dxa"/>
            <w:vAlign w:val="center"/>
          </w:tcPr>
          <w:p w14:paraId="21E0BD0E" w14:textId="77777777" w:rsidR="00AA744A" w:rsidRDefault="00944D31">
            <w:pPr>
              <w:pStyle w:val="TAC"/>
            </w:pPr>
            <w:r>
              <w:t>all UEs</w:t>
            </w:r>
          </w:p>
        </w:tc>
        <w:tc>
          <w:tcPr>
            <w:tcW w:w="993" w:type="dxa"/>
            <w:vAlign w:val="center"/>
          </w:tcPr>
          <w:p w14:paraId="45C1890B" w14:textId="77777777" w:rsidR="00AA744A" w:rsidRDefault="00944D31">
            <w:pPr>
              <w:pStyle w:val="TAC"/>
            </w:pPr>
            <w:r>
              <w:t>0.03</w:t>
            </w:r>
          </w:p>
        </w:tc>
        <w:tc>
          <w:tcPr>
            <w:tcW w:w="850" w:type="dxa"/>
            <w:vAlign w:val="center"/>
          </w:tcPr>
          <w:p w14:paraId="2CB3455C" w14:textId="77777777" w:rsidR="00AA744A" w:rsidRDefault="00944D31">
            <w:pPr>
              <w:pStyle w:val="TAC"/>
            </w:pPr>
            <w:r>
              <w:t>0.06</w:t>
            </w:r>
          </w:p>
        </w:tc>
        <w:tc>
          <w:tcPr>
            <w:tcW w:w="851" w:type="dxa"/>
            <w:vAlign w:val="center"/>
          </w:tcPr>
          <w:p w14:paraId="7478B682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1051" w:type="dxa"/>
            <w:vAlign w:val="center"/>
          </w:tcPr>
          <w:p w14:paraId="55FE7C22" w14:textId="77777777" w:rsidR="00AA744A" w:rsidRDefault="00944D31">
            <w:pPr>
              <w:pStyle w:val="TAC"/>
            </w:pPr>
            <w:r>
              <w:t>0.54</w:t>
            </w:r>
          </w:p>
        </w:tc>
      </w:tr>
      <w:tr w:rsidR="00AA744A" w14:paraId="7CC882A8" w14:textId="77777777">
        <w:trPr>
          <w:jc w:val="center"/>
        </w:trPr>
        <w:tc>
          <w:tcPr>
            <w:tcW w:w="4106" w:type="dxa"/>
            <w:vAlign w:val="center"/>
          </w:tcPr>
          <w:p w14:paraId="03877EFF" w14:textId="77777777" w:rsidR="00AA744A" w:rsidRDefault="00944D31">
            <w:pPr>
              <w:pStyle w:val="TAC"/>
            </w:pPr>
            <w:r>
              <w:t>[Case E111], [IOO scenario without absolute time of arrival modelling, perfect sync], [FR1], [UL-TDOA, MUSIC, select based on first/median peak]</w:t>
            </w:r>
          </w:p>
        </w:tc>
        <w:tc>
          <w:tcPr>
            <w:tcW w:w="1559" w:type="dxa"/>
            <w:vAlign w:val="center"/>
          </w:tcPr>
          <w:p w14:paraId="001FAB79" w14:textId="77777777" w:rsidR="00AA744A" w:rsidRDefault="00944D31">
            <w:pPr>
              <w:pStyle w:val="TAC"/>
            </w:pPr>
            <w:r>
              <w:t>all UEs</w:t>
            </w:r>
          </w:p>
        </w:tc>
        <w:tc>
          <w:tcPr>
            <w:tcW w:w="993" w:type="dxa"/>
            <w:vAlign w:val="center"/>
          </w:tcPr>
          <w:p w14:paraId="5A01E239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850" w:type="dxa"/>
            <w:vAlign w:val="center"/>
          </w:tcPr>
          <w:p w14:paraId="1550976D" w14:textId="77777777" w:rsidR="00AA744A" w:rsidRDefault="00944D31">
            <w:pPr>
              <w:pStyle w:val="TAC"/>
            </w:pPr>
            <w:r>
              <w:t>0.19</w:t>
            </w:r>
          </w:p>
        </w:tc>
        <w:tc>
          <w:tcPr>
            <w:tcW w:w="851" w:type="dxa"/>
            <w:vAlign w:val="center"/>
          </w:tcPr>
          <w:p w14:paraId="4FCDF5FB" w14:textId="77777777" w:rsidR="00AA744A" w:rsidRDefault="00944D31">
            <w:pPr>
              <w:pStyle w:val="TAC"/>
            </w:pPr>
            <w:r>
              <w:t>0.38</w:t>
            </w:r>
          </w:p>
        </w:tc>
        <w:tc>
          <w:tcPr>
            <w:tcW w:w="1051" w:type="dxa"/>
            <w:vAlign w:val="center"/>
          </w:tcPr>
          <w:p w14:paraId="2B627FAB" w14:textId="77777777" w:rsidR="00AA744A" w:rsidRDefault="00944D31">
            <w:pPr>
              <w:pStyle w:val="TAC"/>
            </w:pPr>
            <w:r>
              <w:t>0.84</w:t>
            </w:r>
          </w:p>
        </w:tc>
      </w:tr>
      <w:tr w:rsidR="00AA744A" w14:paraId="3DBD227C" w14:textId="77777777">
        <w:trPr>
          <w:jc w:val="center"/>
        </w:trPr>
        <w:tc>
          <w:tcPr>
            <w:tcW w:w="4106" w:type="dxa"/>
            <w:vAlign w:val="center"/>
          </w:tcPr>
          <w:p w14:paraId="3349686F" w14:textId="77777777" w:rsidR="00AA744A" w:rsidRDefault="00944D31">
            <w:pPr>
              <w:pStyle w:val="TAC"/>
            </w:pPr>
            <w:r>
              <w:t>[Case E112], [IOO scenario without absolute time of arrival modelling, perfect sync], [FR2], [UL-TDOA, MUSIC, select based on first/median peak]</w:t>
            </w:r>
          </w:p>
        </w:tc>
        <w:tc>
          <w:tcPr>
            <w:tcW w:w="1559" w:type="dxa"/>
            <w:vAlign w:val="center"/>
          </w:tcPr>
          <w:p w14:paraId="2238387A" w14:textId="77777777" w:rsidR="00AA744A" w:rsidRDefault="00944D31">
            <w:pPr>
              <w:pStyle w:val="TAC"/>
            </w:pPr>
            <w:r>
              <w:t>all UEs</w:t>
            </w:r>
          </w:p>
        </w:tc>
        <w:tc>
          <w:tcPr>
            <w:tcW w:w="993" w:type="dxa"/>
            <w:vAlign w:val="center"/>
          </w:tcPr>
          <w:p w14:paraId="61DB651A" w14:textId="77777777" w:rsidR="00AA744A" w:rsidRDefault="00944D31">
            <w:pPr>
              <w:pStyle w:val="TAC"/>
            </w:pPr>
            <w:r>
              <w:t>0.03</w:t>
            </w:r>
          </w:p>
        </w:tc>
        <w:tc>
          <w:tcPr>
            <w:tcW w:w="850" w:type="dxa"/>
            <w:vAlign w:val="center"/>
          </w:tcPr>
          <w:p w14:paraId="38C28CE8" w14:textId="77777777" w:rsidR="00AA744A" w:rsidRDefault="00944D31">
            <w:pPr>
              <w:pStyle w:val="TAC"/>
            </w:pPr>
            <w:r>
              <w:t>0.06</w:t>
            </w:r>
          </w:p>
        </w:tc>
        <w:tc>
          <w:tcPr>
            <w:tcW w:w="851" w:type="dxa"/>
            <w:vAlign w:val="center"/>
          </w:tcPr>
          <w:p w14:paraId="1AA480CB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1051" w:type="dxa"/>
            <w:vAlign w:val="center"/>
          </w:tcPr>
          <w:p w14:paraId="33ED9D6D" w14:textId="77777777" w:rsidR="00AA744A" w:rsidRDefault="00944D31">
            <w:pPr>
              <w:pStyle w:val="TAC"/>
            </w:pPr>
            <w:r>
              <w:t>0.56</w:t>
            </w:r>
          </w:p>
        </w:tc>
      </w:tr>
      <w:tr w:rsidR="00AA744A" w14:paraId="0DEF7421" w14:textId="77777777">
        <w:trPr>
          <w:jc w:val="center"/>
        </w:trPr>
        <w:tc>
          <w:tcPr>
            <w:tcW w:w="4106" w:type="dxa"/>
            <w:vAlign w:val="center"/>
          </w:tcPr>
          <w:p w14:paraId="1BE0B841" w14:textId="77777777" w:rsidR="00AA744A" w:rsidRDefault="00944D31">
            <w:pPr>
              <w:pStyle w:val="TAC"/>
            </w:pPr>
            <w:r>
              <w:t>[Case E113], [IOO scenario without absolute time of arrival modelling, perfect sync], [FR1], [Multi-RTT, MUSIC, select based on first/median peak]</w:t>
            </w:r>
          </w:p>
        </w:tc>
        <w:tc>
          <w:tcPr>
            <w:tcW w:w="1559" w:type="dxa"/>
            <w:vAlign w:val="center"/>
          </w:tcPr>
          <w:p w14:paraId="17095ADA" w14:textId="77777777" w:rsidR="00AA744A" w:rsidRDefault="00944D31">
            <w:pPr>
              <w:pStyle w:val="TAC"/>
            </w:pPr>
            <w:r>
              <w:t>all UEs</w:t>
            </w:r>
          </w:p>
        </w:tc>
        <w:tc>
          <w:tcPr>
            <w:tcW w:w="993" w:type="dxa"/>
            <w:vAlign w:val="center"/>
          </w:tcPr>
          <w:p w14:paraId="5CEF0A60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850" w:type="dxa"/>
            <w:vAlign w:val="center"/>
          </w:tcPr>
          <w:p w14:paraId="596DF305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851" w:type="dxa"/>
            <w:vAlign w:val="center"/>
          </w:tcPr>
          <w:p w14:paraId="6A10E11A" w14:textId="77777777" w:rsidR="00AA744A" w:rsidRDefault="00944D31">
            <w:pPr>
              <w:pStyle w:val="TAC"/>
            </w:pPr>
            <w:r>
              <w:t>0.37</w:t>
            </w:r>
          </w:p>
        </w:tc>
        <w:tc>
          <w:tcPr>
            <w:tcW w:w="1051" w:type="dxa"/>
            <w:vAlign w:val="center"/>
          </w:tcPr>
          <w:p w14:paraId="24989DEE" w14:textId="77777777" w:rsidR="00AA744A" w:rsidRDefault="00944D31">
            <w:pPr>
              <w:pStyle w:val="TAC"/>
            </w:pPr>
            <w:r>
              <w:t>0.68</w:t>
            </w:r>
          </w:p>
        </w:tc>
      </w:tr>
      <w:tr w:rsidR="00AA744A" w14:paraId="63D65DC5" w14:textId="77777777">
        <w:trPr>
          <w:jc w:val="center"/>
        </w:trPr>
        <w:tc>
          <w:tcPr>
            <w:tcW w:w="4106" w:type="dxa"/>
            <w:vAlign w:val="center"/>
          </w:tcPr>
          <w:p w14:paraId="3646C019" w14:textId="77777777" w:rsidR="00AA744A" w:rsidRDefault="00944D31">
            <w:pPr>
              <w:pStyle w:val="TAC"/>
            </w:pPr>
            <w:r>
              <w:t>[Case E114], [IOO scenario without absolute time of arrival modelling, perfect sync], [FR2], [Multi-RTT MUSIC, select based on first/median peak]</w:t>
            </w:r>
          </w:p>
        </w:tc>
        <w:tc>
          <w:tcPr>
            <w:tcW w:w="1559" w:type="dxa"/>
            <w:vAlign w:val="center"/>
          </w:tcPr>
          <w:p w14:paraId="53445C11" w14:textId="77777777" w:rsidR="00AA744A" w:rsidRDefault="00944D31">
            <w:pPr>
              <w:pStyle w:val="TAC"/>
            </w:pPr>
            <w:r>
              <w:t>all UEs</w:t>
            </w:r>
          </w:p>
        </w:tc>
        <w:tc>
          <w:tcPr>
            <w:tcW w:w="993" w:type="dxa"/>
            <w:vAlign w:val="center"/>
          </w:tcPr>
          <w:p w14:paraId="008CE1FB" w14:textId="77777777" w:rsidR="00AA744A" w:rsidRDefault="00944D31">
            <w:pPr>
              <w:pStyle w:val="TAC"/>
            </w:pPr>
            <w:r>
              <w:t>0.03</w:t>
            </w:r>
          </w:p>
        </w:tc>
        <w:tc>
          <w:tcPr>
            <w:tcW w:w="850" w:type="dxa"/>
            <w:vAlign w:val="center"/>
          </w:tcPr>
          <w:p w14:paraId="37C5F994" w14:textId="77777777" w:rsidR="00AA744A" w:rsidRDefault="00944D31">
            <w:pPr>
              <w:pStyle w:val="TAC"/>
            </w:pPr>
            <w:r>
              <w:t>0.05</w:t>
            </w:r>
          </w:p>
        </w:tc>
        <w:tc>
          <w:tcPr>
            <w:tcW w:w="851" w:type="dxa"/>
            <w:vAlign w:val="center"/>
          </w:tcPr>
          <w:p w14:paraId="410480BA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1051" w:type="dxa"/>
            <w:vAlign w:val="center"/>
          </w:tcPr>
          <w:p w14:paraId="64CB3C54" w14:textId="77777777" w:rsidR="00AA744A" w:rsidRDefault="00944D31">
            <w:pPr>
              <w:pStyle w:val="TAC"/>
            </w:pPr>
            <w:r>
              <w:t>0.50</w:t>
            </w:r>
          </w:p>
        </w:tc>
      </w:tr>
      <w:tr w:rsidR="00AA744A" w14:paraId="2CF27994" w14:textId="77777777">
        <w:trPr>
          <w:jc w:val="center"/>
        </w:trPr>
        <w:tc>
          <w:tcPr>
            <w:tcW w:w="4106" w:type="dxa"/>
            <w:vAlign w:val="center"/>
          </w:tcPr>
          <w:p w14:paraId="31D8470D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[Case E129], [IOO scenario with absolute time of arrival modelling, perfect sync], [FR1], [DL-TDOA, MUSIC, select based on first/median peak]</w:t>
            </w:r>
          </w:p>
        </w:tc>
        <w:tc>
          <w:tcPr>
            <w:tcW w:w="1559" w:type="dxa"/>
            <w:vAlign w:val="center"/>
          </w:tcPr>
          <w:p w14:paraId="512A9A8F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all UEs</w:t>
            </w:r>
          </w:p>
        </w:tc>
        <w:tc>
          <w:tcPr>
            <w:tcW w:w="993" w:type="dxa"/>
            <w:vAlign w:val="center"/>
          </w:tcPr>
          <w:p w14:paraId="6A783BCF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.1</w:t>
            </w:r>
            <w:r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850" w:type="dxa"/>
            <w:vAlign w:val="center"/>
          </w:tcPr>
          <w:p w14:paraId="219B6891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</w:t>
            </w:r>
            <w:r>
              <w:rPr>
                <w:rFonts w:ascii="Arial" w:hAnsi="Arial" w:hint="eastAsia"/>
                <w:sz w:val="18"/>
              </w:rPr>
              <w:t>19</w:t>
            </w:r>
          </w:p>
        </w:tc>
        <w:tc>
          <w:tcPr>
            <w:tcW w:w="851" w:type="dxa"/>
            <w:vAlign w:val="center"/>
          </w:tcPr>
          <w:p w14:paraId="62073986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</w:t>
            </w:r>
            <w:r>
              <w:rPr>
                <w:rFonts w:ascii="Arial" w:hAnsi="Arial" w:hint="eastAsia"/>
                <w:sz w:val="18"/>
              </w:rPr>
              <w:t>38</w:t>
            </w:r>
          </w:p>
        </w:tc>
        <w:tc>
          <w:tcPr>
            <w:tcW w:w="1051" w:type="dxa"/>
            <w:vAlign w:val="center"/>
          </w:tcPr>
          <w:p w14:paraId="4A36A205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0.82</w:t>
            </w:r>
          </w:p>
        </w:tc>
      </w:tr>
      <w:tr w:rsidR="00AA744A" w14:paraId="415DBEFC" w14:textId="77777777">
        <w:trPr>
          <w:jc w:val="center"/>
        </w:trPr>
        <w:tc>
          <w:tcPr>
            <w:tcW w:w="4106" w:type="dxa"/>
            <w:vAlign w:val="center"/>
          </w:tcPr>
          <w:p w14:paraId="6D2EDB7C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[Case E130], [IOO scenario with absolute time of arrival modelling, perfect sync], [FR2], [DL-TDOA, MUSIC, select based on first/median peak]</w:t>
            </w:r>
          </w:p>
        </w:tc>
        <w:tc>
          <w:tcPr>
            <w:tcW w:w="1559" w:type="dxa"/>
            <w:vAlign w:val="center"/>
          </w:tcPr>
          <w:p w14:paraId="39A71125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all UEs</w:t>
            </w:r>
          </w:p>
        </w:tc>
        <w:tc>
          <w:tcPr>
            <w:tcW w:w="993" w:type="dxa"/>
            <w:vAlign w:val="center"/>
          </w:tcPr>
          <w:p w14:paraId="59497DE6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.03</w:t>
            </w:r>
          </w:p>
        </w:tc>
        <w:tc>
          <w:tcPr>
            <w:tcW w:w="850" w:type="dxa"/>
            <w:vAlign w:val="center"/>
          </w:tcPr>
          <w:p w14:paraId="736FC900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.06</w:t>
            </w:r>
          </w:p>
        </w:tc>
        <w:tc>
          <w:tcPr>
            <w:tcW w:w="851" w:type="dxa"/>
            <w:vAlign w:val="center"/>
          </w:tcPr>
          <w:p w14:paraId="227F0D26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</w:t>
            </w:r>
            <w:r>
              <w:rPr>
                <w:rFonts w:ascii="Arial" w:hAnsi="Arial" w:hint="eastAsia"/>
                <w:sz w:val="18"/>
              </w:rPr>
              <w:t>22</w:t>
            </w:r>
          </w:p>
        </w:tc>
        <w:tc>
          <w:tcPr>
            <w:tcW w:w="1051" w:type="dxa"/>
            <w:vAlign w:val="center"/>
          </w:tcPr>
          <w:p w14:paraId="7F281FED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</w:t>
            </w:r>
            <w:r>
              <w:rPr>
                <w:rFonts w:ascii="Arial" w:hAnsi="Arial" w:hint="eastAsia"/>
                <w:sz w:val="18"/>
              </w:rPr>
              <w:t>56</w:t>
            </w:r>
          </w:p>
        </w:tc>
      </w:tr>
      <w:tr w:rsidR="00AA744A" w14:paraId="16D64F43" w14:textId="77777777">
        <w:trPr>
          <w:jc w:val="center"/>
        </w:trPr>
        <w:tc>
          <w:tcPr>
            <w:tcW w:w="4106" w:type="dxa"/>
            <w:vAlign w:val="center"/>
          </w:tcPr>
          <w:p w14:paraId="44749500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[Case E131], [IOO scenario with absolute time of arrival modelling, perfect sync], [FR1], [UL-TDOA, MUSIC, select based on first/median peak]</w:t>
            </w:r>
          </w:p>
        </w:tc>
        <w:tc>
          <w:tcPr>
            <w:tcW w:w="1559" w:type="dxa"/>
            <w:vAlign w:val="center"/>
          </w:tcPr>
          <w:p w14:paraId="4784F778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all UEs</w:t>
            </w:r>
          </w:p>
        </w:tc>
        <w:tc>
          <w:tcPr>
            <w:tcW w:w="993" w:type="dxa"/>
            <w:vAlign w:val="center"/>
          </w:tcPr>
          <w:p w14:paraId="53168199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.1</w:t>
            </w:r>
            <w:r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850" w:type="dxa"/>
            <w:vAlign w:val="center"/>
          </w:tcPr>
          <w:p w14:paraId="21769D9B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0.19</w:t>
            </w:r>
          </w:p>
        </w:tc>
        <w:tc>
          <w:tcPr>
            <w:tcW w:w="851" w:type="dxa"/>
            <w:vAlign w:val="center"/>
          </w:tcPr>
          <w:p w14:paraId="5E8900AC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.3</w:t>
            </w:r>
            <w:r>
              <w:rPr>
                <w:rFonts w:ascii="Arial" w:hAnsi="Arial" w:hint="eastAsia"/>
                <w:sz w:val="18"/>
              </w:rPr>
              <w:t>8</w:t>
            </w:r>
          </w:p>
        </w:tc>
        <w:tc>
          <w:tcPr>
            <w:tcW w:w="1051" w:type="dxa"/>
            <w:vAlign w:val="center"/>
          </w:tcPr>
          <w:p w14:paraId="48EBBD9F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</w:t>
            </w:r>
            <w:r>
              <w:rPr>
                <w:rFonts w:ascii="Arial" w:hAnsi="Arial" w:hint="eastAsia"/>
                <w:sz w:val="18"/>
              </w:rPr>
              <w:t>86</w:t>
            </w:r>
          </w:p>
        </w:tc>
      </w:tr>
      <w:tr w:rsidR="00AA744A" w14:paraId="193E9B94" w14:textId="77777777">
        <w:trPr>
          <w:jc w:val="center"/>
        </w:trPr>
        <w:tc>
          <w:tcPr>
            <w:tcW w:w="4106" w:type="dxa"/>
            <w:vAlign w:val="center"/>
          </w:tcPr>
          <w:p w14:paraId="36AB704B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[Case E132], [IOO scenario with absolute time of arrival modelling, perfect sync], [FR2], [UL-TDOA, MUSIC, select based on first/median peak]</w:t>
            </w:r>
          </w:p>
        </w:tc>
        <w:tc>
          <w:tcPr>
            <w:tcW w:w="1559" w:type="dxa"/>
            <w:vAlign w:val="center"/>
          </w:tcPr>
          <w:p w14:paraId="69FFB480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all UEs</w:t>
            </w:r>
          </w:p>
        </w:tc>
        <w:tc>
          <w:tcPr>
            <w:tcW w:w="993" w:type="dxa"/>
            <w:vAlign w:val="center"/>
          </w:tcPr>
          <w:p w14:paraId="11BC88BD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.03</w:t>
            </w:r>
          </w:p>
        </w:tc>
        <w:tc>
          <w:tcPr>
            <w:tcW w:w="850" w:type="dxa"/>
            <w:vAlign w:val="center"/>
          </w:tcPr>
          <w:p w14:paraId="08D68644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.07</w:t>
            </w:r>
          </w:p>
        </w:tc>
        <w:tc>
          <w:tcPr>
            <w:tcW w:w="851" w:type="dxa"/>
            <w:vAlign w:val="center"/>
          </w:tcPr>
          <w:p w14:paraId="28E99CBF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</w:t>
            </w:r>
            <w:r>
              <w:rPr>
                <w:rFonts w:ascii="Arial" w:hAnsi="Arial" w:hint="eastAsia"/>
                <w:sz w:val="18"/>
              </w:rPr>
              <w:t>19</w:t>
            </w:r>
          </w:p>
        </w:tc>
        <w:tc>
          <w:tcPr>
            <w:tcW w:w="1051" w:type="dxa"/>
            <w:vAlign w:val="center"/>
          </w:tcPr>
          <w:p w14:paraId="252F0E26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</w:t>
            </w:r>
            <w:r>
              <w:rPr>
                <w:rFonts w:ascii="Arial" w:hAnsi="Arial" w:hint="eastAsia"/>
                <w:sz w:val="18"/>
              </w:rPr>
              <w:t>62</w:t>
            </w:r>
          </w:p>
        </w:tc>
      </w:tr>
      <w:tr w:rsidR="00AA744A" w14:paraId="3F7FA42C" w14:textId="77777777">
        <w:trPr>
          <w:jc w:val="center"/>
        </w:trPr>
        <w:tc>
          <w:tcPr>
            <w:tcW w:w="4106" w:type="dxa"/>
            <w:vAlign w:val="center"/>
          </w:tcPr>
          <w:p w14:paraId="11E33317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[Case E133], [IOO scenario with absolute time of arrival modelling, perfect sync], [FR1], [Multi-RTT, MUSIC, select based on first/median peak]</w:t>
            </w:r>
          </w:p>
        </w:tc>
        <w:tc>
          <w:tcPr>
            <w:tcW w:w="1559" w:type="dxa"/>
            <w:vAlign w:val="center"/>
          </w:tcPr>
          <w:p w14:paraId="542BC748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all UEs</w:t>
            </w:r>
          </w:p>
        </w:tc>
        <w:tc>
          <w:tcPr>
            <w:tcW w:w="993" w:type="dxa"/>
            <w:vAlign w:val="center"/>
          </w:tcPr>
          <w:p w14:paraId="2E88EB66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0.11</w:t>
            </w:r>
          </w:p>
        </w:tc>
        <w:tc>
          <w:tcPr>
            <w:tcW w:w="850" w:type="dxa"/>
            <w:vAlign w:val="center"/>
          </w:tcPr>
          <w:p w14:paraId="55BB8484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</w:t>
            </w:r>
            <w:r>
              <w:rPr>
                <w:rFonts w:ascii="Arial" w:hAnsi="Arial" w:hint="eastAsia"/>
                <w:sz w:val="18"/>
              </w:rPr>
              <w:t>19</w:t>
            </w:r>
          </w:p>
        </w:tc>
        <w:tc>
          <w:tcPr>
            <w:tcW w:w="851" w:type="dxa"/>
            <w:vAlign w:val="center"/>
          </w:tcPr>
          <w:p w14:paraId="15D79B57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</w:t>
            </w:r>
            <w:r>
              <w:rPr>
                <w:rFonts w:ascii="Arial" w:hAnsi="Arial" w:hint="eastAsia"/>
                <w:sz w:val="18"/>
              </w:rPr>
              <w:t>33</w:t>
            </w:r>
          </w:p>
        </w:tc>
        <w:tc>
          <w:tcPr>
            <w:tcW w:w="1051" w:type="dxa"/>
            <w:vAlign w:val="center"/>
          </w:tcPr>
          <w:p w14:paraId="0B6F14DA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0.68</w:t>
            </w:r>
          </w:p>
        </w:tc>
      </w:tr>
      <w:tr w:rsidR="00AA744A" w14:paraId="31D51BFA" w14:textId="77777777">
        <w:trPr>
          <w:jc w:val="center"/>
        </w:trPr>
        <w:tc>
          <w:tcPr>
            <w:tcW w:w="4106" w:type="dxa"/>
            <w:vAlign w:val="center"/>
          </w:tcPr>
          <w:p w14:paraId="1EC9EF92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[Case E134], [IOO scenario with absolute time of arrival modelling, perfect sync], [FR2], [Multi-RTT MUSIC, select based on first/median peak]</w:t>
            </w:r>
          </w:p>
        </w:tc>
        <w:tc>
          <w:tcPr>
            <w:tcW w:w="1559" w:type="dxa"/>
            <w:vAlign w:val="center"/>
          </w:tcPr>
          <w:p w14:paraId="43F887BC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all UEs</w:t>
            </w:r>
          </w:p>
        </w:tc>
        <w:tc>
          <w:tcPr>
            <w:tcW w:w="993" w:type="dxa"/>
            <w:vAlign w:val="center"/>
          </w:tcPr>
          <w:p w14:paraId="307C0D04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0.03</w:t>
            </w:r>
          </w:p>
        </w:tc>
        <w:tc>
          <w:tcPr>
            <w:tcW w:w="850" w:type="dxa"/>
            <w:vAlign w:val="center"/>
          </w:tcPr>
          <w:p w14:paraId="220C2480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</w:t>
            </w:r>
            <w:r>
              <w:rPr>
                <w:rFonts w:ascii="Arial" w:hAnsi="Arial" w:hint="eastAsia"/>
                <w:sz w:val="18"/>
              </w:rPr>
              <w:t>05</w:t>
            </w:r>
          </w:p>
        </w:tc>
        <w:tc>
          <w:tcPr>
            <w:tcW w:w="851" w:type="dxa"/>
            <w:vAlign w:val="center"/>
          </w:tcPr>
          <w:p w14:paraId="46E1185E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</w:t>
            </w:r>
            <w:r>
              <w:rPr>
                <w:rFonts w:ascii="Arial" w:hAnsi="Arial" w:hint="eastAsia"/>
                <w:sz w:val="18"/>
              </w:rPr>
              <w:t>11</w:t>
            </w:r>
          </w:p>
        </w:tc>
        <w:tc>
          <w:tcPr>
            <w:tcW w:w="1051" w:type="dxa"/>
            <w:vAlign w:val="center"/>
          </w:tcPr>
          <w:p w14:paraId="4470AE22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0.54</w:t>
            </w:r>
          </w:p>
        </w:tc>
      </w:tr>
    </w:tbl>
    <w:p w14:paraId="579F268D" w14:textId="77777777" w:rsidR="00AA744A" w:rsidRDefault="00AA744A"/>
    <w:p w14:paraId="0F96DC2C" w14:textId="77777777" w:rsidR="00AA744A" w:rsidRDefault="00AA744A"/>
    <w:p w14:paraId="29893B82" w14:textId="77777777" w:rsidR="00AA744A" w:rsidRDefault="00944D31">
      <w:r>
        <w:t>Evaluation results of vertical location error for NR positioning enhancements are provided in Table C.2.1.5.2-2:</w:t>
      </w:r>
    </w:p>
    <w:p w14:paraId="10BCB48F" w14:textId="5B0F1D94" w:rsidR="00AA744A" w:rsidRDefault="00944D31">
      <w:pPr>
        <w:pStyle w:val="TH"/>
      </w:pPr>
      <w:r>
        <w:lastRenderedPageBreak/>
        <w:t>Table C.2.1.5.2-2: NR positioning enhancements - vertical location error results from [</w:t>
      </w:r>
      <w:r>
        <w:rPr>
          <w:rFonts w:hint="eastAsia"/>
          <w:lang w:val="en-US" w:eastAsia="zh-CN"/>
        </w:rPr>
        <w:t>23</w:t>
      </w:r>
      <w:r>
        <w:t>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8"/>
        <w:gridCol w:w="1894"/>
        <w:gridCol w:w="851"/>
        <w:gridCol w:w="709"/>
        <w:gridCol w:w="708"/>
        <w:gridCol w:w="636"/>
      </w:tblGrid>
      <w:tr w:rsidR="00AA744A" w14:paraId="09C0AEB9" w14:textId="77777777">
        <w:trPr>
          <w:trHeight w:val="245"/>
          <w:jc w:val="center"/>
        </w:trPr>
        <w:tc>
          <w:tcPr>
            <w:tcW w:w="4338" w:type="dxa"/>
          </w:tcPr>
          <w:p w14:paraId="32678C9F" w14:textId="77777777" w:rsidR="00AA744A" w:rsidRDefault="00AA744A">
            <w:pPr>
              <w:pStyle w:val="TAH"/>
            </w:pPr>
          </w:p>
        </w:tc>
        <w:tc>
          <w:tcPr>
            <w:tcW w:w="1894" w:type="dxa"/>
          </w:tcPr>
          <w:p w14:paraId="498A6BDB" w14:textId="77777777" w:rsidR="00AA744A" w:rsidRDefault="00AA744A">
            <w:pPr>
              <w:pStyle w:val="TAH"/>
            </w:pPr>
          </w:p>
        </w:tc>
        <w:tc>
          <w:tcPr>
            <w:tcW w:w="851" w:type="dxa"/>
            <w:vAlign w:val="center"/>
          </w:tcPr>
          <w:p w14:paraId="5E587DF5" w14:textId="77777777" w:rsidR="00AA744A" w:rsidRDefault="00944D31">
            <w:pPr>
              <w:pStyle w:val="TAH"/>
            </w:pPr>
            <w:r>
              <w:t>50%</w:t>
            </w:r>
          </w:p>
        </w:tc>
        <w:tc>
          <w:tcPr>
            <w:tcW w:w="709" w:type="dxa"/>
            <w:vAlign w:val="center"/>
          </w:tcPr>
          <w:p w14:paraId="03E51233" w14:textId="77777777" w:rsidR="00AA744A" w:rsidRDefault="00944D31">
            <w:pPr>
              <w:pStyle w:val="TAH"/>
            </w:pPr>
            <w:r>
              <w:t>67%</w:t>
            </w:r>
          </w:p>
        </w:tc>
        <w:tc>
          <w:tcPr>
            <w:tcW w:w="708" w:type="dxa"/>
            <w:vAlign w:val="center"/>
          </w:tcPr>
          <w:p w14:paraId="05F7DB1D" w14:textId="77777777" w:rsidR="00AA744A" w:rsidRDefault="00944D31">
            <w:pPr>
              <w:pStyle w:val="TAH"/>
            </w:pPr>
            <w:r>
              <w:t>80%</w:t>
            </w:r>
          </w:p>
        </w:tc>
        <w:tc>
          <w:tcPr>
            <w:tcW w:w="636" w:type="dxa"/>
            <w:vAlign w:val="center"/>
          </w:tcPr>
          <w:p w14:paraId="109D9DF0" w14:textId="77777777" w:rsidR="00AA744A" w:rsidRDefault="00944D31">
            <w:pPr>
              <w:pStyle w:val="TAH"/>
            </w:pPr>
            <w:r>
              <w:t>90%</w:t>
            </w:r>
          </w:p>
        </w:tc>
      </w:tr>
      <w:tr w:rsidR="00AA744A" w14:paraId="6BF9F3AE" w14:textId="77777777">
        <w:trPr>
          <w:trHeight w:val="245"/>
          <w:jc w:val="center"/>
        </w:trPr>
        <w:tc>
          <w:tcPr>
            <w:tcW w:w="4338" w:type="dxa"/>
            <w:vMerge w:val="restart"/>
            <w:vAlign w:val="center"/>
          </w:tcPr>
          <w:p w14:paraId="3FFB9AF7" w14:textId="77777777" w:rsidR="00AA744A" w:rsidRDefault="00944D31">
            <w:pPr>
              <w:pStyle w:val="TAC"/>
            </w:pPr>
            <w:r>
              <w:t>[Case E-V1], [SH, perfect sync], [FR1], [ BS height = 8m</w:t>
            </w:r>
          </w:p>
          <w:p w14:paraId="3274D291" w14:textId="77777777" w:rsidR="00AA744A" w:rsidRDefault="00944D31">
            <w:pPr>
              <w:pStyle w:val="TAC"/>
            </w:pPr>
            <w:r>
              <w:t>UE height =1.5m] [DL-TDOA, MUSIC, select based on first/median peak]</w:t>
            </w:r>
          </w:p>
        </w:tc>
        <w:tc>
          <w:tcPr>
            <w:tcW w:w="1894" w:type="dxa"/>
            <w:vAlign w:val="center"/>
          </w:tcPr>
          <w:p w14:paraId="46BEE08A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851" w:type="dxa"/>
            <w:vAlign w:val="center"/>
          </w:tcPr>
          <w:p w14:paraId="23B8DC23" w14:textId="77777777" w:rsidR="00AA744A" w:rsidRDefault="00944D31">
            <w:pPr>
              <w:pStyle w:val="TAC"/>
            </w:pPr>
            <w:r>
              <w:t>0.19</w:t>
            </w:r>
          </w:p>
        </w:tc>
        <w:tc>
          <w:tcPr>
            <w:tcW w:w="709" w:type="dxa"/>
            <w:vAlign w:val="center"/>
          </w:tcPr>
          <w:p w14:paraId="05E1E191" w14:textId="77777777" w:rsidR="00AA744A" w:rsidRDefault="00944D31">
            <w:pPr>
              <w:pStyle w:val="TAC"/>
            </w:pPr>
            <w:r>
              <w:t>0.30</w:t>
            </w:r>
          </w:p>
        </w:tc>
        <w:tc>
          <w:tcPr>
            <w:tcW w:w="708" w:type="dxa"/>
            <w:vAlign w:val="center"/>
          </w:tcPr>
          <w:p w14:paraId="459729A7" w14:textId="77777777" w:rsidR="00AA744A" w:rsidRDefault="00944D31">
            <w:pPr>
              <w:pStyle w:val="TAC"/>
            </w:pPr>
            <w:r>
              <w:t>0.46</w:t>
            </w:r>
          </w:p>
        </w:tc>
        <w:tc>
          <w:tcPr>
            <w:tcW w:w="636" w:type="dxa"/>
            <w:vAlign w:val="center"/>
          </w:tcPr>
          <w:p w14:paraId="5325CB6D" w14:textId="77777777" w:rsidR="00AA744A" w:rsidRDefault="00944D31">
            <w:pPr>
              <w:pStyle w:val="TAC"/>
            </w:pPr>
            <w:r>
              <w:t>0.58</w:t>
            </w:r>
          </w:p>
        </w:tc>
      </w:tr>
      <w:tr w:rsidR="00AA744A" w14:paraId="0AEF6C95" w14:textId="77777777">
        <w:trPr>
          <w:trHeight w:val="245"/>
          <w:jc w:val="center"/>
        </w:trPr>
        <w:tc>
          <w:tcPr>
            <w:tcW w:w="4338" w:type="dxa"/>
            <w:vMerge/>
            <w:vAlign w:val="center"/>
          </w:tcPr>
          <w:p w14:paraId="6F06474E" w14:textId="77777777" w:rsidR="00AA744A" w:rsidRDefault="00AA744A">
            <w:pPr>
              <w:pStyle w:val="TAC"/>
            </w:pPr>
          </w:p>
        </w:tc>
        <w:tc>
          <w:tcPr>
            <w:tcW w:w="1894" w:type="dxa"/>
            <w:vAlign w:val="center"/>
          </w:tcPr>
          <w:p w14:paraId="5EEA6728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851" w:type="dxa"/>
            <w:vAlign w:val="center"/>
          </w:tcPr>
          <w:p w14:paraId="6184520E" w14:textId="77777777" w:rsidR="00AA744A" w:rsidRDefault="00944D31">
            <w:pPr>
              <w:pStyle w:val="TAC"/>
            </w:pPr>
            <w:r>
              <w:t>0.19</w:t>
            </w:r>
          </w:p>
        </w:tc>
        <w:tc>
          <w:tcPr>
            <w:tcW w:w="709" w:type="dxa"/>
            <w:vAlign w:val="center"/>
          </w:tcPr>
          <w:p w14:paraId="2C4CCBD6" w14:textId="77777777" w:rsidR="00AA744A" w:rsidRDefault="00944D31">
            <w:pPr>
              <w:pStyle w:val="TAC"/>
            </w:pPr>
            <w:r>
              <w:t>0.33</w:t>
            </w:r>
          </w:p>
        </w:tc>
        <w:tc>
          <w:tcPr>
            <w:tcW w:w="708" w:type="dxa"/>
            <w:vAlign w:val="center"/>
          </w:tcPr>
          <w:p w14:paraId="1934A809" w14:textId="77777777" w:rsidR="00AA744A" w:rsidRDefault="00944D31">
            <w:pPr>
              <w:pStyle w:val="TAC"/>
            </w:pPr>
            <w:r>
              <w:t>0.54</w:t>
            </w:r>
          </w:p>
        </w:tc>
        <w:tc>
          <w:tcPr>
            <w:tcW w:w="636" w:type="dxa"/>
            <w:vAlign w:val="center"/>
          </w:tcPr>
          <w:p w14:paraId="141F2C33" w14:textId="77777777" w:rsidR="00AA744A" w:rsidRDefault="00944D31">
            <w:pPr>
              <w:pStyle w:val="TAC"/>
            </w:pPr>
            <w:r>
              <w:t>0.84</w:t>
            </w:r>
          </w:p>
        </w:tc>
      </w:tr>
      <w:tr w:rsidR="00AA744A" w14:paraId="245BB286" w14:textId="77777777">
        <w:trPr>
          <w:trHeight w:val="245"/>
          <w:jc w:val="center"/>
        </w:trPr>
        <w:tc>
          <w:tcPr>
            <w:tcW w:w="4338" w:type="dxa"/>
            <w:vMerge w:val="restart"/>
            <w:vAlign w:val="center"/>
          </w:tcPr>
          <w:p w14:paraId="1E25519E" w14:textId="77777777" w:rsidR="00AA744A" w:rsidRDefault="00944D31">
            <w:pPr>
              <w:pStyle w:val="TAC"/>
            </w:pPr>
            <w:r>
              <w:t>[Case E-V2], [DH, perfect sync], [FR1], [ BS height = 8m</w:t>
            </w:r>
          </w:p>
          <w:p w14:paraId="18B8EACD" w14:textId="77777777" w:rsidR="00AA744A" w:rsidRDefault="00944D31">
            <w:pPr>
              <w:pStyle w:val="TAC"/>
            </w:pPr>
            <w:r>
              <w:t>UE height =1.5m] [DL-TDOA, MUSIC, select based on first/median peak]</w:t>
            </w:r>
          </w:p>
        </w:tc>
        <w:tc>
          <w:tcPr>
            <w:tcW w:w="1894" w:type="dxa"/>
            <w:vAlign w:val="center"/>
          </w:tcPr>
          <w:p w14:paraId="09146A2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851" w:type="dxa"/>
            <w:vAlign w:val="center"/>
          </w:tcPr>
          <w:p w14:paraId="6F383B8B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709" w:type="dxa"/>
            <w:vAlign w:val="center"/>
          </w:tcPr>
          <w:p w14:paraId="5B512F3E" w14:textId="77777777" w:rsidR="00AA744A" w:rsidRDefault="00944D31">
            <w:pPr>
              <w:pStyle w:val="TAC"/>
            </w:pPr>
            <w:r>
              <w:t>0.20</w:t>
            </w:r>
          </w:p>
        </w:tc>
        <w:tc>
          <w:tcPr>
            <w:tcW w:w="708" w:type="dxa"/>
            <w:vAlign w:val="center"/>
          </w:tcPr>
          <w:p w14:paraId="548E3F27" w14:textId="77777777" w:rsidR="00AA744A" w:rsidRDefault="00944D31">
            <w:pPr>
              <w:pStyle w:val="TAC"/>
            </w:pPr>
            <w:r>
              <w:t>0.41</w:t>
            </w:r>
          </w:p>
        </w:tc>
        <w:tc>
          <w:tcPr>
            <w:tcW w:w="636" w:type="dxa"/>
            <w:vAlign w:val="center"/>
          </w:tcPr>
          <w:p w14:paraId="7019AF01" w14:textId="77777777" w:rsidR="00AA744A" w:rsidRDefault="00944D31">
            <w:pPr>
              <w:pStyle w:val="TAC"/>
            </w:pPr>
            <w:r>
              <w:t>0.64</w:t>
            </w:r>
          </w:p>
        </w:tc>
      </w:tr>
      <w:tr w:rsidR="00AA744A" w14:paraId="108D66B0" w14:textId="77777777">
        <w:trPr>
          <w:trHeight w:val="245"/>
          <w:jc w:val="center"/>
        </w:trPr>
        <w:tc>
          <w:tcPr>
            <w:tcW w:w="4338" w:type="dxa"/>
            <w:vMerge/>
            <w:vAlign w:val="center"/>
          </w:tcPr>
          <w:p w14:paraId="6CDC8D94" w14:textId="77777777" w:rsidR="00AA744A" w:rsidRDefault="00AA744A">
            <w:pPr>
              <w:pStyle w:val="TAC"/>
            </w:pPr>
          </w:p>
        </w:tc>
        <w:tc>
          <w:tcPr>
            <w:tcW w:w="1894" w:type="dxa"/>
            <w:vAlign w:val="center"/>
          </w:tcPr>
          <w:p w14:paraId="64304ADE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851" w:type="dxa"/>
            <w:vAlign w:val="center"/>
          </w:tcPr>
          <w:p w14:paraId="2BB51A44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709" w:type="dxa"/>
            <w:vAlign w:val="center"/>
          </w:tcPr>
          <w:p w14:paraId="5DBD6098" w14:textId="77777777" w:rsidR="00AA744A" w:rsidRDefault="00944D31">
            <w:pPr>
              <w:pStyle w:val="TAC"/>
            </w:pPr>
            <w:r>
              <w:t>0.22</w:t>
            </w:r>
          </w:p>
        </w:tc>
        <w:tc>
          <w:tcPr>
            <w:tcW w:w="708" w:type="dxa"/>
            <w:vAlign w:val="center"/>
          </w:tcPr>
          <w:p w14:paraId="452F8268" w14:textId="77777777" w:rsidR="00AA744A" w:rsidRDefault="00944D31">
            <w:pPr>
              <w:pStyle w:val="TAC"/>
            </w:pPr>
            <w:r>
              <w:t>0.41</w:t>
            </w:r>
          </w:p>
        </w:tc>
        <w:tc>
          <w:tcPr>
            <w:tcW w:w="636" w:type="dxa"/>
            <w:vAlign w:val="center"/>
          </w:tcPr>
          <w:p w14:paraId="4AAAABCB" w14:textId="77777777" w:rsidR="00AA744A" w:rsidRDefault="00944D31">
            <w:pPr>
              <w:pStyle w:val="TAC"/>
            </w:pPr>
            <w:r>
              <w:t>1.39</w:t>
            </w:r>
          </w:p>
        </w:tc>
      </w:tr>
      <w:tr w:rsidR="00AA744A" w14:paraId="73710960" w14:textId="77777777">
        <w:trPr>
          <w:trHeight w:val="245"/>
          <w:jc w:val="center"/>
        </w:trPr>
        <w:tc>
          <w:tcPr>
            <w:tcW w:w="4338" w:type="dxa"/>
            <w:vMerge w:val="restart"/>
            <w:vAlign w:val="center"/>
          </w:tcPr>
          <w:p w14:paraId="1BA91C8C" w14:textId="77777777" w:rsidR="00AA744A" w:rsidRDefault="00944D31">
            <w:pPr>
              <w:pStyle w:val="TAC"/>
            </w:pPr>
            <w:r>
              <w:t>[Case E-V3], [SH, perfect sync], [FR1], [ BS height = {4,8}m</w:t>
            </w:r>
          </w:p>
          <w:p w14:paraId="41B8D996" w14:textId="77777777" w:rsidR="00AA744A" w:rsidRDefault="00944D31">
            <w:pPr>
              <w:pStyle w:val="TAC"/>
            </w:pPr>
            <w:r>
              <w:t>UE height =1.5m] [DL-TDOA, MUSIC, select based on first/median peak]</w:t>
            </w:r>
          </w:p>
        </w:tc>
        <w:tc>
          <w:tcPr>
            <w:tcW w:w="1894" w:type="dxa"/>
            <w:vAlign w:val="center"/>
          </w:tcPr>
          <w:p w14:paraId="6B802834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851" w:type="dxa"/>
            <w:vAlign w:val="center"/>
          </w:tcPr>
          <w:p w14:paraId="2E93557E" w14:textId="77777777" w:rsidR="00AA744A" w:rsidRDefault="00944D31">
            <w:pPr>
              <w:pStyle w:val="TAC"/>
            </w:pPr>
            <w:r>
              <w:t>0.24</w:t>
            </w:r>
          </w:p>
        </w:tc>
        <w:tc>
          <w:tcPr>
            <w:tcW w:w="709" w:type="dxa"/>
            <w:vAlign w:val="center"/>
          </w:tcPr>
          <w:p w14:paraId="65438D53" w14:textId="77777777" w:rsidR="00AA744A" w:rsidRDefault="00944D31">
            <w:pPr>
              <w:pStyle w:val="TAC"/>
            </w:pPr>
            <w:r>
              <w:t>0.42</w:t>
            </w:r>
          </w:p>
        </w:tc>
        <w:tc>
          <w:tcPr>
            <w:tcW w:w="708" w:type="dxa"/>
            <w:vAlign w:val="center"/>
          </w:tcPr>
          <w:p w14:paraId="6B919F16" w14:textId="77777777" w:rsidR="00AA744A" w:rsidRDefault="00944D31">
            <w:pPr>
              <w:pStyle w:val="TAC"/>
            </w:pPr>
            <w:r>
              <w:t>0.62</w:t>
            </w:r>
          </w:p>
        </w:tc>
        <w:tc>
          <w:tcPr>
            <w:tcW w:w="636" w:type="dxa"/>
            <w:vAlign w:val="center"/>
          </w:tcPr>
          <w:p w14:paraId="4C910B73" w14:textId="77777777" w:rsidR="00AA744A" w:rsidRDefault="00944D31">
            <w:pPr>
              <w:pStyle w:val="TAC"/>
            </w:pPr>
            <w:r>
              <w:t>1.25</w:t>
            </w:r>
          </w:p>
        </w:tc>
      </w:tr>
      <w:tr w:rsidR="00AA744A" w14:paraId="59644DFA" w14:textId="77777777">
        <w:trPr>
          <w:trHeight w:val="245"/>
          <w:jc w:val="center"/>
        </w:trPr>
        <w:tc>
          <w:tcPr>
            <w:tcW w:w="4338" w:type="dxa"/>
            <w:vMerge/>
            <w:vAlign w:val="center"/>
          </w:tcPr>
          <w:p w14:paraId="52819678" w14:textId="77777777" w:rsidR="00AA744A" w:rsidRDefault="00AA744A">
            <w:pPr>
              <w:pStyle w:val="TAC"/>
            </w:pPr>
          </w:p>
        </w:tc>
        <w:tc>
          <w:tcPr>
            <w:tcW w:w="1894" w:type="dxa"/>
            <w:vAlign w:val="center"/>
          </w:tcPr>
          <w:p w14:paraId="50765754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851" w:type="dxa"/>
            <w:vAlign w:val="center"/>
          </w:tcPr>
          <w:p w14:paraId="67011445" w14:textId="77777777" w:rsidR="00AA744A" w:rsidRDefault="00944D31">
            <w:pPr>
              <w:pStyle w:val="TAC"/>
            </w:pPr>
            <w:r>
              <w:t>0.24</w:t>
            </w:r>
          </w:p>
        </w:tc>
        <w:tc>
          <w:tcPr>
            <w:tcW w:w="709" w:type="dxa"/>
            <w:vAlign w:val="center"/>
          </w:tcPr>
          <w:p w14:paraId="2F738458" w14:textId="77777777" w:rsidR="00AA744A" w:rsidRDefault="00944D31">
            <w:pPr>
              <w:pStyle w:val="TAC"/>
            </w:pPr>
            <w:r>
              <w:t>0.39</w:t>
            </w:r>
          </w:p>
        </w:tc>
        <w:tc>
          <w:tcPr>
            <w:tcW w:w="708" w:type="dxa"/>
            <w:vAlign w:val="center"/>
          </w:tcPr>
          <w:p w14:paraId="7DA8DF4F" w14:textId="77777777" w:rsidR="00AA744A" w:rsidRDefault="00944D31">
            <w:pPr>
              <w:pStyle w:val="TAC"/>
            </w:pPr>
            <w:r>
              <w:t>0.70</w:t>
            </w:r>
          </w:p>
        </w:tc>
        <w:tc>
          <w:tcPr>
            <w:tcW w:w="636" w:type="dxa"/>
            <w:vAlign w:val="center"/>
          </w:tcPr>
          <w:p w14:paraId="528BD482" w14:textId="77777777" w:rsidR="00AA744A" w:rsidRDefault="00944D31">
            <w:pPr>
              <w:pStyle w:val="TAC"/>
            </w:pPr>
            <w:r>
              <w:t>1.38</w:t>
            </w:r>
          </w:p>
        </w:tc>
      </w:tr>
      <w:tr w:rsidR="00AA744A" w14:paraId="09E788F2" w14:textId="77777777">
        <w:trPr>
          <w:trHeight w:val="245"/>
          <w:jc w:val="center"/>
        </w:trPr>
        <w:tc>
          <w:tcPr>
            <w:tcW w:w="4338" w:type="dxa"/>
            <w:vMerge w:val="restart"/>
            <w:vAlign w:val="center"/>
          </w:tcPr>
          <w:p w14:paraId="781045FC" w14:textId="77777777" w:rsidR="00AA744A" w:rsidRDefault="00944D31">
            <w:pPr>
              <w:pStyle w:val="TAC"/>
            </w:pPr>
            <w:r>
              <w:t>[Case E-V4], [DH, perfect sync], [FR1], [ BS height = {4,8}m</w:t>
            </w:r>
          </w:p>
          <w:p w14:paraId="2359D068" w14:textId="77777777" w:rsidR="00AA744A" w:rsidRDefault="00944D31">
            <w:pPr>
              <w:pStyle w:val="TAC"/>
            </w:pPr>
            <w:r>
              <w:t>UE height =1.5m] [DL-TDOA, MUSIC, select based on first/median peak]</w:t>
            </w:r>
          </w:p>
        </w:tc>
        <w:tc>
          <w:tcPr>
            <w:tcW w:w="1894" w:type="dxa"/>
            <w:vAlign w:val="center"/>
          </w:tcPr>
          <w:p w14:paraId="479CE2FF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851" w:type="dxa"/>
            <w:vAlign w:val="center"/>
          </w:tcPr>
          <w:p w14:paraId="68BD39D5" w14:textId="77777777" w:rsidR="00AA744A" w:rsidRDefault="00944D31">
            <w:pPr>
              <w:pStyle w:val="TAC"/>
            </w:pPr>
            <w:r>
              <w:t>1.03</w:t>
            </w:r>
          </w:p>
        </w:tc>
        <w:tc>
          <w:tcPr>
            <w:tcW w:w="709" w:type="dxa"/>
            <w:vAlign w:val="center"/>
          </w:tcPr>
          <w:p w14:paraId="3E60A17B" w14:textId="77777777" w:rsidR="00AA744A" w:rsidRDefault="00944D31">
            <w:pPr>
              <w:pStyle w:val="TAC"/>
            </w:pPr>
            <w:r>
              <w:t>2.05</w:t>
            </w:r>
          </w:p>
        </w:tc>
        <w:tc>
          <w:tcPr>
            <w:tcW w:w="708" w:type="dxa"/>
            <w:vAlign w:val="center"/>
          </w:tcPr>
          <w:p w14:paraId="1C1FC440" w14:textId="77777777" w:rsidR="00AA744A" w:rsidRDefault="00944D31">
            <w:pPr>
              <w:pStyle w:val="TAC"/>
            </w:pPr>
            <w:r>
              <w:t>2.68</w:t>
            </w:r>
          </w:p>
        </w:tc>
        <w:tc>
          <w:tcPr>
            <w:tcW w:w="636" w:type="dxa"/>
            <w:vAlign w:val="center"/>
          </w:tcPr>
          <w:p w14:paraId="09B8998E" w14:textId="77777777" w:rsidR="00AA744A" w:rsidRDefault="00944D31">
            <w:pPr>
              <w:pStyle w:val="TAC"/>
            </w:pPr>
            <w:r>
              <w:t>4.62</w:t>
            </w:r>
          </w:p>
        </w:tc>
      </w:tr>
      <w:tr w:rsidR="00AA744A" w14:paraId="5FDF133A" w14:textId="77777777">
        <w:trPr>
          <w:trHeight w:val="245"/>
          <w:jc w:val="center"/>
        </w:trPr>
        <w:tc>
          <w:tcPr>
            <w:tcW w:w="4338" w:type="dxa"/>
            <w:vMerge/>
            <w:vAlign w:val="center"/>
          </w:tcPr>
          <w:p w14:paraId="127D73C6" w14:textId="77777777" w:rsidR="00AA744A" w:rsidRDefault="00AA744A">
            <w:pPr>
              <w:pStyle w:val="TAC"/>
            </w:pPr>
          </w:p>
        </w:tc>
        <w:tc>
          <w:tcPr>
            <w:tcW w:w="1894" w:type="dxa"/>
            <w:vAlign w:val="center"/>
          </w:tcPr>
          <w:p w14:paraId="71CF2DD2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851" w:type="dxa"/>
            <w:vAlign w:val="center"/>
          </w:tcPr>
          <w:p w14:paraId="341DC8A7" w14:textId="77777777" w:rsidR="00AA744A" w:rsidRDefault="00944D31">
            <w:pPr>
              <w:pStyle w:val="TAC"/>
            </w:pPr>
            <w:r>
              <w:t>1.21</w:t>
            </w:r>
          </w:p>
        </w:tc>
        <w:tc>
          <w:tcPr>
            <w:tcW w:w="709" w:type="dxa"/>
            <w:vAlign w:val="center"/>
          </w:tcPr>
          <w:p w14:paraId="75A76FC7" w14:textId="77777777" w:rsidR="00AA744A" w:rsidRDefault="00944D31">
            <w:pPr>
              <w:pStyle w:val="TAC"/>
            </w:pPr>
            <w:r>
              <w:t>2.50</w:t>
            </w:r>
          </w:p>
        </w:tc>
        <w:tc>
          <w:tcPr>
            <w:tcW w:w="708" w:type="dxa"/>
            <w:vAlign w:val="center"/>
          </w:tcPr>
          <w:p w14:paraId="33781F94" w14:textId="77777777" w:rsidR="00AA744A" w:rsidRDefault="00944D31">
            <w:pPr>
              <w:pStyle w:val="TAC"/>
            </w:pPr>
            <w:r>
              <w:t>2.94</w:t>
            </w:r>
          </w:p>
        </w:tc>
        <w:tc>
          <w:tcPr>
            <w:tcW w:w="636" w:type="dxa"/>
            <w:vAlign w:val="center"/>
          </w:tcPr>
          <w:p w14:paraId="22603507" w14:textId="77777777" w:rsidR="00AA744A" w:rsidRDefault="00944D31">
            <w:pPr>
              <w:pStyle w:val="TAC"/>
            </w:pPr>
            <w:r>
              <w:t>5.24</w:t>
            </w:r>
          </w:p>
        </w:tc>
      </w:tr>
      <w:tr w:rsidR="00AA744A" w14:paraId="7811C170" w14:textId="77777777">
        <w:trPr>
          <w:trHeight w:val="260"/>
          <w:jc w:val="center"/>
        </w:trPr>
        <w:tc>
          <w:tcPr>
            <w:tcW w:w="4338" w:type="dxa"/>
            <w:vMerge w:val="restart"/>
            <w:vAlign w:val="center"/>
          </w:tcPr>
          <w:p w14:paraId="0BF16F11" w14:textId="77777777" w:rsidR="00AA744A" w:rsidRDefault="00944D31">
            <w:pPr>
              <w:pStyle w:val="TAC"/>
            </w:pPr>
            <w:r>
              <w:t>[Case E-V5], [SH, perfect sync], [FR1], [ BS height = 8m</w:t>
            </w:r>
          </w:p>
          <w:p w14:paraId="483E8E3B" w14:textId="77777777" w:rsidR="00AA744A" w:rsidRDefault="00944D31">
            <w:pPr>
              <w:pStyle w:val="TAC"/>
            </w:pPr>
            <w:r>
              <w:t>UE height =[0.5,2]m] [DL-TDOA, MUSIC, select based on first/median peak]</w:t>
            </w:r>
          </w:p>
        </w:tc>
        <w:tc>
          <w:tcPr>
            <w:tcW w:w="1894" w:type="dxa"/>
            <w:vAlign w:val="center"/>
          </w:tcPr>
          <w:p w14:paraId="22E349F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851" w:type="dxa"/>
            <w:vAlign w:val="center"/>
          </w:tcPr>
          <w:p w14:paraId="04999573" w14:textId="77777777" w:rsidR="00AA744A" w:rsidRDefault="00944D31">
            <w:pPr>
              <w:pStyle w:val="TAC"/>
            </w:pPr>
            <w:r>
              <w:t>0.16</w:t>
            </w:r>
          </w:p>
        </w:tc>
        <w:tc>
          <w:tcPr>
            <w:tcW w:w="709" w:type="dxa"/>
            <w:vAlign w:val="center"/>
          </w:tcPr>
          <w:p w14:paraId="130714E7" w14:textId="77777777" w:rsidR="00AA744A" w:rsidRDefault="00944D31">
            <w:pPr>
              <w:pStyle w:val="TAC"/>
            </w:pPr>
            <w:r>
              <w:t>0.25</w:t>
            </w:r>
          </w:p>
        </w:tc>
        <w:tc>
          <w:tcPr>
            <w:tcW w:w="708" w:type="dxa"/>
            <w:vAlign w:val="center"/>
          </w:tcPr>
          <w:p w14:paraId="11B99745" w14:textId="77777777" w:rsidR="00AA744A" w:rsidRDefault="00944D31">
            <w:pPr>
              <w:pStyle w:val="TAC"/>
            </w:pPr>
            <w:r>
              <w:t>0.45</w:t>
            </w:r>
          </w:p>
        </w:tc>
        <w:tc>
          <w:tcPr>
            <w:tcW w:w="636" w:type="dxa"/>
            <w:vAlign w:val="center"/>
          </w:tcPr>
          <w:p w14:paraId="17ECF222" w14:textId="77777777" w:rsidR="00AA744A" w:rsidRDefault="00944D31">
            <w:pPr>
              <w:pStyle w:val="TAC"/>
            </w:pPr>
            <w:r>
              <w:t>0.66</w:t>
            </w:r>
          </w:p>
        </w:tc>
      </w:tr>
      <w:tr w:rsidR="00AA744A" w14:paraId="436479C9" w14:textId="77777777">
        <w:trPr>
          <w:trHeight w:val="260"/>
          <w:jc w:val="center"/>
        </w:trPr>
        <w:tc>
          <w:tcPr>
            <w:tcW w:w="4338" w:type="dxa"/>
            <w:vMerge/>
            <w:vAlign w:val="center"/>
          </w:tcPr>
          <w:p w14:paraId="5C36E3A4" w14:textId="77777777" w:rsidR="00AA744A" w:rsidRDefault="00AA744A">
            <w:pPr>
              <w:pStyle w:val="TAC"/>
            </w:pPr>
          </w:p>
        </w:tc>
        <w:tc>
          <w:tcPr>
            <w:tcW w:w="1894" w:type="dxa"/>
            <w:vAlign w:val="center"/>
          </w:tcPr>
          <w:p w14:paraId="40C7F174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851" w:type="dxa"/>
            <w:vAlign w:val="center"/>
          </w:tcPr>
          <w:p w14:paraId="5186D80A" w14:textId="77777777" w:rsidR="00AA744A" w:rsidRDefault="00944D31">
            <w:pPr>
              <w:pStyle w:val="TAC"/>
            </w:pPr>
            <w:r>
              <w:t>0.19</w:t>
            </w:r>
          </w:p>
        </w:tc>
        <w:tc>
          <w:tcPr>
            <w:tcW w:w="709" w:type="dxa"/>
            <w:vAlign w:val="center"/>
          </w:tcPr>
          <w:p w14:paraId="3D1ADCDD" w14:textId="77777777" w:rsidR="00AA744A" w:rsidRDefault="00944D31">
            <w:pPr>
              <w:pStyle w:val="TAC"/>
            </w:pPr>
            <w:r>
              <w:t>0.30</w:t>
            </w:r>
          </w:p>
        </w:tc>
        <w:tc>
          <w:tcPr>
            <w:tcW w:w="708" w:type="dxa"/>
            <w:vAlign w:val="center"/>
          </w:tcPr>
          <w:p w14:paraId="4A97CCF9" w14:textId="77777777" w:rsidR="00AA744A" w:rsidRDefault="00944D31">
            <w:pPr>
              <w:pStyle w:val="TAC"/>
            </w:pPr>
            <w:r>
              <w:t>0.46</w:t>
            </w:r>
          </w:p>
        </w:tc>
        <w:tc>
          <w:tcPr>
            <w:tcW w:w="636" w:type="dxa"/>
            <w:vAlign w:val="center"/>
          </w:tcPr>
          <w:p w14:paraId="3C9F3942" w14:textId="77777777" w:rsidR="00AA744A" w:rsidRDefault="00944D31">
            <w:pPr>
              <w:pStyle w:val="TAC"/>
            </w:pPr>
            <w:r>
              <w:t>0.76</w:t>
            </w:r>
          </w:p>
        </w:tc>
      </w:tr>
      <w:tr w:rsidR="00AA744A" w14:paraId="1AA36465" w14:textId="77777777">
        <w:trPr>
          <w:trHeight w:val="245"/>
          <w:jc w:val="center"/>
        </w:trPr>
        <w:tc>
          <w:tcPr>
            <w:tcW w:w="4338" w:type="dxa"/>
            <w:vMerge w:val="restart"/>
            <w:vAlign w:val="center"/>
          </w:tcPr>
          <w:p w14:paraId="00A0E193" w14:textId="77777777" w:rsidR="00AA744A" w:rsidRDefault="00944D31">
            <w:pPr>
              <w:pStyle w:val="TAC"/>
            </w:pPr>
            <w:r>
              <w:t>[Case E-V6], [DH, perfect sync], [FR1], [ BS height = 8m</w:t>
            </w:r>
          </w:p>
          <w:p w14:paraId="36FA77CE" w14:textId="77777777" w:rsidR="00AA744A" w:rsidRDefault="00944D31">
            <w:pPr>
              <w:pStyle w:val="TAC"/>
            </w:pPr>
            <w:r>
              <w:t>UE height =[0.5,2]m] [DL-TDOA, MUSIC, select based on first/median peak]</w:t>
            </w:r>
          </w:p>
        </w:tc>
        <w:tc>
          <w:tcPr>
            <w:tcW w:w="1894" w:type="dxa"/>
            <w:vAlign w:val="center"/>
          </w:tcPr>
          <w:p w14:paraId="41D2E48A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851" w:type="dxa"/>
            <w:vAlign w:val="center"/>
          </w:tcPr>
          <w:p w14:paraId="52966B1B" w14:textId="77777777" w:rsidR="00AA744A" w:rsidRDefault="00944D31">
            <w:pPr>
              <w:pStyle w:val="TAC"/>
            </w:pPr>
            <w:r>
              <w:t>0.82</w:t>
            </w:r>
          </w:p>
        </w:tc>
        <w:tc>
          <w:tcPr>
            <w:tcW w:w="709" w:type="dxa"/>
            <w:vAlign w:val="center"/>
          </w:tcPr>
          <w:p w14:paraId="6F97D701" w14:textId="77777777" w:rsidR="00AA744A" w:rsidRDefault="00944D31">
            <w:pPr>
              <w:pStyle w:val="TAC"/>
            </w:pPr>
            <w:r>
              <w:t>1.17</w:t>
            </w:r>
          </w:p>
        </w:tc>
        <w:tc>
          <w:tcPr>
            <w:tcW w:w="708" w:type="dxa"/>
            <w:vAlign w:val="center"/>
          </w:tcPr>
          <w:p w14:paraId="2F20264B" w14:textId="77777777" w:rsidR="00AA744A" w:rsidRDefault="00944D31">
            <w:pPr>
              <w:pStyle w:val="TAC"/>
            </w:pPr>
            <w:r>
              <w:t>2.03</w:t>
            </w:r>
          </w:p>
        </w:tc>
        <w:tc>
          <w:tcPr>
            <w:tcW w:w="636" w:type="dxa"/>
            <w:vAlign w:val="center"/>
          </w:tcPr>
          <w:p w14:paraId="7F69D87E" w14:textId="77777777" w:rsidR="00AA744A" w:rsidRDefault="00944D31">
            <w:pPr>
              <w:pStyle w:val="TAC"/>
            </w:pPr>
            <w:r>
              <w:t>3.16</w:t>
            </w:r>
          </w:p>
        </w:tc>
      </w:tr>
      <w:tr w:rsidR="00AA744A" w14:paraId="343991E8" w14:textId="77777777">
        <w:trPr>
          <w:trHeight w:val="245"/>
          <w:jc w:val="center"/>
        </w:trPr>
        <w:tc>
          <w:tcPr>
            <w:tcW w:w="4338" w:type="dxa"/>
            <w:vMerge/>
            <w:vAlign w:val="center"/>
          </w:tcPr>
          <w:p w14:paraId="094F2BAB" w14:textId="77777777" w:rsidR="00AA744A" w:rsidRDefault="00AA744A">
            <w:pPr>
              <w:pStyle w:val="TAC"/>
            </w:pPr>
          </w:p>
        </w:tc>
        <w:tc>
          <w:tcPr>
            <w:tcW w:w="1894" w:type="dxa"/>
            <w:vAlign w:val="center"/>
          </w:tcPr>
          <w:p w14:paraId="3D4B02B5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851" w:type="dxa"/>
            <w:vAlign w:val="center"/>
          </w:tcPr>
          <w:p w14:paraId="01B3AD74" w14:textId="77777777" w:rsidR="00AA744A" w:rsidRDefault="00944D31">
            <w:pPr>
              <w:pStyle w:val="TAC"/>
            </w:pPr>
            <w:r>
              <w:t>0.91</w:t>
            </w:r>
          </w:p>
        </w:tc>
        <w:tc>
          <w:tcPr>
            <w:tcW w:w="709" w:type="dxa"/>
            <w:vAlign w:val="center"/>
          </w:tcPr>
          <w:p w14:paraId="6511EA7E" w14:textId="77777777" w:rsidR="00AA744A" w:rsidRDefault="00944D31">
            <w:pPr>
              <w:pStyle w:val="TAC"/>
            </w:pPr>
            <w:r>
              <w:t>1.68</w:t>
            </w:r>
          </w:p>
        </w:tc>
        <w:tc>
          <w:tcPr>
            <w:tcW w:w="708" w:type="dxa"/>
            <w:vAlign w:val="center"/>
          </w:tcPr>
          <w:p w14:paraId="7B5DDC2F" w14:textId="77777777" w:rsidR="00AA744A" w:rsidRDefault="00944D31">
            <w:pPr>
              <w:pStyle w:val="TAC"/>
            </w:pPr>
            <w:r>
              <w:t>2.75</w:t>
            </w:r>
          </w:p>
        </w:tc>
        <w:tc>
          <w:tcPr>
            <w:tcW w:w="636" w:type="dxa"/>
            <w:vAlign w:val="center"/>
          </w:tcPr>
          <w:p w14:paraId="5AD4E3F2" w14:textId="77777777" w:rsidR="00AA744A" w:rsidRDefault="00944D31">
            <w:pPr>
              <w:pStyle w:val="TAC"/>
            </w:pPr>
            <w:r>
              <w:t>3.47</w:t>
            </w:r>
          </w:p>
        </w:tc>
      </w:tr>
      <w:tr w:rsidR="00AA744A" w14:paraId="6FDA8357" w14:textId="77777777">
        <w:trPr>
          <w:trHeight w:val="245"/>
          <w:jc w:val="center"/>
        </w:trPr>
        <w:tc>
          <w:tcPr>
            <w:tcW w:w="4338" w:type="dxa"/>
            <w:vMerge w:val="restart"/>
            <w:vAlign w:val="center"/>
          </w:tcPr>
          <w:p w14:paraId="1F9F46B4" w14:textId="77777777" w:rsidR="00AA744A" w:rsidRDefault="00944D31">
            <w:pPr>
              <w:pStyle w:val="TAC"/>
            </w:pPr>
            <w:r>
              <w:t>[Case E-V7], [SH, perfect sync], [FR1], [ BS height = {4,8}m</w:t>
            </w:r>
          </w:p>
          <w:p w14:paraId="3C681D90" w14:textId="77777777" w:rsidR="00AA744A" w:rsidRDefault="00944D31">
            <w:pPr>
              <w:pStyle w:val="TAC"/>
            </w:pPr>
            <w:r>
              <w:t>UE height =[0.5,2]m] [DL-TDOA, MUSIC, select based on first/median peak]</w:t>
            </w:r>
          </w:p>
        </w:tc>
        <w:tc>
          <w:tcPr>
            <w:tcW w:w="1894" w:type="dxa"/>
            <w:vAlign w:val="center"/>
          </w:tcPr>
          <w:p w14:paraId="014303A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851" w:type="dxa"/>
            <w:vAlign w:val="center"/>
          </w:tcPr>
          <w:p w14:paraId="02F06F3F" w14:textId="77777777" w:rsidR="00AA744A" w:rsidRDefault="00944D31">
            <w:pPr>
              <w:pStyle w:val="TAC"/>
            </w:pPr>
            <w:r>
              <w:t>0.28</w:t>
            </w:r>
          </w:p>
        </w:tc>
        <w:tc>
          <w:tcPr>
            <w:tcW w:w="709" w:type="dxa"/>
            <w:vAlign w:val="center"/>
          </w:tcPr>
          <w:p w14:paraId="5CE8793C" w14:textId="77777777" w:rsidR="00AA744A" w:rsidRDefault="00944D31">
            <w:pPr>
              <w:pStyle w:val="TAC"/>
            </w:pPr>
            <w:r>
              <w:t>0.45</w:t>
            </w:r>
          </w:p>
        </w:tc>
        <w:tc>
          <w:tcPr>
            <w:tcW w:w="708" w:type="dxa"/>
            <w:vAlign w:val="center"/>
          </w:tcPr>
          <w:p w14:paraId="5D7FE4B9" w14:textId="77777777" w:rsidR="00AA744A" w:rsidRDefault="00944D31">
            <w:pPr>
              <w:pStyle w:val="TAC"/>
            </w:pPr>
            <w:r>
              <w:t>0.72</w:t>
            </w:r>
          </w:p>
        </w:tc>
        <w:tc>
          <w:tcPr>
            <w:tcW w:w="636" w:type="dxa"/>
            <w:vAlign w:val="center"/>
          </w:tcPr>
          <w:p w14:paraId="0E766A59" w14:textId="77777777" w:rsidR="00AA744A" w:rsidRDefault="00944D31">
            <w:pPr>
              <w:pStyle w:val="TAC"/>
            </w:pPr>
            <w:r>
              <w:t>1.27</w:t>
            </w:r>
          </w:p>
        </w:tc>
      </w:tr>
      <w:tr w:rsidR="00AA744A" w14:paraId="2CFD74FC" w14:textId="77777777">
        <w:trPr>
          <w:trHeight w:val="245"/>
          <w:jc w:val="center"/>
        </w:trPr>
        <w:tc>
          <w:tcPr>
            <w:tcW w:w="4338" w:type="dxa"/>
            <w:vMerge/>
            <w:vAlign w:val="center"/>
          </w:tcPr>
          <w:p w14:paraId="2CED847D" w14:textId="77777777" w:rsidR="00AA744A" w:rsidRDefault="00AA744A">
            <w:pPr>
              <w:pStyle w:val="TAC"/>
            </w:pPr>
          </w:p>
        </w:tc>
        <w:tc>
          <w:tcPr>
            <w:tcW w:w="1894" w:type="dxa"/>
            <w:vAlign w:val="center"/>
          </w:tcPr>
          <w:p w14:paraId="2F0067D5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851" w:type="dxa"/>
            <w:vAlign w:val="center"/>
          </w:tcPr>
          <w:p w14:paraId="3D9C279A" w14:textId="77777777" w:rsidR="00AA744A" w:rsidRDefault="00944D31">
            <w:pPr>
              <w:pStyle w:val="TAC"/>
            </w:pPr>
            <w:r>
              <w:t>0.28</w:t>
            </w:r>
          </w:p>
        </w:tc>
        <w:tc>
          <w:tcPr>
            <w:tcW w:w="709" w:type="dxa"/>
            <w:vAlign w:val="center"/>
          </w:tcPr>
          <w:p w14:paraId="2AA814E4" w14:textId="77777777" w:rsidR="00AA744A" w:rsidRDefault="00944D31">
            <w:pPr>
              <w:pStyle w:val="TAC"/>
            </w:pPr>
            <w:r>
              <w:t>0.45</w:t>
            </w:r>
          </w:p>
        </w:tc>
        <w:tc>
          <w:tcPr>
            <w:tcW w:w="708" w:type="dxa"/>
            <w:vAlign w:val="center"/>
          </w:tcPr>
          <w:p w14:paraId="0D362F6B" w14:textId="77777777" w:rsidR="00AA744A" w:rsidRDefault="00944D31">
            <w:pPr>
              <w:pStyle w:val="TAC"/>
            </w:pPr>
            <w:r>
              <w:t>0.76</w:t>
            </w:r>
          </w:p>
        </w:tc>
        <w:tc>
          <w:tcPr>
            <w:tcW w:w="636" w:type="dxa"/>
            <w:vAlign w:val="center"/>
          </w:tcPr>
          <w:p w14:paraId="72C5E55F" w14:textId="77777777" w:rsidR="00AA744A" w:rsidRDefault="00944D31">
            <w:pPr>
              <w:pStyle w:val="TAC"/>
            </w:pPr>
            <w:r>
              <w:t>1.48</w:t>
            </w:r>
          </w:p>
        </w:tc>
      </w:tr>
      <w:tr w:rsidR="00AA744A" w14:paraId="20BE667A" w14:textId="77777777">
        <w:trPr>
          <w:trHeight w:val="245"/>
          <w:jc w:val="center"/>
        </w:trPr>
        <w:tc>
          <w:tcPr>
            <w:tcW w:w="4338" w:type="dxa"/>
            <w:vMerge w:val="restart"/>
            <w:vAlign w:val="center"/>
          </w:tcPr>
          <w:p w14:paraId="127DAA9C" w14:textId="77777777" w:rsidR="00AA744A" w:rsidRDefault="00944D31">
            <w:pPr>
              <w:pStyle w:val="TAC"/>
            </w:pPr>
            <w:r>
              <w:t>[Case E-V8], [DH, perfect sync], [FR1], [ BS height = {4,8}m</w:t>
            </w:r>
          </w:p>
          <w:p w14:paraId="7A06EBF3" w14:textId="77777777" w:rsidR="00AA744A" w:rsidRDefault="00944D31">
            <w:pPr>
              <w:pStyle w:val="TAC"/>
            </w:pPr>
            <w:r>
              <w:t>UE height =[0.5,2]m] [DL-TDOA, MUSIC, select based on first/median peak]</w:t>
            </w:r>
          </w:p>
        </w:tc>
        <w:tc>
          <w:tcPr>
            <w:tcW w:w="1894" w:type="dxa"/>
            <w:vAlign w:val="center"/>
          </w:tcPr>
          <w:p w14:paraId="7696BBD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851" w:type="dxa"/>
            <w:vAlign w:val="center"/>
          </w:tcPr>
          <w:p w14:paraId="0FB11CF9" w14:textId="77777777" w:rsidR="00AA744A" w:rsidRDefault="00944D31">
            <w:pPr>
              <w:pStyle w:val="TAC"/>
            </w:pPr>
            <w:r>
              <w:t>0.67</w:t>
            </w:r>
          </w:p>
        </w:tc>
        <w:tc>
          <w:tcPr>
            <w:tcW w:w="709" w:type="dxa"/>
            <w:vAlign w:val="center"/>
          </w:tcPr>
          <w:p w14:paraId="18B1254C" w14:textId="77777777" w:rsidR="00AA744A" w:rsidRDefault="00944D31">
            <w:pPr>
              <w:pStyle w:val="TAC"/>
            </w:pPr>
            <w:r>
              <w:t>1.77</w:t>
            </w:r>
          </w:p>
        </w:tc>
        <w:tc>
          <w:tcPr>
            <w:tcW w:w="708" w:type="dxa"/>
            <w:vAlign w:val="center"/>
          </w:tcPr>
          <w:p w14:paraId="5EF087DC" w14:textId="77777777" w:rsidR="00AA744A" w:rsidRDefault="00944D31">
            <w:pPr>
              <w:pStyle w:val="TAC"/>
            </w:pPr>
            <w:r>
              <w:t>3.02</w:t>
            </w:r>
          </w:p>
        </w:tc>
        <w:tc>
          <w:tcPr>
            <w:tcW w:w="636" w:type="dxa"/>
            <w:vAlign w:val="center"/>
          </w:tcPr>
          <w:p w14:paraId="4C98E60D" w14:textId="77777777" w:rsidR="00AA744A" w:rsidRDefault="00944D31">
            <w:pPr>
              <w:pStyle w:val="TAC"/>
            </w:pPr>
            <w:r>
              <w:t>4.93</w:t>
            </w:r>
          </w:p>
        </w:tc>
      </w:tr>
      <w:tr w:rsidR="00AA744A" w14:paraId="4188C232" w14:textId="77777777">
        <w:trPr>
          <w:trHeight w:val="245"/>
          <w:jc w:val="center"/>
        </w:trPr>
        <w:tc>
          <w:tcPr>
            <w:tcW w:w="4338" w:type="dxa"/>
            <w:vMerge/>
            <w:vAlign w:val="center"/>
          </w:tcPr>
          <w:p w14:paraId="436E236C" w14:textId="77777777" w:rsidR="00AA744A" w:rsidRDefault="00AA744A">
            <w:pPr>
              <w:pStyle w:val="TAC"/>
            </w:pPr>
          </w:p>
        </w:tc>
        <w:tc>
          <w:tcPr>
            <w:tcW w:w="1894" w:type="dxa"/>
            <w:vAlign w:val="center"/>
          </w:tcPr>
          <w:p w14:paraId="7351BC8D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851" w:type="dxa"/>
            <w:vAlign w:val="center"/>
          </w:tcPr>
          <w:p w14:paraId="21BB50A8" w14:textId="77777777" w:rsidR="00AA744A" w:rsidRDefault="00944D31">
            <w:pPr>
              <w:pStyle w:val="TAC"/>
            </w:pPr>
            <w:r>
              <w:t>0.86</w:t>
            </w:r>
          </w:p>
        </w:tc>
        <w:tc>
          <w:tcPr>
            <w:tcW w:w="709" w:type="dxa"/>
            <w:vAlign w:val="center"/>
          </w:tcPr>
          <w:p w14:paraId="2A11F202" w14:textId="77777777" w:rsidR="00AA744A" w:rsidRDefault="00944D31">
            <w:pPr>
              <w:pStyle w:val="TAC"/>
            </w:pPr>
            <w:r>
              <w:t>2.39</w:t>
            </w:r>
          </w:p>
        </w:tc>
        <w:tc>
          <w:tcPr>
            <w:tcW w:w="708" w:type="dxa"/>
            <w:vAlign w:val="center"/>
          </w:tcPr>
          <w:p w14:paraId="0D7DFA51" w14:textId="77777777" w:rsidR="00AA744A" w:rsidRDefault="00944D31">
            <w:pPr>
              <w:pStyle w:val="TAC"/>
            </w:pPr>
            <w:r>
              <w:t>3.12</w:t>
            </w:r>
          </w:p>
        </w:tc>
        <w:tc>
          <w:tcPr>
            <w:tcW w:w="636" w:type="dxa"/>
            <w:vAlign w:val="center"/>
          </w:tcPr>
          <w:p w14:paraId="34F8A2C2" w14:textId="77777777" w:rsidR="00AA744A" w:rsidRDefault="00944D31">
            <w:pPr>
              <w:pStyle w:val="TAC"/>
            </w:pPr>
            <w:r>
              <w:t>5.98</w:t>
            </w:r>
          </w:p>
        </w:tc>
      </w:tr>
    </w:tbl>
    <w:p w14:paraId="368ECA36" w14:textId="77777777" w:rsidR="00AA744A" w:rsidRDefault="00AA744A"/>
    <w:p w14:paraId="1EF04F7D" w14:textId="77777777" w:rsidR="00AA744A" w:rsidRDefault="00AA744A"/>
    <w:p w14:paraId="04262809" w14:textId="77777777" w:rsidR="00AA744A" w:rsidRDefault="00944D31">
      <w:pPr>
        <w:pStyle w:val="Heading4"/>
      </w:pPr>
      <w:bookmarkStart w:id="21" w:name="_Toc55965433"/>
      <w:r>
        <w:t>C.2.1.6</w:t>
      </w:r>
      <w:r>
        <w:tab/>
        <w:t>Results from source [12]</w:t>
      </w:r>
      <w:bookmarkEnd w:id="21"/>
    </w:p>
    <w:p w14:paraId="46DA8888" w14:textId="77777777" w:rsidR="00AA744A" w:rsidRDefault="00944D31">
      <w:pPr>
        <w:pStyle w:val="Heading5"/>
        <w:ind w:left="0" w:firstLine="0"/>
      </w:pPr>
      <w:bookmarkStart w:id="22" w:name="_Toc55965434"/>
      <w:r>
        <w:t>C.2.1.6.1</w:t>
      </w:r>
      <w:r>
        <w:tab/>
        <w:t>Description of evaluation scenarios</w:t>
      </w:r>
      <w:bookmarkEnd w:id="22"/>
    </w:p>
    <w:p w14:paraId="48B4AA23" w14:textId="77777777" w:rsidR="00AA744A" w:rsidRDefault="00944D31">
      <w:r>
        <w:t>The following enhancements for NR positioning are evaluated:</w:t>
      </w:r>
    </w:p>
    <w:p w14:paraId="55EFEDA9" w14:textId="77777777" w:rsidR="00AA744A" w:rsidRDefault="00944D31">
      <w:pPr>
        <w:pStyle w:val="ListParagraph"/>
        <w:numPr>
          <w:ilvl w:val="0"/>
          <w:numId w:val="62"/>
        </w:numPr>
        <w:spacing w:line="240" w:lineRule="auto"/>
      </w:pPr>
      <w:r>
        <w:t>NLOS classification to mitigate NLOS</w:t>
      </w:r>
    </w:p>
    <w:p w14:paraId="707D4A47" w14:textId="77777777" w:rsidR="00AA744A" w:rsidRDefault="00944D31">
      <w:pPr>
        <w:pStyle w:val="ListParagraph"/>
        <w:numPr>
          <w:ilvl w:val="0"/>
          <w:numId w:val="62"/>
        </w:numPr>
        <w:spacing w:line="240" w:lineRule="auto"/>
      </w:pPr>
      <w:r>
        <w:t>Multipath mitigation method</w:t>
      </w:r>
    </w:p>
    <w:p w14:paraId="1197767D" w14:textId="77777777" w:rsidR="00AA744A" w:rsidRDefault="00944D31">
      <w:pPr>
        <w:pStyle w:val="ListParagraph"/>
        <w:numPr>
          <w:ilvl w:val="0"/>
          <w:numId w:val="62"/>
        </w:numPr>
        <w:spacing w:line="240" w:lineRule="auto"/>
      </w:pPr>
      <w:r>
        <w:t>Combination of NLOS classification and multipath mitigation</w:t>
      </w:r>
    </w:p>
    <w:p w14:paraId="7AA95413" w14:textId="77777777" w:rsidR="00AA744A" w:rsidRDefault="00944D31">
      <w:r>
        <w:t>Evaluation assumptions for system level analysis of NR positioning accuracy enhancements are provided in Table C.2.1.6.1-1.</w:t>
      </w:r>
    </w:p>
    <w:p w14:paraId="4D0B65B9" w14:textId="77777777" w:rsidR="00AA744A" w:rsidRDefault="00AA744A"/>
    <w:p w14:paraId="494A37C2" w14:textId="77777777" w:rsidR="00AA744A" w:rsidRDefault="00944D31">
      <w:pPr>
        <w:pStyle w:val="TH"/>
      </w:pPr>
      <w:r>
        <w:lastRenderedPageBreak/>
        <w:t>Table C.2.1.6.1-1: NR positioning enhancements - evaluation scenarios and parameters</w:t>
      </w:r>
    </w:p>
    <w:tbl>
      <w:tblPr>
        <w:tblW w:w="68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2268"/>
        <w:gridCol w:w="2268"/>
      </w:tblGrid>
      <w:tr w:rsidR="00AA744A" w14:paraId="3FCCB7FB" w14:textId="77777777">
        <w:trPr>
          <w:trHeight w:val="462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F49E73E" w14:textId="77777777" w:rsidR="00AA744A" w:rsidRDefault="00944D31">
            <w:pPr>
              <w:pStyle w:val="TAH"/>
            </w:pPr>
            <w:r>
              <w:t>Parameter</w:t>
            </w:r>
          </w:p>
        </w:tc>
        <w:tc>
          <w:tcPr>
            <w:tcW w:w="2268" w:type="dxa"/>
          </w:tcPr>
          <w:p w14:paraId="1139003B" w14:textId="77777777" w:rsidR="00AA744A" w:rsidRDefault="00944D31">
            <w:pPr>
              <w:pStyle w:val="TAH"/>
            </w:pPr>
            <w:r>
              <w:t xml:space="preserve">Case1 ( InF-SH, FR1) </w:t>
            </w:r>
          </w:p>
        </w:tc>
        <w:tc>
          <w:tcPr>
            <w:tcW w:w="2268" w:type="dxa"/>
          </w:tcPr>
          <w:p w14:paraId="52CA8E94" w14:textId="77777777" w:rsidR="00AA744A" w:rsidRDefault="00944D31">
            <w:pPr>
              <w:pStyle w:val="TAH"/>
            </w:pPr>
            <w:r>
              <w:t>Case2 ( InF-DH, FR1)</w:t>
            </w:r>
          </w:p>
        </w:tc>
      </w:tr>
      <w:tr w:rsidR="00AA744A" w14:paraId="2FD2792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BBAE776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2268" w:type="dxa"/>
            <w:vAlign w:val="center"/>
          </w:tcPr>
          <w:p w14:paraId="3C4E5416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2268" w:type="dxa"/>
            <w:vAlign w:val="center"/>
          </w:tcPr>
          <w:p w14:paraId="23FCAF01" w14:textId="77777777" w:rsidR="00AA744A" w:rsidRDefault="00944D31">
            <w:pPr>
              <w:pStyle w:val="TAC"/>
            </w:pPr>
            <w:r>
              <w:t>InF-DH (40%,2,2)</w:t>
            </w:r>
          </w:p>
        </w:tc>
      </w:tr>
      <w:tr w:rsidR="00AA744A" w14:paraId="4253A3BE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87DB092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2268" w:type="dxa"/>
            <w:vAlign w:val="center"/>
          </w:tcPr>
          <w:p w14:paraId="48EB92C0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2268" w:type="dxa"/>
            <w:vAlign w:val="center"/>
          </w:tcPr>
          <w:p w14:paraId="1069B50E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0878D67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DBD78B5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2268" w:type="dxa"/>
            <w:vAlign w:val="center"/>
          </w:tcPr>
          <w:p w14:paraId="08CC7294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2268" w:type="dxa"/>
            <w:vAlign w:val="center"/>
          </w:tcPr>
          <w:p w14:paraId="26543B6F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7682002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EC91FA0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2268" w:type="dxa"/>
            <w:vAlign w:val="center"/>
          </w:tcPr>
          <w:p w14:paraId="24CF0908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2268" w:type="dxa"/>
            <w:vAlign w:val="center"/>
          </w:tcPr>
          <w:p w14:paraId="359A2B75" w14:textId="77777777" w:rsidR="00AA744A" w:rsidRDefault="00944D31">
            <w:pPr>
              <w:pStyle w:val="TAC"/>
            </w:pPr>
            <w:r>
              <w:t>100MHz</w:t>
            </w:r>
          </w:p>
        </w:tc>
      </w:tr>
      <w:tr w:rsidR="00AA744A" w14:paraId="38840D4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44C60B5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2268" w:type="dxa"/>
            <w:vAlign w:val="center"/>
          </w:tcPr>
          <w:p w14:paraId="3126F4DE" w14:textId="77777777" w:rsidR="00AA744A" w:rsidRDefault="00944D31">
            <w:pPr>
              <w:pStyle w:val="TAC"/>
            </w:pPr>
            <w:r>
              <w:t xml:space="preserve">DL-PRS </w:t>
            </w:r>
          </w:p>
        </w:tc>
        <w:tc>
          <w:tcPr>
            <w:tcW w:w="2268" w:type="dxa"/>
            <w:vAlign w:val="center"/>
          </w:tcPr>
          <w:p w14:paraId="3E8CBEE4" w14:textId="77777777" w:rsidR="00AA744A" w:rsidRDefault="00944D31">
            <w:pPr>
              <w:pStyle w:val="TAC"/>
            </w:pPr>
            <w:r>
              <w:t xml:space="preserve">DL-PRS </w:t>
            </w:r>
          </w:p>
        </w:tc>
      </w:tr>
      <w:tr w:rsidR="00AA744A" w14:paraId="38A48F0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CFEAF44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1196A650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2268" w:type="dxa"/>
            <w:vAlign w:val="center"/>
          </w:tcPr>
          <w:p w14:paraId="5B770009" w14:textId="77777777" w:rsidR="00AA744A" w:rsidRDefault="00944D31">
            <w:pPr>
              <w:pStyle w:val="TAC"/>
            </w:pPr>
            <w:r>
              <w:t>Gold, single port</w:t>
            </w:r>
          </w:p>
        </w:tc>
        <w:tc>
          <w:tcPr>
            <w:tcW w:w="2268" w:type="dxa"/>
            <w:vAlign w:val="center"/>
          </w:tcPr>
          <w:p w14:paraId="7F494337" w14:textId="77777777" w:rsidR="00AA744A" w:rsidRDefault="00944D31">
            <w:pPr>
              <w:pStyle w:val="TAC"/>
            </w:pPr>
            <w:r>
              <w:t>Gold, single port</w:t>
            </w:r>
          </w:p>
        </w:tc>
      </w:tr>
      <w:tr w:rsidR="00AA744A" w14:paraId="1FDF570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C10486E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2268" w:type="dxa"/>
            <w:vAlign w:val="center"/>
          </w:tcPr>
          <w:p w14:paraId="37B7569D" w14:textId="77777777" w:rsidR="00AA744A" w:rsidRDefault="00944D31">
            <w:pPr>
              <w:pStyle w:val="TAC"/>
            </w:pPr>
            <w:r>
              <w:t>18</w:t>
            </w:r>
          </w:p>
        </w:tc>
        <w:tc>
          <w:tcPr>
            <w:tcW w:w="2268" w:type="dxa"/>
            <w:vAlign w:val="center"/>
          </w:tcPr>
          <w:p w14:paraId="0F8296C9" w14:textId="77777777" w:rsidR="00AA744A" w:rsidRDefault="00944D31">
            <w:pPr>
              <w:pStyle w:val="TAC"/>
            </w:pPr>
            <w:r>
              <w:t>18</w:t>
            </w:r>
          </w:p>
        </w:tc>
      </w:tr>
      <w:tr w:rsidR="00AA744A" w14:paraId="7711507B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619FE8E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2268" w:type="dxa"/>
            <w:vAlign w:val="center"/>
          </w:tcPr>
          <w:p w14:paraId="3E478014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2268" w:type="dxa"/>
            <w:vAlign w:val="center"/>
          </w:tcPr>
          <w:p w14:paraId="580947B8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7869EE77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E497B70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2268" w:type="dxa"/>
            <w:vAlign w:val="center"/>
          </w:tcPr>
          <w:p w14:paraId="1411622A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2268" w:type="dxa"/>
            <w:vAlign w:val="center"/>
          </w:tcPr>
          <w:p w14:paraId="79EF9D14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158FFD8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2EE4225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2268" w:type="dxa"/>
            <w:vAlign w:val="center"/>
          </w:tcPr>
          <w:p w14:paraId="596C431B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2268" w:type="dxa"/>
            <w:vAlign w:val="center"/>
          </w:tcPr>
          <w:p w14:paraId="29574F75" w14:textId="77777777" w:rsidR="00AA744A" w:rsidRDefault="00944D31">
            <w:pPr>
              <w:pStyle w:val="TAC"/>
            </w:pPr>
            <w:r>
              <w:t>6dB</w:t>
            </w:r>
          </w:p>
        </w:tc>
      </w:tr>
      <w:tr w:rsidR="00AA744A" w14:paraId="0EC09C3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FFD8BC4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2268" w:type="dxa"/>
            <w:vAlign w:val="center"/>
          </w:tcPr>
          <w:p w14:paraId="4CE7BDBC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2268" w:type="dxa"/>
            <w:vAlign w:val="center"/>
          </w:tcPr>
          <w:p w14:paraId="7166C5D6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63294D42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E353B4E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2268" w:type="dxa"/>
            <w:vAlign w:val="center"/>
          </w:tcPr>
          <w:p w14:paraId="2B30CC98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2268" w:type="dxa"/>
            <w:vAlign w:val="center"/>
          </w:tcPr>
          <w:p w14:paraId="0A25B1F9" w14:textId="77777777" w:rsidR="00AA744A" w:rsidRDefault="00944D31">
            <w:pPr>
              <w:pStyle w:val="TAC"/>
            </w:pPr>
            <w:r>
              <w:t>Ideal</w:t>
            </w:r>
          </w:p>
        </w:tc>
      </w:tr>
      <w:tr w:rsidR="00AA744A" w14:paraId="6D3651BC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285D8D5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2268" w:type="dxa"/>
            <w:vAlign w:val="center"/>
          </w:tcPr>
          <w:p w14:paraId="23DC46E3" w14:textId="77777777" w:rsidR="00AA744A" w:rsidRDefault="00944D31">
            <w:pPr>
              <w:pStyle w:val="TAC"/>
            </w:pPr>
            <w:r>
              <w:t>ML</w:t>
            </w:r>
          </w:p>
        </w:tc>
        <w:tc>
          <w:tcPr>
            <w:tcW w:w="2268" w:type="dxa"/>
            <w:vAlign w:val="center"/>
          </w:tcPr>
          <w:p w14:paraId="54982E55" w14:textId="77777777" w:rsidR="00AA744A" w:rsidRDefault="00944D31">
            <w:pPr>
              <w:pStyle w:val="TAC"/>
            </w:pPr>
            <w:r>
              <w:t>ML</w:t>
            </w:r>
          </w:p>
        </w:tc>
      </w:tr>
      <w:tr w:rsidR="00AA744A" w14:paraId="2D1D281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7EA97DA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2268" w:type="dxa"/>
            <w:vAlign w:val="center"/>
          </w:tcPr>
          <w:p w14:paraId="5DD05817" w14:textId="77777777" w:rsidR="00AA744A" w:rsidRDefault="00944D31">
            <w:pPr>
              <w:pStyle w:val="TAC"/>
            </w:pPr>
            <w:r>
              <w:t>DL-TDOA</w:t>
            </w:r>
          </w:p>
          <w:p w14:paraId="1CD058A7" w14:textId="77777777" w:rsidR="00AA744A" w:rsidRDefault="00944D31">
            <w:pPr>
              <w:pStyle w:val="TAC"/>
            </w:pPr>
            <w:r>
              <w:t>Chan</w:t>
            </w:r>
          </w:p>
        </w:tc>
        <w:tc>
          <w:tcPr>
            <w:tcW w:w="2268" w:type="dxa"/>
            <w:vAlign w:val="center"/>
          </w:tcPr>
          <w:p w14:paraId="7FE5C087" w14:textId="77777777" w:rsidR="00AA744A" w:rsidRDefault="00944D31">
            <w:pPr>
              <w:pStyle w:val="TAC"/>
            </w:pPr>
            <w:r>
              <w:t>DL-TDOA</w:t>
            </w:r>
          </w:p>
          <w:p w14:paraId="2C17EE49" w14:textId="77777777" w:rsidR="00AA744A" w:rsidRDefault="00944D31">
            <w:pPr>
              <w:pStyle w:val="TAC"/>
            </w:pPr>
            <w:r>
              <w:t>Chan</w:t>
            </w:r>
          </w:p>
        </w:tc>
      </w:tr>
      <w:tr w:rsidR="00AA744A" w14:paraId="300A4A4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29784FF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2268" w:type="dxa"/>
            <w:vAlign w:val="center"/>
          </w:tcPr>
          <w:p w14:paraId="19D5FC89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2268" w:type="dxa"/>
            <w:vAlign w:val="center"/>
          </w:tcPr>
          <w:p w14:paraId="4145DBB3" w14:textId="77777777" w:rsidR="00AA744A" w:rsidRDefault="00944D31">
            <w:pPr>
              <w:pStyle w:val="TAC"/>
            </w:pPr>
            <w:r>
              <w:t>Ideal</w:t>
            </w:r>
          </w:p>
        </w:tc>
      </w:tr>
      <w:tr w:rsidR="00AA744A" w14:paraId="2A2707C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5CF6C7E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2268" w:type="dxa"/>
            <w:vAlign w:val="center"/>
          </w:tcPr>
          <w:p w14:paraId="5181DF2F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2268" w:type="dxa"/>
            <w:vAlign w:val="center"/>
          </w:tcPr>
          <w:p w14:paraId="7E5BFDDD" w14:textId="77777777" w:rsidR="00AA744A" w:rsidRDefault="00944D31">
            <w:pPr>
              <w:pStyle w:val="TAC"/>
            </w:pPr>
            <w:r>
              <w:t>Ideal</w:t>
            </w:r>
          </w:p>
        </w:tc>
      </w:tr>
      <w:tr w:rsidR="00AA744A" w14:paraId="4224648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66297A4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2268" w:type="dxa"/>
            <w:vAlign w:val="center"/>
          </w:tcPr>
          <w:p w14:paraId="7F603E73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  <w:tc>
          <w:tcPr>
            <w:tcW w:w="2268" w:type="dxa"/>
            <w:vAlign w:val="center"/>
          </w:tcPr>
          <w:p w14:paraId="2A48B3BF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4F810D8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9307299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2268" w:type="dxa"/>
            <w:vAlign w:val="center"/>
          </w:tcPr>
          <w:p w14:paraId="22A900DF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2268" w:type="dxa"/>
            <w:vAlign w:val="center"/>
          </w:tcPr>
          <w:p w14:paraId="489321B6" w14:textId="77777777" w:rsidR="00AA744A" w:rsidRDefault="00944D31">
            <w:pPr>
              <w:pStyle w:val="TAC"/>
            </w:pPr>
            <w:r>
              <w:t>Tx codebook-based</w:t>
            </w:r>
          </w:p>
        </w:tc>
      </w:tr>
      <w:tr w:rsidR="00AA744A" w14:paraId="371637B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4F08F52" w14:textId="77777777" w:rsidR="00AA744A" w:rsidRDefault="00944D31">
            <w:pPr>
              <w:pStyle w:val="TAC"/>
            </w:pPr>
            <w:r>
              <w:t xml:space="preserve">Evaluated Enhancement </w:t>
            </w:r>
            <w:r>
              <w:br/>
              <w:t>for Rel.17</w:t>
            </w:r>
          </w:p>
        </w:tc>
        <w:tc>
          <w:tcPr>
            <w:tcW w:w="2268" w:type="dxa"/>
          </w:tcPr>
          <w:p w14:paraId="3BB6F4C3" w14:textId="77777777" w:rsidR="00AA744A" w:rsidRDefault="00AA744A">
            <w:pPr>
              <w:pStyle w:val="TAC"/>
            </w:pPr>
          </w:p>
        </w:tc>
        <w:tc>
          <w:tcPr>
            <w:tcW w:w="2268" w:type="dxa"/>
          </w:tcPr>
          <w:p w14:paraId="74D8AA9D" w14:textId="77777777" w:rsidR="00AA744A" w:rsidRDefault="00AA744A">
            <w:pPr>
              <w:pStyle w:val="TAC"/>
            </w:pPr>
          </w:p>
        </w:tc>
      </w:tr>
      <w:tr w:rsidR="00AA744A" w14:paraId="0365185C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A63D92B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2268" w:type="dxa"/>
          </w:tcPr>
          <w:p w14:paraId="138F2C3A" w14:textId="77777777" w:rsidR="00AA744A" w:rsidRDefault="00AA744A">
            <w:pPr>
              <w:pStyle w:val="TAC"/>
            </w:pPr>
          </w:p>
        </w:tc>
        <w:tc>
          <w:tcPr>
            <w:tcW w:w="2268" w:type="dxa"/>
          </w:tcPr>
          <w:p w14:paraId="76A06C3B" w14:textId="77777777" w:rsidR="00AA744A" w:rsidRDefault="00AA744A">
            <w:pPr>
              <w:pStyle w:val="TAC"/>
            </w:pPr>
          </w:p>
        </w:tc>
      </w:tr>
    </w:tbl>
    <w:p w14:paraId="58643DE3" w14:textId="77777777" w:rsidR="00AA744A" w:rsidRDefault="00AA744A"/>
    <w:p w14:paraId="18A71DB6" w14:textId="77777777" w:rsidR="00AA744A" w:rsidRDefault="00944D31">
      <w:r>
        <w:t>The following cases are evalueated: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5"/>
        <w:gridCol w:w="1605"/>
        <w:gridCol w:w="1605"/>
        <w:gridCol w:w="2200"/>
        <w:gridCol w:w="2520"/>
      </w:tblGrid>
      <w:tr w:rsidR="00AA744A" w14:paraId="7ED48D0B" w14:textId="77777777">
        <w:tc>
          <w:tcPr>
            <w:tcW w:w="1605" w:type="dxa"/>
          </w:tcPr>
          <w:p w14:paraId="5E2B8656" w14:textId="77777777" w:rsidR="00AA744A" w:rsidRDefault="00944D31">
            <w:pPr>
              <w:pStyle w:val="TAH"/>
            </w:pPr>
            <w:r>
              <w:lastRenderedPageBreak/>
              <w:t>Case number</w:t>
            </w:r>
          </w:p>
        </w:tc>
        <w:tc>
          <w:tcPr>
            <w:tcW w:w="1605" w:type="dxa"/>
          </w:tcPr>
          <w:p w14:paraId="46CD8C6D" w14:textId="77777777" w:rsidR="00AA744A" w:rsidRDefault="00944D31">
            <w:pPr>
              <w:pStyle w:val="TAH"/>
            </w:pPr>
            <w:r>
              <w:t>Scenarios</w:t>
            </w:r>
          </w:p>
        </w:tc>
        <w:tc>
          <w:tcPr>
            <w:tcW w:w="1605" w:type="dxa"/>
          </w:tcPr>
          <w:p w14:paraId="5690FCC0" w14:textId="77777777" w:rsidR="00AA744A" w:rsidRDefault="00944D31">
            <w:pPr>
              <w:pStyle w:val="TAH"/>
            </w:pPr>
            <w:r>
              <w:t>Band</w:t>
            </w:r>
          </w:p>
        </w:tc>
        <w:tc>
          <w:tcPr>
            <w:tcW w:w="2200" w:type="dxa"/>
          </w:tcPr>
          <w:p w14:paraId="133D32B6" w14:textId="77777777" w:rsidR="00AA744A" w:rsidRDefault="00944D31">
            <w:pPr>
              <w:pStyle w:val="TAH"/>
            </w:pPr>
            <w:r>
              <w:t>Positioning method</w:t>
            </w:r>
          </w:p>
        </w:tc>
        <w:tc>
          <w:tcPr>
            <w:tcW w:w="2520" w:type="dxa"/>
          </w:tcPr>
          <w:p w14:paraId="2DCF253E" w14:textId="77777777" w:rsidR="00AA744A" w:rsidRDefault="00944D31">
            <w:pPr>
              <w:pStyle w:val="TAH"/>
            </w:pPr>
            <w:r>
              <w:t>Enhancement</w:t>
            </w:r>
          </w:p>
        </w:tc>
      </w:tr>
      <w:tr w:rsidR="00AA744A" w14:paraId="25E6946D" w14:textId="77777777">
        <w:tc>
          <w:tcPr>
            <w:tcW w:w="1605" w:type="dxa"/>
          </w:tcPr>
          <w:p w14:paraId="3B33D0D0" w14:textId="77777777" w:rsidR="00AA744A" w:rsidRDefault="00944D31">
            <w:pPr>
              <w:pStyle w:val="TAC"/>
            </w:pPr>
            <w:r>
              <w:t>Case 1</w:t>
            </w:r>
          </w:p>
        </w:tc>
        <w:tc>
          <w:tcPr>
            <w:tcW w:w="1605" w:type="dxa"/>
          </w:tcPr>
          <w:p w14:paraId="4DDE921B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605" w:type="dxa"/>
          </w:tcPr>
          <w:p w14:paraId="6E97E7C7" w14:textId="77777777" w:rsidR="00AA744A" w:rsidRDefault="00944D31">
            <w:pPr>
              <w:pStyle w:val="TAC"/>
            </w:pPr>
            <w:r>
              <w:t>FR1</w:t>
            </w:r>
          </w:p>
        </w:tc>
        <w:tc>
          <w:tcPr>
            <w:tcW w:w="2200" w:type="dxa"/>
          </w:tcPr>
          <w:p w14:paraId="54A3B28E" w14:textId="77777777" w:rsidR="00AA744A" w:rsidRDefault="00944D31">
            <w:pPr>
              <w:pStyle w:val="TAC"/>
            </w:pPr>
            <w:r>
              <w:t>DL-TDOA</w:t>
            </w:r>
          </w:p>
        </w:tc>
        <w:tc>
          <w:tcPr>
            <w:tcW w:w="2520" w:type="dxa"/>
          </w:tcPr>
          <w:p w14:paraId="2705D5C4" w14:textId="77777777" w:rsidR="00AA744A" w:rsidRDefault="00944D31">
            <w:pPr>
              <w:pStyle w:val="TAC"/>
            </w:pPr>
            <w:r>
              <w:t>NLOS classification</w:t>
            </w:r>
          </w:p>
        </w:tc>
      </w:tr>
      <w:tr w:rsidR="00AA744A" w14:paraId="7923B7BB" w14:textId="77777777">
        <w:tc>
          <w:tcPr>
            <w:tcW w:w="1605" w:type="dxa"/>
          </w:tcPr>
          <w:p w14:paraId="19D8D35F" w14:textId="77777777" w:rsidR="00AA744A" w:rsidRDefault="00944D31">
            <w:pPr>
              <w:pStyle w:val="TAC"/>
            </w:pPr>
            <w:r>
              <w:t>Case 2</w:t>
            </w:r>
          </w:p>
        </w:tc>
        <w:tc>
          <w:tcPr>
            <w:tcW w:w="1605" w:type="dxa"/>
          </w:tcPr>
          <w:p w14:paraId="2E3198B6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605" w:type="dxa"/>
          </w:tcPr>
          <w:p w14:paraId="3FBC569C" w14:textId="77777777" w:rsidR="00AA744A" w:rsidRDefault="00944D31">
            <w:pPr>
              <w:pStyle w:val="TAC"/>
            </w:pPr>
            <w:r>
              <w:t>FR1</w:t>
            </w:r>
          </w:p>
        </w:tc>
        <w:tc>
          <w:tcPr>
            <w:tcW w:w="2200" w:type="dxa"/>
          </w:tcPr>
          <w:p w14:paraId="37536601" w14:textId="77777777" w:rsidR="00AA744A" w:rsidRDefault="00944D31">
            <w:pPr>
              <w:pStyle w:val="TAC"/>
            </w:pPr>
            <w:r>
              <w:t>DL-TDOA</w:t>
            </w:r>
          </w:p>
        </w:tc>
        <w:tc>
          <w:tcPr>
            <w:tcW w:w="2520" w:type="dxa"/>
          </w:tcPr>
          <w:p w14:paraId="157D0B35" w14:textId="77777777" w:rsidR="00AA744A" w:rsidRDefault="00944D31">
            <w:pPr>
              <w:pStyle w:val="TAC"/>
            </w:pPr>
            <w:r>
              <w:t>NLOS mitigation</w:t>
            </w:r>
          </w:p>
        </w:tc>
      </w:tr>
      <w:tr w:rsidR="00AA744A" w14:paraId="6EC2361D" w14:textId="77777777">
        <w:tc>
          <w:tcPr>
            <w:tcW w:w="1605" w:type="dxa"/>
          </w:tcPr>
          <w:p w14:paraId="6A4C8C13" w14:textId="77777777" w:rsidR="00AA744A" w:rsidRDefault="00944D31">
            <w:pPr>
              <w:pStyle w:val="TAC"/>
            </w:pPr>
            <w:r>
              <w:t>Case 3</w:t>
            </w:r>
          </w:p>
        </w:tc>
        <w:tc>
          <w:tcPr>
            <w:tcW w:w="1605" w:type="dxa"/>
          </w:tcPr>
          <w:p w14:paraId="15A69A95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605" w:type="dxa"/>
          </w:tcPr>
          <w:p w14:paraId="33850C43" w14:textId="77777777" w:rsidR="00AA744A" w:rsidRDefault="00944D31">
            <w:pPr>
              <w:pStyle w:val="TAC"/>
            </w:pPr>
            <w:r>
              <w:t>FR1</w:t>
            </w:r>
          </w:p>
        </w:tc>
        <w:tc>
          <w:tcPr>
            <w:tcW w:w="2200" w:type="dxa"/>
          </w:tcPr>
          <w:p w14:paraId="123440C8" w14:textId="77777777" w:rsidR="00AA744A" w:rsidRDefault="00944D31">
            <w:pPr>
              <w:pStyle w:val="TAC"/>
            </w:pPr>
            <w:r>
              <w:t>DL-TDOA</w:t>
            </w:r>
          </w:p>
        </w:tc>
        <w:tc>
          <w:tcPr>
            <w:tcW w:w="2520" w:type="dxa"/>
          </w:tcPr>
          <w:p w14:paraId="79A5F558" w14:textId="77777777" w:rsidR="00AA744A" w:rsidRDefault="00944D31">
            <w:pPr>
              <w:pStyle w:val="TAC"/>
            </w:pPr>
            <w:r>
              <w:t>NLOS mitigation + NLOS classification</w:t>
            </w:r>
          </w:p>
        </w:tc>
      </w:tr>
      <w:tr w:rsidR="00AA744A" w14:paraId="6AFA3A02" w14:textId="77777777">
        <w:tc>
          <w:tcPr>
            <w:tcW w:w="1605" w:type="dxa"/>
          </w:tcPr>
          <w:p w14:paraId="2BA2EE32" w14:textId="77777777" w:rsidR="00AA744A" w:rsidRDefault="00944D31">
            <w:pPr>
              <w:pStyle w:val="TAC"/>
            </w:pPr>
            <w:r>
              <w:t>Case 4</w:t>
            </w:r>
          </w:p>
        </w:tc>
        <w:tc>
          <w:tcPr>
            <w:tcW w:w="1605" w:type="dxa"/>
          </w:tcPr>
          <w:p w14:paraId="2498D127" w14:textId="77777777" w:rsidR="00AA744A" w:rsidRDefault="00944D31">
            <w:pPr>
              <w:pStyle w:val="TAC"/>
            </w:pPr>
            <w:r>
              <w:t>InF-DH</w:t>
            </w:r>
          </w:p>
        </w:tc>
        <w:tc>
          <w:tcPr>
            <w:tcW w:w="1605" w:type="dxa"/>
          </w:tcPr>
          <w:p w14:paraId="159C889B" w14:textId="77777777" w:rsidR="00AA744A" w:rsidRDefault="00944D31">
            <w:pPr>
              <w:pStyle w:val="TAC"/>
            </w:pPr>
            <w:r>
              <w:t>FR1</w:t>
            </w:r>
          </w:p>
        </w:tc>
        <w:tc>
          <w:tcPr>
            <w:tcW w:w="2200" w:type="dxa"/>
          </w:tcPr>
          <w:p w14:paraId="31316811" w14:textId="77777777" w:rsidR="00AA744A" w:rsidRDefault="00944D31">
            <w:pPr>
              <w:pStyle w:val="TAC"/>
            </w:pPr>
            <w:r>
              <w:t>DL-TDOA</w:t>
            </w:r>
          </w:p>
        </w:tc>
        <w:tc>
          <w:tcPr>
            <w:tcW w:w="2520" w:type="dxa"/>
          </w:tcPr>
          <w:p w14:paraId="4F723223" w14:textId="77777777" w:rsidR="00AA744A" w:rsidRDefault="00944D31">
            <w:pPr>
              <w:pStyle w:val="TAC"/>
            </w:pPr>
            <w:r>
              <w:t>NLOS classification</w:t>
            </w:r>
          </w:p>
        </w:tc>
      </w:tr>
      <w:tr w:rsidR="00AA744A" w14:paraId="60E23660" w14:textId="77777777">
        <w:tc>
          <w:tcPr>
            <w:tcW w:w="1605" w:type="dxa"/>
          </w:tcPr>
          <w:p w14:paraId="1C906201" w14:textId="77777777" w:rsidR="00AA744A" w:rsidRDefault="00944D31">
            <w:pPr>
              <w:pStyle w:val="TAC"/>
            </w:pPr>
            <w:r>
              <w:t>Case 5</w:t>
            </w:r>
          </w:p>
        </w:tc>
        <w:tc>
          <w:tcPr>
            <w:tcW w:w="1605" w:type="dxa"/>
          </w:tcPr>
          <w:p w14:paraId="6A0C7CD4" w14:textId="77777777" w:rsidR="00AA744A" w:rsidRDefault="00944D31">
            <w:pPr>
              <w:pStyle w:val="TAC"/>
            </w:pPr>
            <w:r>
              <w:t>InF-DH</w:t>
            </w:r>
          </w:p>
        </w:tc>
        <w:tc>
          <w:tcPr>
            <w:tcW w:w="1605" w:type="dxa"/>
          </w:tcPr>
          <w:p w14:paraId="7C1DC141" w14:textId="77777777" w:rsidR="00AA744A" w:rsidRDefault="00944D31">
            <w:pPr>
              <w:pStyle w:val="TAC"/>
            </w:pPr>
            <w:r>
              <w:t>FR1</w:t>
            </w:r>
          </w:p>
        </w:tc>
        <w:tc>
          <w:tcPr>
            <w:tcW w:w="2200" w:type="dxa"/>
          </w:tcPr>
          <w:p w14:paraId="1C8BDE91" w14:textId="77777777" w:rsidR="00AA744A" w:rsidRDefault="00944D31">
            <w:pPr>
              <w:pStyle w:val="TAC"/>
            </w:pPr>
            <w:r>
              <w:t>DL-TDOA</w:t>
            </w:r>
          </w:p>
        </w:tc>
        <w:tc>
          <w:tcPr>
            <w:tcW w:w="2520" w:type="dxa"/>
          </w:tcPr>
          <w:p w14:paraId="3CE60F35" w14:textId="77777777" w:rsidR="00AA744A" w:rsidRDefault="00944D31">
            <w:pPr>
              <w:pStyle w:val="TAC"/>
            </w:pPr>
            <w:r>
              <w:t>NLOS mitigation</w:t>
            </w:r>
          </w:p>
        </w:tc>
      </w:tr>
      <w:tr w:rsidR="00AA744A" w14:paraId="517D48AE" w14:textId="77777777">
        <w:tc>
          <w:tcPr>
            <w:tcW w:w="1605" w:type="dxa"/>
          </w:tcPr>
          <w:p w14:paraId="614CDDB6" w14:textId="77777777" w:rsidR="00AA744A" w:rsidRDefault="00944D31">
            <w:pPr>
              <w:pStyle w:val="TAC"/>
            </w:pPr>
            <w:r>
              <w:t>Case 6</w:t>
            </w:r>
          </w:p>
        </w:tc>
        <w:tc>
          <w:tcPr>
            <w:tcW w:w="1605" w:type="dxa"/>
          </w:tcPr>
          <w:p w14:paraId="5CE26AFA" w14:textId="77777777" w:rsidR="00AA744A" w:rsidRDefault="00944D31">
            <w:pPr>
              <w:pStyle w:val="TAC"/>
            </w:pPr>
            <w:r>
              <w:t>InF-DH</w:t>
            </w:r>
          </w:p>
        </w:tc>
        <w:tc>
          <w:tcPr>
            <w:tcW w:w="1605" w:type="dxa"/>
          </w:tcPr>
          <w:p w14:paraId="752EED2E" w14:textId="77777777" w:rsidR="00AA744A" w:rsidRDefault="00944D31">
            <w:pPr>
              <w:pStyle w:val="TAC"/>
            </w:pPr>
            <w:r>
              <w:t>FR1</w:t>
            </w:r>
          </w:p>
        </w:tc>
        <w:tc>
          <w:tcPr>
            <w:tcW w:w="2200" w:type="dxa"/>
          </w:tcPr>
          <w:p w14:paraId="244E0149" w14:textId="77777777" w:rsidR="00AA744A" w:rsidRDefault="00944D31">
            <w:pPr>
              <w:pStyle w:val="TAC"/>
            </w:pPr>
            <w:r>
              <w:t>DL-TDOA</w:t>
            </w:r>
          </w:p>
        </w:tc>
        <w:tc>
          <w:tcPr>
            <w:tcW w:w="2520" w:type="dxa"/>
          </w:tcPr>
          <w:p w14:paraId="5F9425DC" w14:textId="77777777" w:rsidR="00AA744A" w:rsidRDefault="00944D31">
            <w:pPr>
              <w:pStyle w:val="TAC"/>
            </w:pPr>
            <w:r>
              <w:t>NLOS mitigation + NLOS classification</w:t>
            </w:r>
          </w:p>
        </w:tc>
      </w:tr>
      <w:tr w:rsidR="00AA744A" w14:paraId="644C9340" w14:textId="77777777">
        <w:tc>
          <w:tcPr>
            <w:tcW w:w="1605" w:type="dxa"/>
          </w:tcPr>
          <w:p w14:paraId="4E5A1A4B" w14:textId="77777777" w:rsidR="00AA744A" w:rsidRDefault="00944D31">
            <w:pPr>
              <w:pStyle w:val="TAC"/>
            </w:pPr>
            <w:r>
              <w:t>Case 7</w:t>
            </w:r>
          </w:p>
        </w:tc>
        <w:tc>
          <w:tcPr>
            <w:tcW w:w="1605" w:type="dxa"/>
          </w:tcPr>
          <w:p w14:paraId="71AF9C57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605" w:type="dxa"/>
          </w:tcPr>
          <w:p w14:paraId="790DA16D" w14:textId="77777777" w:rsidR="00AA744A" w:rsidRDefault="00944D31">
            <w:pPr>
              <w:pStyle w:val="TAC"/>
            </w:pPr>
            <w:r>
              <w:t>FR1</w:t>
            </w:r>
          </w:p>
        </w:tc>
        <w:tc>
          <w:tcPr>
            <w:tcW w:w="2200" w:type="dxa"/>
          </w:tcPr>
          <w:p w14:paraId="1AF6BB20" w14:textId="77777777" w:rsidR="00AA744A" w:rsidRDefault="00944D31">
            <w:pPr>
              <w:pStyle w:val="TAC"/>
            </w:pPr>
            <w:r>
              <w:t>DL-TDOA</w:t>
            </w:r>
          </w:p>
        </w:tc>
        <w:tc>
          <w:tcPr>
            <w:tcW w:w="2520" w:type="dxa"/>
          </w:tcPr>
          <w:p w14:paraId="06757D17" w14:textId="77777777" w:rsidR="00AA744A" w:rsidRDefault="00944D31">
            <w:pPr>
              <w:pStyle w:val="TAC"/>
            </w:pPr>
            <w:r>
              <w:t>Ideal NLOS classification</w:t>
            </w:r>
          </w:p>
        </w:tc>
      </w:tr>
      <w:tr w:rsidR="00AA744A" w14:paraId="79CB5428" w14:textId="77777777">
        <w:tc>
          <w:tcPr>
            <w:tcW w:w="1605" w:type="dxa"/>
          </w:tcPr>
          <w:p w14:paraId="68B9EB6B" w14:textId="77777777" w:rsidR="00AA744A" w:rsidRDefault="00944D31">
            <w:pPr>
              <w:pStyle w:val="TAC"/>
            </w:pPr>
            <w:r>
              <w:t>Case 8</w:t>
            </w:r>
          </w:p>
        </w:tc>
        <w:tc>
          <w:tcPr>
            <w:tcW w:w="1605" w:type="dxa"/>
          </w:tcPr>
          <w:p w14:paraId="3F895AA9" w14:textId="77777777" w:rsidR="00AA744A" w:rsidRDefault="00944D31">
            <w:pPr>
              <w:pStyle w:val="TAC"/>
            </w:pPr>
            <w:r>
              <w:t>InF-DH</w:t>
            </w:r>
          </w:p>
        </w:tc>
        <w:tc>
          <w:tcPr>
            <w:tcW w:w="1605" w:type="dxa"/>
          </w:tcPr>
          <w:p w14:paraId="1367E9BA" w14:textId="77777777" w:rsidR="00AA744A" w:rsidRDefault="00944D31">
            <w:pPr>
              <w:pStyle w:val="TAC"/>
            </w:pPr>
            <w:r>
              <w:t>FR1</w:t>
            </w:r>
          </w:p>
        </w:tc>
        <w:tc>
          <w:tcPr>
            <w:tcW w:w="2200" w:type="dxa"/>
          </w:tcPr>
          <w:p w14:paraId="147E405E" w14:textId="77777777" w:rsidR="00AA744A" w:rsidRDefault="00944D31">
            <w:pPr>
              <w:pStyle w:val="TAC"/>
            </w:pPr>
            <w:r>
              <w:t>DL-TDOA</w:t>
            </w:r>
          </w:p>
        </w:tc>
        <w:tc>
          <w:tcPr>
            <w:tcW w:w="2520" w:type="dxa"/>
          </w:tcPr>
          <w:p w14:paraId="4A7807AD" w14:textId="77777777" w:rsidR="00AA744A" w:rsidRDefault="00944D31">
            <w:pPr>
              <w:pStyle w:val="TAC"/>
            </w:pPr>
            <w:r>
              <w:t>Ideal NLOS classification</w:t>
            </w:r>
          </w:p>
        </w:tc>
      </w:tr>
    </w:tbl>
    <w:p w14:paraId="08687A58" w14:textId="77777777" w:rsidR="00AA744A" w:rsidRDefault="00AA744A"/>
    <w:p w14:paraId="2B2A4688" w14:textId="77777777" w:rsidR="00AA744A" w:rsidRDefault="00944D31">
      <w:pPr>
        <w:pStyle w:val="Heading5"/>
      </w:pPr>
      <w:bookmarkStart w:id="23" w:name="_Toc55965435"/>
      <w:r>
        <w:t>C.2.1.6.2</w:t>
      </w:r>
      <w:r>
        <w:tab/>
        <w:t>Positioning accuracy evaluation results for NR positioning enhancements</w:t>
      </w:r>
      <w:bookmarkEnd w:id="23"/>
    </w:p>
    <w:p w14:paraId="0FE08A9A" w14:textId="77777777" w:rsidR="00AA744A" w:rsidRDefault="00944D31">
      <w:r>
        <w:t>Evaluation results of horizontal location error for NR positioning enhancements are provided in Table C.2.1.6.2-1:</w:t>
      </w:r>
    </w:p>
    <w:p w14:paraId="3431FC74" w14:textId="6DEE95D9" w:rsidR="00AA744A" w:rsidRDefault="00944D31">
      <w:pPr>
        <w:pStyle w:val="TH"/>
      </w:pPr>
      <w:r>
        <w:t>Table C.2.1.6.2-1: NR positioning enhancements - horizontal location error results from [12]</w:t>
      </w:r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8"/>
        <w:gridCol w:w="1332"/>
        <w:gridCol w:w="1332"/>
        <w:gridCol w:w="1333"/>
        <w:gridCol w:w="1332"/>
        <w:gridCol w:w="1333"/>
      </w:tblGrid>
      <w:tr w:rsidR="00AA744A" w14:paraId="0B3F111B" w14:textId="77777777">
        <w:trPr>
          <w:jc w:val="center"/>
        </w:trPr>
        <w:tc>
          <w:tcPr>
            <w:tcW w:w="2748" w:type="dxa"/>
          </w:tcPr>
          <w:p w14:paraId="7CAEC50E" w14:textId="77777777" w:rsidR="00AA744A" w:rsidRDefault="00944D31">
            <w:pPr>
              <w:pStyle w:val="TAH"/>
            </w:pPr>
            <w:r>
              <w:t xml:space="preserve">Cases1 </w:t>
            </w:r>
          </w:p>
        </w:tc>
        <w:tc>
          <w:tcPr>
            <w:tcW w:w="1332" w:type="dxa"/>
          </w:tcPr>
          <w:p w14:paraId="57CA9EE6" w14:textId="77777777" w:rsidR="00AA744A" w:rsidRDefault="00944D31">
            <w:pPr>
              <w:pStyle w:val="TAH"/>
            </w:pPr>
            <w:r>
              <w:t>UEs</w:t>
            </w:r>
          </w:p>
        </w:tc>
        <w:tc>
          <w:tcPr>
            <w:tcW w:w="1332" w:type="dxa"/>
            <w:vAlign w:val="center"/>
          </w:tcPr>
          <w:p w14:paraId="133EBE4A" w14:textId="77777777" w:rsidR="00AA744A" w:rsidRDefault="00944D31">
            <w:pPr>
              <w:pStyle w:val="TAH"/>
            </w:pPr>
            <w:r>
              <w:t>50%</w:t>
            </w:r>
          </w:p>
        </w:tc>
        <w:tc>
          <w:tcPr>
            <w:tcW w:w="1333" w:type="dxa"/>
            <w:vAlign w:val="center"/>
          </w:tcPr>
          <w:p w14:paraId="6916E377" w14:textId="77777777" w:rsidR="00AA744A" w:rsidRDefault="00944D31">
            <w:pPr>
              <w:pStyle w:val="TAH"/>
            </w:pPr>
            <w:r>
              <w:t>67%</w:t>
            </w:r>
          </w:p>
        </w:tc>
        <w:tc>
          <w:tcPr>
            <w:tcW w:w="1332" w:type="dxa"/>
            <w:vAlign w:val="center"/>
          </w:tcPr>
          <w:p w14:paraId="2E212A1E" w14:textId="77777777" w:rsidR="00AA744A" w:rsidRDefault="00944D31">
            <w:pPr>
              <w:pStyle w:val="TAH"/>
            </w:pPr>
            <w:r>
              <w:t>80%</w:t>
            </w:r>
          </w:p>
        </w:tc>
        <w:tc>
          <w:tcPr>
            <w:tcW w:w="1333" w:type="dxa"/>
            <w:vAlign w:val="center"/>
          </w:tcPr>
          <w:p w14:paraId="49598B3A" w14:textId="77777777" w:rsidR="00AA744A" w:rsidRDefault="00944D31">
            <w:pPr>
              <w:pStyle w:val="TAH"/>
            </w:pPr>
            <w:r>
              <w:t>90%</w:t>
            </w:r>
          </w:p>
        </w:tc>
      </w:tr>
      <w:tr w:rsidR="00AA744A" w14:paraId="426AC429" w14:textId="77777777">
        <w:trPr>
          <w:jc w:val="center"/>
        </w:trPr>
        <w:tc>
          <w:tcPr>
            <w:tcW w:w="2748" w:type="dxa"/>
            <w:vAlign w:val="center"/>
          </w:tcPr>
          <w:p w14:paraId="0D7FF4E8" w14:textId="77777777" w:rsidR="00AA744A" w:rsidRDefault="00944D31">
            <w:pPr>
              <w:pStyle w:val="TAC"/>
            </w:pPr>
            <w:r>
              <w:t xml:space="preserve">Case1, (InF-SH, </w:t>
            </w:r>
          </w:p>
          <w:p w14:paraId="00E30F53" w14:textId="77777777" w:rsidR="00AA744A" w:rsidRDefault="00944D31">
            <w:pPr>
              <w:pStyle w:val="TAC"/>
            </w:pPr>
            <w:r>
              <w:t xml:space="preserve">NLOS classification </w:t>
            </w:r>
          </w:p>
          <w:p w14:paraId="21CF889E" w14:textId="77777777" w:rsidR="00AA744A" w:rsidRDefault="00944D31">
            <w:pPr>
              <w:pStyle w:val="TAC"/>
            </w:pPr>
            <w:r>
              <w:t>FR1)</w:t>
            </w:r>
          </w:p>
        </w:tc>
        <w:tc>
          <w:tcPr>
            <w:tcW w:w="1332" w:type="dxa"/>
          </w:tcPr>
          <w:p w14:paraId="31B8E85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</w:tcPr>
          <w:p w14:paraId="1DB6603C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1333" w:type="dxa"/>
          </w:tcPr>
          <w:p w14:paraId="78969AF9" w14:textId="77777777" w:rsidR="00AA744A" w:rsidRDefault="00944D31">
            <w:pPr>
              <w:pStyle w:val="TAC"/>
            </w:pPr>
            <w:r>
              <w:t>0.22</w:t>
            </w:r>
          </w:p>
        </w:tc>
        <w:tc>
          <w:tcPr>
            <w:tcW w:w="1332" w:type="dxa"/>
          </w:tcPr>
          <w:p w14:paraId="44C43B5B" w14:textId="77777777" w:rsidR="00AA744A" w:rsidRDefault="00944D31">
            <w:pPr>
              <w:pStyle w:val="TAC"/>
            </w:pPr>
            <w:r>
              <w:t>0.33</w:t>
            </w:r>
          </w:p>
        </w:tc>
        <w:tc>
          <w:tcPr>
            <w:tcW w:w="1333" w:type="dxa"/>
          </w:tcPr>
          <w:p w14:paraId="3725DBB7" w14:textId="77777777" w:rsidR="00AA744A" w:rsidRDefault="00944D31">
            <w:pPr>
              <w:pStyle w:val="TAC"/>
            </w:pPr>
            <w:r>
              <w:t>0.87</w:t>
            </w:r>
          </w:p>
        </w:tc>
      </w:tr>
      <w:tr w:rsidR="00AA744A" w14:paraId="29BF87D4" w14:textId="77777777">
        <w:trPr>
          <w:jc w:val="center"/>
        </w:trPr>
        <w:tc>
          <w:tcPr>
            <w:tcW w:w="2748" w:type="dxa"/>
            <w:vAlign w:val="center"/>
          </w:tcPr>
          <w:p w14:paraId="14F43A14" w14:textId="77777777" w:rsidR="00AA744A" w:rsidRDefault="00944D31">
            <w:pPr>
              <w:pStyle w:val="TAC"/>
            </w:pPr>
            <w:r>
              <w:t xml:space="preserve">Case2, (InF-SH, </w:t>
            </w:r>
          </w:p>
          <w:p w14:paraId="7864DB4B" w14:textId="77777777" w:rsidR="00AA744A" w:rsidRDefault="00944D31">
            <w:pPr>
              <w:pStyle w:val="TAC"/>
            </w:pPr>
            <w:r>
              <w:t xml:space="preserve">NLOS mitigation </w:t>
            </w:r>
          </w:p>
          <w:p w14:paraId="503DB7C4" w14:textId="77777777" w:rsidR="00AA744A" w:rsidRDefault="00944D31">
            <w:pPr>
              <w:pStyle w:val="TAC"/>
            </w:pPr>
            <w:r>
              <w:t>FR1)</w:t>
            </w:r>
          </w:p>
        </w:tc>
        <w:tc>
          <w:tcPr>
            <w:tcW w:w="1332" w:type="dxa"/>
          </w:tcPr>
          <w:p w14:paraId="6ABFCD3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</w:tcPr>
          <w:p w14:paraId="5B30B037" w14:textId="77777777" w:rsidR="00AA744A" w:rsidRDefault="00944D31">
            <w:pPr>
              <w:pStyle w:val="TAC"/>
            </w:pPr>
            <w:r>
              <w:t>0.20</w:t>
            </w:r>
          </w:p>
        </w:tc>
        <w:tc>
          <w:tcPr>
            <w:tcW w:w="1333" w:type="dxa"/>
          </w:tcPr>
          <w:p w14:paraId="75E503C5" w14:textId="77777777" w:rsidR="00AA744A" w:rsidRDefault="00944D31">
            <w:pPr>
              <w:pStyle w:val="TAC"/>
            </w:pPr>
            <w:r>
              <w:t>0.32</w:t>
            </w:r>
          </w:p>
        </w:tc>
        <w:tc>
          <w:tcPr>
            <w:tcW w:w="1332" w:type="dxa"/>
          </w:tcPr>
          <w:p w14:paraId="6DCE9BF1" w14:textId="77777777" w:rsidR="00AA744A" w:rsidRDefault="00944D31">
            <w:pPr>
              <w:pStyle w:val="TAC"/>
            </w:pPr>
            <w:r>
              <w:t>1.07</w:t>
            </w:r>
          </w:p>
        </w:tc>
        <w:tc>
          <w:tcPr>
            <w:tcW w:w="1333" w:type="dxa"/>
          </w:tcPr>
          <w:p w14:paraId="2A4164AA" w14:textId="77777777" w:rsidR="00AA744A" w:rsidRDefault="00944D31">
            <w:pPr>
              <w:pStyle w:val="TAC"/>
            </w:pPr>
            <w:r>
              <w:t>3.12</w:t>
            </w:r>
          </w:p>
        </w:tc>
      </w:tr>
      <w:tr w:rsidR="00AA744A" w14:paraId="7616F936" w14:textId="77777777">
        <w:trPr>
          <w:jc w:val="center"/>
        </w:trPr>
        <w:tc>
          <w:tcPr>
            <w:tcW w:w="2748" w:type="dxa"/>
            <w:vAlign w:val="center"/>
          </w:tcPr>
          <w:p w14:paraId="33CAA117" w14:textId="77777777" w:rsidR="00AA744A" w:rsidRDefault="00944D31">
            <w:pPr>
              <w:pStyle w:val="TAC"/>
            </w:pPr>
            <w:r>
              <w:t xml:space="preserve">Case3, (InF-SH, </w:t>
            </w:r>
          </w:p>
          <w:p w14:paraId="7F92B75C" w14:textId="77777777" w:rsidR="00AA744A" w:rsidRDefault="00944D31">
            <w:pPr>
              <w:pStyle w:val="TAC"/>
            </w:pPr>
            <w:r>
              <w:t xml:space="preserve">NLOS classification + NLOS mitigation </w:t>
            </w:r>
          </w:p>
          <w:p w14:paraId="3A91339E" w14:textId="77777777" w:rsidR="00AA744A" w:rsidRDefault="00944D31">
            <w:pPr>
              <w:pStyle w:val="TAC"/>
            </w:pPr>
            <w:r>
              <w:t>FR1)</w:t>
            </w:r>
          </w:p>
        </w:tc>
        <w:tc>
          <w:tcPr>
            <w:tcW w:w="1332" w:type="dxa"/>
          </w:tcPr>
          <w:p w14:paraId="6F75FD2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</w:tcPr>
          <w:p w14:paraId="1C7DA952" w14:textId="77777777" w:rsidR="00AA744A" w:rsidRDefault="00944D31">
            <w:pPr>
              <w:pStyle w:val="TAC"/>
            </w:pPr>
            <w:r>
              <w:t>0.16</w:t>
            </w:r>
          </w:p>
        </w:tc>
        <w:tc>
          <w:tcPr>
            <w:tcW w:w="1333" w:type="dxa"/>
          </w:tcPr>
          <w:p w14:paraId="1BD574D9" w14:textId="77777777" w:rsidR="00AA744A" w:rsidRDefault="00944D31">
            <w:pPr>
              <w:pStyle w:val="TAC"/>
            </w:pPr>
            <w:r>
              <w:t>0.20</w:t>
            </w:r>
          </w:p>
        </w:tc>
        <w:tc>
          <w:tcPr>
            <w:tcW w:w="1332" w:type="dxa"/>
          </w:tcPr>
          <w:p w14:paraId="66F07C4D" w14:textId="77777777" w:rsidR="00AA744A" w:rsidRDefault="00944D31">
            <w:pPr>
              <w:pStyle w:val="TAC"/>
            </w:pPr>
            <w:r>
              <w:t>0.24</w:t>
            </w:r>
          </w:p>
        </w:tc>
        <w:tc>
          <w:tcPr>
            <w:tcW w:w="1333" w:type="dxa"/>
          </w:tcPr>
          <w:p w14:paraId="32DD7D26" w14:textId="77777777" w:rsidR="00AA744A" w:rsidRDefault="00944D31">
            <w:pPr>
              <w:pStyle w:val="TAC"/>
            </w:pPr>
            <w:r>
              <w:t>0.31</w:t>
            </w:r>
          </w:p>
        </w:tc>
      </w:tr>
      <w:tr w:rsidR="00AA744A" w14:paraId="7922910E" w14:textId="77777777">
        <w:trPr>
          <w:jc w:val="center"/>
        </w:trPr>
        <w:tc>
          <w:tcPr>
            <w:tcW w:w="2748" w:type="dxa"/>
            <w:vAlign w:val="center"/>
          </w:tcPr>
          <w:p w14:paraId="6A6387B9" w14:textId="77777777" w:rsidR="00AA744A" w:rsidRDefault="00944D31">
            <w:pPr>
              <w:pStyle w:val="TAC"/>
            </w:pPr>
            <w:r>
              <w:t xml:space="preserve">Case4, (InF-DH, </w:t>
            </w:r>
          </w:p>
          <w:p w14:paraId="075AAED5" w14:textId="77777777" w:rsidR="00AA744A" w:rsidRDefault="00944D31">
            <w:pPr>
              <w:pStyle w:val="TAC"/>
            </w:pPr>
            <w:r>
              <w:t xml:space="preserve">NLOS classification </w:t>
            </w:r>
          </w:p>
          <w:p w14:paraId="3CF1E710" w14:textId="77777777" w:rsidR="00AA744A" w:rsidRDefault="00944D31">
            <w:pPr>
              <w:pStyle w:val="TAC"/>
            </w:pPr>
            <w:r>
              <w:t>FR1)</w:t>
            </w:r>
          </w:p>
        </w:tc>
        <w:tc>
          <w:tcPr>
            <w:tcW w:w="1332" w:type="dxa"/>
          </w:tcPr>
          <w:p w14:paraId="273A27CE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</w:tcPr>
          <w:p w14:paraId="7D15DF40" w14:textId="77777777" w:rsidR="00AA744A" w:rsidRDefault="00944D31">
            <w:pPr>
              <w:pStyle w:val="TAC"/>
            </w:pPr>
            <w:r>
              <w:t>2.08</w:t>
            </w:r>
          </w:p>
        </w:tc>
        <w:tc>
          <w:tcPr>
            <w:tcW w:w="1333" w:type="dxa"/>
          </w:tcPr>
          <w:p w14:paraId="4B229D26" w14:textId="77777777" w:rsidR="00AA744A" w:rsidRDefault="00944D31">
            <w:pPr>
              <w:pStyle w:val="TAC"/>
            </w:pPr>
            <w:r>
              <w:t>4.13</w:t>
            </w:r>
          </w:p>
        </w:tc>
        <w:tc>
          <w:tcPr>
            <w:tcW w:w="1332" w:type="dxa"/>
          </w:tcPr>
          <w:p w14:paraId="09F3A13C" w14:textId="77777777" w:rsidR="00AA744A" w:rsidRDefault="00944D31">
            <w:pPr>
              <w:pStyle w:val="TAC"/>
            </w:pPr>
            <w:r>
              <w:t>7.29</w:t>
            </w:r>
          </w:p>
        </w:tc>
        <w:tc>
          <w:tcPr>
            <w:tcW w:w="1333" w:type="dxa"/>
          </w:tcPr>
          <w:p w14:paraId="627D39E2" w14:textId="77777777" w:rsidR="00AA744A" w:rsidRDefault="00944D31">
            <w:pPr>
              <w:pStyle w:val="TAC"/>
            </w:pPr>
            <w:r>
              <w:t>12.5</w:t>
            </w:r>
          </w:p>
        </w:tc>
      </w:tr>
      <w:tr w:rsidR="00AA744A" w14:paraId="655B214F" w14:textId="77777777">
        <w:trPr>
          <w:jc w:val="center"/>
        </w:trPr>
        <w:tc>
          <w:tcPr>
            <w:tcW w:w="2748" w:type="dxa"/>
            <w:vAlign w:val="center"/>
          </w:tcPr>
          <w:p w14:paraId="3E23ACE3" w14:textId="77777777" w:rsidR="00AA744A" w:rsidRDefault="00944D31">
            <w:pPr>
              <w:pStyle w:val="TAC"/>
            </w:pPr>
            <w:r>
              <w:t xml:space="preserve">Case5, (InF-DH, </w:t>
            </w:r>
          </w:p>
          <w:p w14:paraId="79AC6265" w14:textId="77777777" w:rsidR="00AA744A" w:rsidRDefault="00944D31">
            <w:pPr>
              <w:pStyle w:val="TAC"/>
            </w:pPr>
            <w:r>
              <w:t xml:space="preserve">NLOS mitigation </w:t>
            </w:r>
          </w:p>
          <w:p w14:paraId="6547A60A" w14:textId="77777777" w:rsidR="00AA744A" w:rsidRDefault="00944D31">
            <w:pPr>
              <w:pStyle w:val="TAC"/>
            </w:pPr>
            <w:r>
              <w:t>FR1)</w:t>
            </w:r>
          </w:p>
        </w:tc>
        <w:tc>
          <w:tcPr>
            <w:tcW w:w="1332" w:type="dxa"/>
          </w:tcPr>
          <w:p w14:paraId="08B9B676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</w:tcPr>
          <w:p w14:paraId="579984C3" w14:textId="77777777" w:rsidR="00AA744A" w:rsidRDefault="00944D31">
            <w:pPr>
              <w:pStyle w:val="TAC"/>
            </w:pPr>
            <w:r>
              <w:t>0.73</w:t>
            </w:r>
          </w:p>
        </w:tc>
        <w:tc>
          <w:tcPr>
            <w:tcW w:w="1333" w:type="dxa"/>
          </w:tcPr>
          <w:p w14:paraId="37871A03" w14:textId="77777777" w:rsidR="00AA744A" w:rsidRDefault="00944D31">
            <w:pPr>
              <w:pStyle w:val="TAC"/>
            </w:pPr>
            <w:r>
              <w:t>1.73</w:t>
            </w:r>
          </w:p>
        </w:tc>
        <w:tc>
          <w:tcPr>
            <w:tcW w:w="1332" w:type="dxa"/>
          </w:tcPr>
          <w:p w14:paraId="54FDB184" w14:textId="77777777" w:rsidR="00AA744A" w:rsidRDefault="00944D31">
            <w:pPr>
              <w:pStyle w:val="TAC"/>
            </w:pPr>
            <w:r>
              <w:t>3.0</w:t>
            </w:r>
          </w:p>
        </w:tc>
        <w:tc>
          <w:tcPr>
            <w:tcW w:w="1333" w:type="dxa"/>
          </w:tcPr>
          <w:p w14:paraId="238FF949" w14:textId="77777777" w:rsidR="00AA744A" w:rsidRDefault="00944D31">
            <w:pPr>
              <w:pStyle w:val="TAC"/>
            </w:pPr>
            <w:r>
              <w:t>5.49</w:t>
            </w:r>
          </w:p>
        </w:tc>
      </w:tr>
      <w:tr w:rsidR="00AA744A" w14:paraId="788198E5" w14:textId="77777777">
        <w:trPr>
          <w:jc w:val="center"/>
        </w:trPr>
        <w:tc>
          <w:tcPr>
            <w:tcW w:w="2748" w:type="dxa"/>
            <w:vAlign w:val="center"/>
          </w:tcPr>
          <w:p w14:paraId="7419D1F3" w14:textId="77777777" w:rsidR="00AA744A" w:rsidRDefault="00944D31">
            <w:pPr>
              <w:pStyle w:val="TAC"/>
            </w:pPr>
            <w:r>
              <w:t>Case6, (InF-DH,</w:t>
            </w:r>
          </w:p>
          <w:p w14:paraId="1D9859F4" w14:textId="77777777" w:rsidR="00AA744A" w:rsidRDefault="00944D31">
            <w:pPr>
              <w:pStyle w:val="TAC"/>
            </w:pPr>
            <w:r>
              <w:t xml:space="preserve"> NLOS classification+ NLOS mitigation</w:t>
            </w:r>
          </w:p>
          <w:p w14:paraId="78BFB716" w14:textId="77777777" w:rsidR="00AA744A" w:rsidRDefault="00944D31">
            <w:pPr>
              <w:pStyle w:val="TAC"/>
            </w:pPr>
            <w:r>
              <w:t>FR1)</w:t>
            </w:r>
          </w:p>
        </w:tc>
        <w:tc>
          <w:tcPr>
            <w:tcW w:w="1332" w:type="dxa"/>
          </w:tcPr>
          <w:p w14:paraId="6DDFB1D6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</w:tcPr>
          <w:p w14:paraId="39B65FD8" w14:textId="77777777" w:rsidR="00AA744A" w:rsidRDefault="00944D31">
            <w:pPr>
              <w:pStyle w:val="TAC"/>
            </w:pPr>
            <w:r>
              <w:t>0.21</w:t>
            </w:r>
          </w:p>
        </w:tc>
        <w:tc>
          <w:tcPr>
            <w:tcW w:w="1333" w:type="dxa"/>
          </w:tcPr>
          <w:p w14:paraId="2487BA1C" w14:textId="77777777" w:rsidR="00AA744A" w:rsidRDefault="00944D31">
            <w:pPr>
              <w:pStyle w:val="TAC"/>
            </w:pPr>
            <w:r>
              <w:t>0.29</w:t>
            </w:r>
          </w:p>
        </w:tc>
        <w:tc>
          <w:tcPr>
            <w:tcW w:w="1332" w:type="dxa"/>
          </w:tcPr>
          <w:p w14:paraId="05FB9972" w14:textId="77777777" w:rsidR="00AA744A" w:rsidRDefault="00944D31">
            <w:pPr>
              <w:pStyle w:val="TAC"/>
            </w:pPr>
            <w:r>
              <w:t>0.75</w:t>
            </w:r>
          </w:p>
        </w:tc>
        <w:tc>
          <w:tcPr>
            <w:tcW w:w="1333" w:type="dxa"/>
          </w:tcPr>
          <w:p w14:paraId="203A52A7" w14:textId="77777777" w:rsidR="00AA744A" w:rsidRDefault="00944D31">
            <w:pPr>
              <w:pStyle w:val="TAC"/>
            </w:pPr>
            <w:r>
              <w:t>2.47</w:t>
            </w:r>
          </w:p>
        </w:tc>
      </w:tr>
      <w:tr w:rsidR="00AA744A" w14:paraId="0A0CD65C" w14:textId="77777777">
        <w:trPr>
          <w:jc w:val="center"/>
        </w:trPr>
        <w:tc>
          <w:tcPr>
            <w:tcW w:w="2748" w:type="dxa"/>
            <w:vAlign w:val="center"/>
          </w:tcPr>
          <w:p w14:paraId="1ED38D4B" w14:textId="77777777" w:rsidR="00AA744A" w:rsidRDefault="00944D31">
            <w:pPr>
              <w:pStyle w:val="TAC"/>
            </w:pPr>
            <w:r>
              <w:t xml:space="preserve">Case7, (InF-SH, </w:t>
            </w:r>
          </w:p>
          <w:p w14:paraId="34E032B7" w14:textId="77777777" w:rsidR="00AA744A" w:rsidRDefault="00944D31">
            <w:pPr>
              <w:pStyle w:val="TAC"/>
            </w:pPr>
            <w:r>
              <w:t>Ideal NLOS classification</w:t>
            </w:r>
          </w:p>
          <w:p w14:paraId="1806605D" w14:textId="77777777" w:rsidR="00AA744A" w:rsidRDefault="00944D31">
            <w:pPr>
              <w:pStyle w:val="TAC"/>
            </w:pPr>
            <w:r>
              <w:t>FR1)</w:t>
            </w:r>
          </w:p>
        </w:tc>
        <w:tc>
          <w:tcPr>
            <w:tcW w:w="1332" w:type="dxa"/>
          </w:tcPr>
          <w:p w14:paraId="47AB870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</w:tcPr>
          <w:p w14:paraId="1A672C8C" w14:textId="77777777" w:rsidR="00AA744A" w:rsidRDefault="00944D31">
            <w:pPr>
              <w:pStyle w:val="TAC"/>
            </w:pPr>
            <w:r>
              <w:t>0.14</w:t>
            </w:r>
          </w:p>
        </w:tc>
        <w:tc>
          <w:tcPr>
            <w:tcW w:w="1333" w:type="dxa"/>
          </w:tcPr>
          <w:p w14:paraId="0324C204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1332" w:type="dxa"/>
          </w:tcPr>
          <w:p w14:paraId="3433CE0C" w14:textId="77777777" w:rsidR="00AA744A" w:rsidRDefault="00944D31">
            <w:pPr>
              <w:pStyle w:val="TAC"/>
            </w:pPr>
            <w:r>
              <w:t>0.21</w:t>
            </w:r>
          </w:p>
        </w:tc>
        <w:tc>
          <w:tcPr>
            <w:tcW w:w="1333" w:type="dxa"/>
          </w:tcPr>
          <w:p w14:paraId="42747DD9" w14:textId="77777777" w:rsidR="00AA744A" w:rsidRDefault="00944D31">
            <w:pPr>
              <w:pStyle w:val="TAC"/>
            </w:pPr>
            <w:r>
              <w:t>0.23</w:t>
            </w:r>
          </w:p>
        </w:tc>
      </w:tr>
      <w:tr w:rsidR="00AA744A" w14:paraId="492F2152" w14:textId="77777777">
        <w:trPr>
          <w:jc w:val="center"/>
        </w:trPr>
        <w:tc>
          <w:tcPr>
            <w:tcW w:w="2748" w:type="dxa"/>
            <w:vAlign w:val="center"/>
          </w:tcPr>
          <w:p w14:paraId="298849CF" w14:textId="77777777" w:rsidR="00AA744A" w:rsidRDefault="00944D31">
            <w:pPr>
              <w:pStyle w:val="TAC"/>
            </w:pPr>
            <w:r>
              <w:t>Case8, (InF-DH,</w:t>
            </w:r>
          </w:p>
          <w:p w14:paraId="6C84617D" w14:textId="77777777" w:rsidR="00AA744A" w:rsidRDefault="00944D31">
            <w:pPr>
              <w:pStyle w:val="TAC"/>
            </w:pPr>
            <w:r>
              <w:t>Ideal NLOS classification</w:t>
            </w:r>
          </w:p>
          <w:p w14:paraId="2D9CE9B4" w14:textId="77777777" w:rsidR="00AA744A" w:rsidRDefault="00944D31">
            <w:pPr>
              <w:pStyle w:val="TAC"/>
            </w:pPr>
            <w:r>
              <w:t xml:space="preserve"> FR1)</w:t>
            </w:r>
          </w:p>
        </w:tc>
        <w:tc>
          <w:tcPr>
            <w:tcW w:w="1332" w:type="dxa"/>
          </w:tcPr>
          <w:p w14:paraId="77BE6A7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</w:tcPr>
          <w:p w14:paraId="5F0658E6" w14:textId="77777777" w:rsidR="00AA744A" w:rsidRDefault="00944D31">
            <w:pPr>
              <w:pStyle w:val="TAC"/>
            </w:pPr>
            <w:r>
              <w:t>0.16</w:t>
            </w:r>
          </w:p>
        </w:tc>
        <w:tc>
          <w:tcPr>
            <w:tcW w:w="1333" w:type="dxa"/>
          </w:tcPr>
          <w:p w14:paraId="118D6678" w14:textId="77777777" w:rsidR="00AA744A" w:rsidRDefault="00944D31">
            <w:pPr>
              <w:pStyle w:val="TAC"/>
            </w:pPr>
            <w:r>
              <w:t>0.20</w:t>
            </w:r>
          </w:p>
        </w:tc>
        <w:tc>
          <w:tcPr>
            <w:tcW w:w="1332" w:type="dxa"/>
          </w:tcPr>
          <w:p w14:paraId="78A0C72F" w14:textId="77777777" w:rsidR="00AA744A" w:rsidRDefault="00944D31">
            <w:pPr>
              <w:pStyle w:val="TAC"/>
            </w:pPr>
            <w:r>
              <w:t>0.25</w:t>
            </w:r>
          </w:p>
        </w:tc>
        <w:tc>
          <w:tcPr>
            <w:tcW w:w="1333" w:type="dxa"/>
          </w:tcPr>
          <w:p w14:paraId="4B063BC0" w14:textId="77777777" w:rsidR="00AA744A" w:rsidRDefault="00944D31">
            <w:pPr>
              <w:pStyle w:val="TAC"/>
            </w:pPr>
            <w:r>
              <w:t>0.31</w:t>
            </w:r>
          </w:p>
        </w:tc>
      </w:tr>
    </w:tbl>
    <w:p w14:paraId="301E2832" w14:textId="77777777" w:rsidR="00AA744A" w:rsidRDefault="00AA744A"/>
    <w:p w14:paraId="0FF8E51A" w14:textId="77777777" w:rsidR="00AA744A" w:rsidRDefault="00AA744A"/>
    <w:p w14:paraId="5A79CF3D" w14:textId="77777777" w:rsidR="00AA744A" w:rsidRDefault="00AA744A"/>
    <w:p w14:paraId="0E104B3A" w14:textId="77777777" w:rsidR="00AA744A" w:rsidRDefault="00944D31">
      <w:pPr>
        <w:pStyle w:val="Heading4"/>
      </w:pPr>
      <w:bookmarkStart w:id="24" w:name="_Toc55965436"/>
      <w:r>
        <w:t>C.2.1.7</w:t>
      </w:r>
      <w:r>
        <w:tab/>
        <w:t>Results from source [10]</w:t>
      </w:r>
      <w:bookmarkEnd w:id="24"/>
      <w:r>
        <w:t xml:space="preserve"> </w:t>
      </w:r>
    </w:p>
    <w:p w14:paraId="2222B169" w14:textId="77777777" w:rsidR="00AA744A" w:rsidRDefault="00944D31">
      <w:pPr>
        <w:pStyle w:val="Heading5"/>
      </w:pPr>
      <w:bookmarkStart w:id="25" w:name="_Toc55965437"/>
      <w:r>
        <w:t>C.2.1.7.1</w:t>
      </w:r>
      <w:r>
        <w:tab/>
        <w:t>Description of evaluation scenarios</w:t>
      </w:r>
      <w:bookmarkEnd w:id="25"/>
    </w:p>
    <w:p w14:paraId="27FCCB9C" w14:textId="77777777" w:rsidR="00AA744A" w:rsidRDefault="00944D31">
      <w:r>
        <w:t>Evaluation assumptions for system level analysis of NR positioning accuracy enhancements are provided in Table C.2.1.7.1-1.</w:t>
      </w:r>
    </w:p>
    <w:p w14:paraId="281BD792" w14:textId="77777777" w:rsidR="00AA744A" w:rsidRDefault="00AA744A"/>
    <w:p w14:paraId="4F29C2D8" w14:textId="77777777" w:rsidR="00AA744A" w:rsidRDefault="00944D31">
      <w:pPr>
        <w:pStyle w:val="TH"/>
      </w:pPr>
      <w:r>
        <w:lastRenderedPageBreak/>
        <w:t>Table C.2.1.7.1-1: NR positioning enhancements - evaluation scenarios and parameters</w:t>
      </w:r>
    </w:p>
    <w:tbl>
      <w:tblPr>
        <w:tblW w:w="984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871"/>
        <w:gridCol w:w="1871"/>
        <w:gridCol w:w="1871"/>
        <w:gridCol w:w="1871"/>
      </w:tblGrid>
      <w:tr w:rsidR="00AA744A" w14:paraId="709FC805" w14:textId="77777777">
        <w:trPr>
          <w:trHeight w:val="462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024CB43" w14:textId="77777777" w:rsidR="00AA744A" w:rsidRDefault="00944D31">
            <w:pPr>
              <w:pStyle w:val="TAH"/>
            </w:pPr>
            <w:r>
              <w:t>Parameter</w:t>
            </w:r>
          </w:p>
        </w:tc>
        <w:tc>
          <w:tcPr>
            <w:tcW w:w="1871" w:type="dxa"/>
            <w:vAlign w:val="center"/>
          </w:tcPr>
          <w:p w14:paraId="6E96874E" w14:textId="77777777" w:rsidR="00AA744A" w:rsidRDefault="00944D31">
            <w:pPr>
              <w:pStyle w:val="TAH"/>
            </w:pPr>
            <w:r>
              <w:t>Case 13, InF-SH,</w:t>
            </w:r>
          </w:p>
          <w:p w14:paraId="1FD19D7F" w14:textId="77777777" w:rsidR="00AA744A" w:rsidRDefault="00944D31">
            <w:pPr>
              <w:pStyle w:val="TAH"/>
            </w:pPr>
            <w:r>
              <w:t>FR1, DL-TDOA</w:t>
            </w:r>
          </w:p>
        </w:tc>
        <w:tc>
          <w:tcPr>
            <w:tcW w:w="1871" w:type="dxa"/>
            <w:vAlign w:val="center"/>
          </w:tcPr>
          <w:p w14:paraId="4793C2D0" w14:textId="77777777" w:rsidR="00AA744A" w:rsidRDefault="00944D31">
            <w:pPr>
              <w:pStyle w:val="TAH"/>
            </w:pPr>
            <w:r>
              <w:t>Case 14, InF-DH,</w:t>
            </w:r>
          </w:p>
          <w:p w14:paraId="0AA58FD0" w14:textId="77777777" w:rsidR="00AA744A" w:rsidRDefault="00944D31">
            <w:pPr>
              <w:pStyle w:val="TAH"/>
            </w:pPr>
            <w:r>
              <w:t>FR1, DL-TDOA</w:t>
            </w:r>
          </w:p>
        </w:tc>
        <w:tc>
          <w:tcPr>
            <w:tcW w:w="1871" w:type="dxa"/>
            <w:vAlign w:val="center"/>
          </w:tcPr>
          <w:p w14:paraId="0C8AE7C5" w14:textId="77777777" w:rsidR="00AA744A" w:rsidRDefault="00944D31">
            <w:pPr>
              <w:pStyle w:val="TAH"/>
            </w:pPr>
            <w:r>
              <w:t>Case 15, InF-SH,</w:t>
            </w:r>
          </w:p>
          <w:p w14:paraId="47EA35CD" w14:textId="77777777" w:rsidR="00AA744A" w:rsidRDefault="00944D31">
            <w:pPr>
              <w:pStyle w:val="TAH"/>
            </w:pPr>
            <w:r>
              <w:t>FR2, DL-TDOA</w:t>
            </w:r>
          </w:p>
        </w:tc>
        <w:tc>
          <w:tcPr>
            <w:tcW w:w="1871" w:type="dxa"/>
            <w:vAlign w:val="center"/>
          </w:tcPr>
          <w:p w14:paraId="7F1ECD04" w14:textId="77777777" w:rsidR="00AA744A" w:rsidRDefault="00944D31">
            <w:pPr>
              <w:pStyle w:val="TAH"/>
            </w:pPr>
            <w:r>
              <w:t>Case 16, InF-DH,</w:t>
            </w:r>
          </w:p>
          <w:p w14:paraId="5BAC0099" w14:textId="77777777" w:rsidR="00AA744A" w:rsidRDefault="00944D31">
            <w:pPr>
              <w:pStyle w:val="TAH"/>
            </w:pPr>
            <w:r>
              <w:t>FR2, DL-TDOA</w:t>
            </w:r>
          </w:p>
        </w:tc>
      </w:tr>
      <w:tr w:rsidR="00AA744A" w14:paraId="0E78F1C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CC94ADF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1871" w:type="dxa"/>
            <w:vAlign w:val="center"/>
          </w:tcPr>
          <w:p w14:paraId="114A2BF3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6584C212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3116209B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38ED9BA6" w14:textId="77777777" w:rsidR="00AA744A" w:rsidRDefault="00944D31">
            <w:pPr>
              <w:pStyle w:val="TAC"/>
            </w:pPr>
            <w:r>
              <w:t>Baseline</w:t>
            </w:r>
          </w:p>
        </w:tc>
      </w:tr>
      <w:tr w:rsidR="00AA744A" w14:paraId="2804AC8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0DFCA76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1871" w:type="dxa"/>
            <w:vAlign w:val="center"/>
          </w:tcPr>
          <w:p w14:paraId="3466FE0A" w14:textId="77777777" w:rsidR="00AA744A" w:rsidRDefault="00944D31">
            <w:pPr>
              <w:pStyle w:val="TAC"/>
            </w:pPr>
            <w:r>
              <w:t>3.5 GHz</w:t>
            </w:r>
          </w:p>
        </w:tc>
        <w:tc>
          <w:tcPr>
            <w:tcW w:w="1871" w:type="dxa"/>
            <w:vAlign w:val="center"/>
          </w:tcPr>
          <w:p w14:paraId="6E2C920F" w14:textId="77777777" w:rsidR="00AA744A" w:rsidRDefault="00944D31">
            <w:pPr>
              <w:pStyle w:val="TAC"/>
            </w:pPr>
            <w:r>
              <w:t>3.5 GHz</w:t>
            </w:r>
          </w:p>
        </w:tc>
        <w:tc>
          <w:tcPr>
            <w:tcW w:w="1871" w:type="dxa"/>
            <w:vAlign w:val="center"/>
          </w:tcPr>
          <w:p w14:paraId="3EEC2DC7" w14:textId="77777777" w:rsidR="00AA744A" w:rsidRDefault="00944D31">
            <w:pPr>
              <w:pStyle w:val="TAC"/>
            </w:pPr>
            <w:r>
              <w:t>28 GHz</w:t>
            </w:r>
          </w:p>
        </w:tc>
        <w:tc>
          <w:tcPr>
            <w:tcW w:w="1871" w:type="dxa"/>
            <w:vAlign w:val="center"/>
          </w:tcPr>
          <w:p w14:paraId="05A50D87" w14:textId="77777777" w:rsidR="00AA744A" w:rsidRDefault="00944D31">
            <w:pPr>
              <w:pStyle w:val="TAC"/>
            </w:pPr>
            <w:r>
              <w:t>28 GHz</w:t>
            </w:r>
          </w:p>
        </w:tc>
      </w:tr>
      <w:tr w:rsidR="00AA744A" w14:paraId="16F07E5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65C0253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1871" w:type="dxa"/>
            <w:vAlign w:val="center"/>
          </w:tcPr>
          <w:p w14:paraId="22D1FBFA" w14:textId="77777777" w:rsidR="00AA744A" w:rsidRDefault="00944D31">
            <w:pPr>
              <w:pStyle w:val="TAC"/>
            </w:pPr>
            <w:r>
              <w:t>30 kHz</w:t>
            </w:r>
          </w:p>
        </w:tc>
        <w:tc>
          <w:tcPr>
            <w:tcW w:w="1871" w:type="dxa"/>
            <w:vAlign w:val="center"/>
          </w:tcPr>
          <w:p w14:paraId="6CBC66C8" w14:textId="77777777" w:rsidR="00AA744A" w:rsidRDefault="00944D31">
            <w:pPr>
              <w:pStyle w:val="TAC"/>
            </w:pPr>
            <w:r>
              <w:t>30 kHz</w:t>
            </w:r>
          </w:p>
        </w:tc>
        <w:tc>
          <w:tcPr>
            <w:tcW w:w="1871" w:type="dxa"/>
            <w:vAlign w:val="center"/>
          </w:tcPr>
          <w:p w14:paraId="12BFF301" w14:textId="77777777" w:rsidR="00AA744A" w:rsidRDefault="00944D31">
            <w:pPr>
              <w:pStyle w:val="TAC"/>
            </w:pPr>
            <w:r>
              <w:t>120 kHz</w:t>
            </w:r>
          </w:p>
        </w:tc>
        <w:tc>
          <w:tcPr>
            <w:tcW w:w="1871" w:type="dxa"/>
            <w:vAlign w:val="center"/>
          </w:tcPr>
          <w:p w14:paraId="68DA3A03" w14:textId="77777777" w:rsidR="00AA744A" w:rsidRDefault="00944D31">
            <w:pPr>
              <w:pStyle w:val="TAC"/>
            </w:pPr>
            <w:r>
              <w:t>120 kHz</w:t>
            </w:r>
          </w:p>
        </w:tc>
      </w:tr>
      <w:tr w:rsidR="00AA744A" w14:paraId="230A2E3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32B0BF3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1871" w:type="dxa"/>
            <w:vAlign w:val="center"/>
          </w:tcPr>
          <w:p w14:paraId="45761BEE" w14:textId="77777777" w:rsidR="00AA744A" w:rsidRDefault="00944D31">
            <w:pPr>
              <w:pStyle w:val="TAC"/>
            </w:pPr>
            <w:r>
              <w:t>100 MHz</w:t>
            </w:r>
          </w:p>
        </w:tc>
        <w:tc>
          <w:tcPr>
            <w:tcW w:w="1871" w:type="dxa"/>
            <w:vAlign w:val="center"/>
          </w:tcPr>
          <w:p w14:paraId="5F1A4B35" w14:textId="77777777" w:rsidR="00AA744A" w:rsidRDefault="00944D31">
            <w:pPr>
              <w:pStyle w:val="TAC"/>
            </w:pPr>
            <w:r>
              <w:t>100 MHz</w:t>
            </w:r>
          </w:p>
        </w:tc>
        <w:tc>
          <w:tcPr>
            <w:tcW w:w="1871" w:type="dxa"/>
            <w:vAlign w:val="center"/>
          </w:tcPr>
          <w:p w14:paraId="0EC4109D" w14:textId="77777777" w:rsidR="00AA744A" w:rsidRDefault="00944D31">
            <w:pPr>
              <w:pStyle w:val="TAC"/>
            </w:pPr>
            <w:r>
              <w:t>400 MHz</w:t>
            </w:r>
          </w:p>
        </w:tc>
        <w:tc>
          <w:tcPr>
            <w:tcW w:w="1871" w:type="dxa"/>
            <w:vAlign w:val="center"/>
          </w:tcPr>
          <w:p w14:paraId="12BE2124" w14:textId="77777777" w:rsidR="00AA744A" w:rsidRDefault="00944D31">
            <w:pPr>
              <w:pStyle w:val="TAC"/>
            </w:pPr>
            <w:r>
              <w:t>400 MHz</w:t>
            </w:r>
          </w:p>
        </w:tc>
      </w:tr>
      <w:tr w:rsidR="00AA744A" w14:paraId="51C375EE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89B6FB5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1871" w:type="dxa"/>
            <w:vAlign w:val="center"/>
          </w:tcPr>
          <w:p w14:paraId="5E196565" w14:textId="77777777" w:rsidR="00AA744A" w:rsidRDefault="00944D31">
            <w:pPr>
              <w:pStyle w:val="TAC"/>
            </w:pPr>
            <w:r>
              <w:t>DL PRS: Comb-2</w:t>
            </w:r>
          </w:p>
        </w:tc>
        <w:tc>
          <w:tcPr>
            <w:tcW w:w="1871" w:type="dxa"/>
            <w:vAlign w:val="center"/>
          </w:tcPr>
          <w:p w14:paraId="0F53AA16" w14:textId="77777777" w:rsidR="00AA744A" w:rsidRDefault="00944D31">
            <w:pPr>
              <w:pStyle w:val="TAC"/>
            </w:pPr>
            <w:r>
              <w:t>DL PRS: Comb-2</w:t>
            </w:r>
          </w:p>
        </w:tc>
        <w:tc>
          <w:tcPr>
            <w:tcW w:w="1871" w:type="dxa"/>
            <w:vAlign w:val="center"/>
          </w:tcPr>
          <w:p w14:paraId="17B0D208" w14:textId="77777777" w:rsidR="00AA744A" w:rsidRDefault="00944D31">
            <w:pPr>
              <w:pStyle w:val="TAC"/>
            </w:pPr>
            <w:r>
              <w:t>DL PRS: Comb-2</w:t>
            </w:r>
          </w:p>
        </w:tc>
        <w:tc>
          <w:tcPr>
            <w:tcW w:w="1871" w:type="dxa"/>
            <w:vAlign w:val="center"/>
          </w:tcPr>
          <w:p w14:paraId="75762DAE" w14:textId="77777777" w:rsidR="00AA744A" w:rsidRDefault="00944D31">
            <w:pPr>
              <w:pStyle w:val="TAC"/>
            </w:pPr>
            <w:r>
              <w:t>DL PRS: Comb-2</w:t>
            </w:r>
          </w:p>
        </w:tc>
      </w:tr>
      <w:tr w:rsidR="00AA744A" w14:paraId="30EFCBB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28FFFE8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795935F4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1871" w:type="dxa"/>
            <w:vAlign w:val="center"/>
          </w:tcPr>
          <w:p w14:paraId="6E77C733" w14:textId="77777777" w:rsidR="00AA744A" w:rsidRDefault="00944D31">
            <w:pPr>
              <w:pStyle w:val="TAC"/>
            </w:pPr>
            <w:r>
              <w:t>DL PRS: single port</w:t>
            </w:r>
          </w:p>
        </w:tc>
        <w:tc>
          <w:tcPr>
            <w:tcW w:w="1871" w:type="dxa"/>
            <w:vAlign w:val="center"/>
          </w:tcPr>
          <w:p w14:paraId="0421EF95" w14:textId="77777777" w:rsidR="00AA744A" w:rsidRDefault="00944D31">
            <w:pPr>
              <w:pStyle w:val="TAC"/>
            </w:pPr>
            <w:r>
              <w:t>DL PRS: single port</w:t>
            </w:r>
          </w:p>
        </w:tc>
        <w:tc>
          <w:tcPr>
            <w:tcW w:w="1871" w:type="dxa"/>
            <w:vAlign w:val="center"/>
          </w:tcPr>
          <w:p w14:paraId="24F0EAF1" w14:textId="77777777" w:rsidR="00AA744A" w:rsidRDefault="00944D31">
            <w:pPr>
              <w:pStyle w:val="TAC"/>
            </w:pPr>
            <w:r>
              <w:t>DL PRS: single port</w:t>
            </w:r>
          </w:p>
        </w:tc>
        <w:tc>
          <w:tcPr>
            <w:tcW w:w="1871" w:type="dxa"/>
            <w:vAlign w:val="center"/>
          </w:tcPr>
          <w:p w14:paraId="4971E1CA" w14:textId="77777777" w:rsidR="00AA744A" w:rsidRDefault="00944D31">
            <w:pPr>
              <w:pStyle w:val="TAC"/>
            </w:pPr>
            <w:r>
              <w:t>DL PRS: single port</w:t>
            </w:r>
          </w:p>
        </w:tc>
      </w:tr>
      <w:tr w:rsidR="00AA744A" w14:paraId="578871EC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A67E4D4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1871" w:type="dxa"/>
            <w:vAlign w:val="center"/>
          </w:tcPr>
          <w:p w14:paraId="7EC28AAE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084F242F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5F2BD2FF" w14:textId="77777777" w:rsidR="00AA744A" w:rsidRDefault="00944D31">
            <w:pPr>
              <w:pStyle w:val="TAC"/>
            </w:pPr>
            <w:r>
              <w:t>3</w:t>
            </w:r>
          </w:p>
        </w:tc>
        <w:tc>
          <w:tcPr>
            <w:tcW w:w="1871" w:type="dxa"/>
            <w:vAlign w:val="center"/>
          </w:tcPr>
          <w:p w14:paraId="2F4A7C1F" w14:textId="77777777" w:rsidR="00AA744A" w:rsidRDefault="00944D31">
            <w:pPr>
              <w:pStyle w:val="TAC"/>
            </w:pPr>
            <w:r>
              <w:t>3</w:t>
            </w:r>
          </w:p>
        </w:tc>
      </w:tr>
      <w:tr w:rsidR="00AA744A" w14:paraId="1A7389E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8876193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1871" w:type="dxa"/>
            <w:vAlign w:val="center"/>
          </w:tcPr>
          <w:p w14:paraId="6CB6FB06" w14:textId="77777777" w:rsidR="00AA744A" w:rsidRDefault="00944D31">
            <w:pPr>
              <w:pStyle w:val="TAC"/>
            </w:pPr>
            <w:r>
              <w:t>DL PRS: 2 symbols</w:t>
            </w:r>
          </w:p>
        </w:tc>
        <w:tc>
          <w:tcPr>
            <w:tcW w:w="1871" w:type="dxa"/>
            <w:vAlign w:val="center"/>
          </w:tcPr>
          <w:p w14:paraId="42C8FEFB" w14:textId="77777777" w:rsidR="00AA744A" w:rsidRDefault="00944D31">
            <w:pPr>
              <w:pStyle w:val="TAC"/>
            </w:pPr>
            <w:r>
              <w:t>DL PRS: 2 symbols</w:t>
            </w:r>
          </w:p>
        </w:tc>
        <w:tc>
          <w:tcPr>
            <w:tcW w:w="1871" w:type="dxa"/>
            <w:vAlign w:val="center"/>
          </w:tcPr>
          <w:p w14:paraId="33EAA8F1" w14:textId="77777777" w:rsidR="00AA744A" w:rsidRDefault="00944D31">
            <w:pPr>
              <w:pStyle w:val="TAC"/>
            </w:pPr>
            <w:r>
              <w:t>DL PRS: 2 symbols</w:t>
            </w:r>
          </w:p>
        </w:tc>
        <w:tc>
          <w:tcPr>
            <w:tcW w:w="1871" w:type="dxa"/>
            <w:vAlign w:val="center"/>
          </w:tcPr>
          <w:p w14:paraId="4C600383" w14:textId="77777777" w:rsidR="00AA744A" w:rsidRDefault="00944D31">
            <w:pPr>
              <w:pStyle w:val="TAC"/>
            </w:pPr>
            <w:r>
              <w:t>DL PRS: 2 symbols</w:t>
            </w:r>
          </w:p>
        </w:tc>
      </w:tr>
      <w:tr w:rsidR="00AA744A" w14:paraId="13FE2362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D7DA660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1871" w:type="dxa"/>
            <w:vAlign w:val="center"/>
          </w:tcPr>
          <w:p w14:paraId="386493B5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058350A3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19B93471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711D8181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31F24A6E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7A02146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1871" w:type="dxa"/>
            <w:vAlign w:val="center"/>
          </w:tcPr>
          <w:p w14:paraId="75293685" w14:textId="77777777" w:rsidR="00AA744A" w:rsidRDefault="00944D31">
            <w:pPr>
              <w:pStyle w:val="TAC"/>
            </w:pPr>
            <w:r>
              <w:t>DL PRS: 3 dB</w:t>
            </w:r>
          </w:p>
        </w:tc>
        <w:tc>
          <w:tcPr>
            <w:tcW w:w="1871" w:type="dxa"/>
            <w:vAlign w:val="center"/>
          </w:tcPr>
          <w:p w14:paraId="491D8015" w14:textId="77777777" w:rsidR="00AA744A" w:rsidRDefault="00944D31">
            <w:pPr>
              <w:pStyle w:val="TAC"/>
            </w:pPr>
            <w:r>
              <w:t>DL PRS: 3 dB</w:t>
            </w:r>
          </w:p>
        </w:tc>
        <w:tc>
          <w:tcPr>
            <w:tcW w:w="1871" w:type="dxa"/>
            <w:vAlign w:val="center"/>
          </w:tcPr>
          <w:p w14:paraId="0BC77189" w14:textId="77777777" w:rsidR="00AA744A" w:rsidRDefault="00944D31">
            <w:pPr>
              <w:pStyle w:val="TAC"/>
            </w:pPr>
            <w:r>
              <w:t>DL PRS: 3 dB</w:t>
            </w:r>
          </w:p>
        </w:tc>
        <w:tc>
          <w:tcPr>
            <w:tcW w:w="1871" w:type="dxa"/>
            <w:vAlign w:val="center"/>
          </w:tcPr>
          <w:p w14:paraId="7D5B4851" w14:textId="77777777" w:rsidR="00AA744A" w:rsidRDefault="00944D31">
            <w:pPr>
              <w:pStyle w:val="TAC"/>
            </w:pPr>
            <w:r>
              <w:t>DL PRS: 3 dB</w:t>
            </w:r>
          </w:p>
        </w:tc>
      </w:tr>
      <w:tr w:rsidR="00AA744A" w14:paraId="17AE7B6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71E334E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1871" w:type="dxa"/>
            <w:vAlign w:val="center"/>
          </w:tcPr>
          <w:p w14:paraId="1CA30CE8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3632E464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5970AE70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52E0DDEC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081C3BF2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BC10200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1871" w:type="dxa"/>
            <w:vAlign w:val="center"/>
          </w:tcPr>
          <w:p w14:paraId="56767CD6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1A9FF87C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060C5F41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23AEE88D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45F5B006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E347AC5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1871" w:type="dxa"/>
            <w:vAlign w:val="center"/>
          </w:tcPr>
          <w:p w14:paraId="7E56B8D2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5FFD47A6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12B292C9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67B5D693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</w:tr>
      <w:tr w:rsidR="00AA744A" w14:paraId="6ADC6819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D6EC239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1871" w:type="dxa"/>
            <w:vAlign w:val="center"/>
          </w:tcPr>
          <w:p w14:paraId="1D1E0211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2341F54F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346C94D7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4496DE56" w14:textId="77777777" w:rsidR="00AA744A" w:rsidRDefault="00944D31">
            <w:pPr>
              <w:pStyle w:val="TAC"/>
            </w:pPr>
            <w:r>
              <w:t>Taylor series</w:t>
            </w:r>
          </w:p>
        </w:tc>
      </w:tr>
      <w:tr w:rsidR="00AA744A" w14:paraId="1ED1E70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49285A3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1871" w:type="dxa"/>
            <w:vAlign w:val="center"/>
          </w:tcPr>
          <w:p w14:paraId="241D901D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1D2E7078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199D6D75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477CEE61" w14:textId="77777777" w:rsidR="00AA744A" w:rsidRDefault="00944D31">
            <w:pPr>
              <w:pStyle w:val="TAC"/>
            </w:pPr>
            <w:r>
              <w:t>Ideal synchronization</w:t>
            </w:r>
          </w:p>
        </w:tc>
      </w:tr>
      <w:tr w:rsidR="00AA744A" w14:paraId="44BBD20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5984DE1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1871" w:type="dxa"/>
            <w:vAlign w:val="center"/>
          </w:tcPr>
          <w:p w14:paraId="6EF0B13D" w14:textId="77777777" w:rsidR="00AA744A" w:rsidRDefault="00944D31">
            <w:pPr>
              <w:pStyle w:val="TAC"/>
            </w:pPr>
            <w:r>
              <w:t>No timing calibration error</w:t>
            </w:r>
          </w:p>
        </w:tc>
        <w:tc>
          <w:tcPr>
            <w:tcW w:w="1871" w:type="dxa"/>
            <w:vAlign w:val="center"/>
          </w:tcPr>
          <w:p w14:paraId="22CC5EC8" w14:textId="77777777" w:rsidR="00AA744A" w:rsidRDefault="00944D31">
            <w:pPr>
              <w:pStyle w:val="TAC"/>
            </w:pPr>
            <w:r>
              <w:t>No timing calibration error</w:t>
            </w:r>
          </w:p>
        </w:tc>
        <w:tc>
          <w:tcPr>
            <w:tcW w:w="1871" w:type="dxa"/>
            <w:vAlign w:val="center"/>
          </w:tcPr>
          <w:p w14:paraId="155CEE9C" w14:textId="77777777" w:rsidR="00AA744A" w:rsidRDefault="00944D31">
            <w:pPr>
              <w:pStyle w:val="TAC"/>
            </w:pPr>
            <w:r>
              <w:t>No timing calibration error</w:t>
            </w:r>
          </w:p>
        </w:tc>
        <w:tc>
          <w:tcPr>
            <w:tcW w:w="1871" w:type="dxa"/>
            <w:vAlign w:val="center"/>
          </w:tcPr>
          <w:p w14:paraId="293A82E2" w14:textId="77777777" w:rsidR="00AA744A" w:rsidRDefault="00944D31">
            <w:pPr>
              <w:pStyle w:val="TAC"/>
            </w:pPr>
            <w:r>
              <w:t>No timing calibration error</w:t>
            </w:r>
          </w:p>
        </w:tc>
      </w:tr>
      <w:tr w:rsidR="00AA744A" w14:paraId="07BB0730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474F350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1871" w:type="dxa"/>
            <w:vAlign w:val="center"/>
          </w:tcPr>
          <w:p w14:paraId="45A73AAD" w14:textId="77777777" w:rsidR="00AA744A" w:rsidRDefault="00944D31">
            <w:pPr>
              <w:pStyle w:val="TAC"/>
            </w:pPr>
            <w:r>
              <w:t>No Tx/Rx beam sweeping</w:t>
            </w:r>
          </w:p>
        </w:tc>
        <w:tc>
          <w:tcPr>
            <w:tcW w:w="1871" w:type="dxa"/>
            <w:vAlign w:val="center"/>
          </w:tcPr>
          <w:p w14:paraId="3B82C701" w14:textId="77777777" w:rsidR="00AA744A" w:rsidRDefault="00944D31">
            <w:pPr>
              <w:pStyle w:val="TAC"/>
            </w:pPr>
            <w:r>
              <w:t>No Tx/Rx beam sweeping</w:t>
            </w:r>
          </w:p>
        </w:tc>
        <w:tc>
          <w:tcPr>
            <w:tcW w:w="1871" w:type="dxa"/>
            <w:vAlign w:val="center"/>
          </w:tcPr>
          <w:p w14:paraId="23194822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871" w:type="dxa"/>
            <w:vAlign w:val="center"/>
          </w:tcPr>
          <w:p w14:paraId="1BF100DE" w14:textId="77777777" w:rsidR="00AA744A" w:rsidRDefault="00944D31">
            <w:pPr>
              <w:pStyle w:val="TAC"/>
            </w:pPr>
            <w:r>
              <w:t>Tx beam sweeping</w:t>
            </w:r>
          </w:p>
        </w:tc>
      </w:tr>
      <w:tr w:rsidR="00AA744A" w14:paraId="629A227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D0F7B4E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1871" w:type="dxa"/>
            <w:vAlign w:val="center"/>
          </w:tcPr>
          <w:p w14:paraId="45FA2206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27F80CFC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7216D9FD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71B5B2D2" w14:textId="77777777" w:rsidR="00AA744A" w:rsidRDefault="00944D31">
            <w:pPr>
              <w:pStyle w:val="TAC"/>
            </w:pPr>
            <w:r>
              <w:t>Single Tx port</w:t>
            </w:r>
          </w:p>
        </w:tc>
      </w:tr>
      <w:tr w:rsidR="00AA744A" w14:paraId="24C3097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E2A0D85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1871" w:type="dxa"/>
            <w:vAlign w:val="center"/>
          </w:tcPr>
          <w:p w14:paraId="3E5587AD" w14:textId="77777777" w:rsidR="00AA744A" w:rsidRDefault="00944D31">
            <w:pPr>
              <w:pStyle w:val="TAC"/>
            </w:pPr>
            <w:r>
              <w:t>LOS/NLOS classification</w:t>
            </w:r>
          </w:p>
        </w:tc>
        <w:tc>
          <w:tcPr>
            <w:tcW w:w="1871" w:type="dxa"/>
            <w:vAlign w:val="center"/>
          </w:tcPr>
          <w:p w14:paraId="7242C1F3" w14:textId="77777777" w:rsidR="00AA744A" w:rsidRDefault="00944D31">
            <w:pPr>
              <w:pStyle w:val="TAC"/>
            </w:pPr>
            <w:r>
              <w:t>LOS/NLOS classification</w:t>
            </w:r>
          </w:p>
        </w:tc>
        <w:tc>
          <w:tcPr>
            <w:tcW w:w="1871" w:type="dxa"/>
            <w:vAlign w:val="center"/>
          </w:tcPr>
          <w:p w14:paraId="061779C6" w14:textId="77777777" w:rsidR="00AA744A" w:rsidRDefault="00944D31">
            <w:pPr>
              <w:pStyle w:val="TAC"/>
            </w:pPr>
            <w:r>
              <w:t>LOS/NLOS classification</w:t>
            </w:r>
          </w:p>
        </w:tc>
        <w:tc>
          <w:tcPr>
            <w:tcW w:w="1871" w:type="dxa"/>
            <w:vAlign w:val="center"/>
          </w:tcPr>
          <w:p w14:paraId="4DA74306" w14:textId="77777777" w:rsidR="00AA744A" w:rsidRDefault="00944D31">
            <w:pPr>
              <w:pStyle w:val="TAC"/>
            </w:pPr>
            <w:r>
              <w:t>LOS/NLOS classification</w:t>
            </w:r>
          </w:p>
        </w:tc>
      </w:tr>
    </w:tbl>
    <w:p w14:paraId="694EA3E5" w14:textId="77777777" w:rsidR="00AA744A" w:rsidRDefault="00AA744A"/>
    <w:tbl>
      <w:tblPr>
        <w:tblW w:w="984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871"/>
        <w:gridCol w:w="1871"/>
        <w:gridCol w:w="1871"/>
        <w:gridCol w:w="1871"/>
      </w:tblGrid>
      <w:tr w:rsidR="00AA744A" w14:paraId="6FC477A5" w14:textId="77777777">
        <w:trPr>
          <w:trHeight w:val="462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8F27298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1871" w:type="dxa"/>
            <w:vAlign w:val="center"/>
          </w:tcPr>
          <w:p w14:paraId="5822E1FF" w14:textId="77777777" w:rsidR="00AA744A" w:rsidRDefault="00944D31">
            <w:pPr>
              <w:pStyle w:val="TAH"/>
            </w:pPr>
            <w:r>
              <w:t>Case 17, InF-SH,</w:t>
            </w:r>
          </w:p>
          <w:p w14:paraId="4D44D6FE" w14:textId="77777777" w:rsidR="00AA744A" w:rsidRDefault="00944D31">
            <w:pPr>
              <w:pStyle w:val="TAH"/>
            </w:pPr>
            <w:r>
              <w:t>FR1, UL-TDOA</w:t>
            </w:r>
          </w:p>
        </w:tc>
        <w:tc>
          <w:tcPr>
            <w:tcW w:w="1871" w:type="dxa"/>
            <w:vAlign w:val="center"/>
          </w:tcPr>
          <w:p w14:paraId="64F8A291" w14:textId="77777777" w:rsidR="00AA744A" w:rsidRDefault="00944D31">
            <w:pPr>
              <w:pStyle w:val="TAH"/>
            </w:pPr>
            <w:r>
              <w:t>Case 18, InF-DH,</w:t>
            </w:r>
          </w:p>
          <w:p w14:paraId="31817BC7" w14:textId="77777777" w:rsidR="00AA744A" w:rsidRDefault="00944D31">
            <w:pPr>
              <w:pStyle w:val="TAH"/>
            </w:pPr>
            <w:r>
              <w:t>FR1, UL-TDOA</w:t>
            </w:r>
          </w:p>
        </w:tc>
        <w:tc>
          <w:tcPr>
            <w:tcW w:w="1871" w:type="dxa"/>
            <w:vAlign w:val="center"/>
          </w:tcPr>
          <w:p w14:paraId="4F7658BC" w14:textId="77777777" w:rsidR="00AA744A" w:rsidRDefault="00944D31">
            <w:pPr>
              <w:pStyle w:val="TAH"/>
            </w:pPr>
            <w:r>
              <w:t>Case 19, InF-SH,</w:t>
            </w:r>
          </w:p>
          <w:p w14:paraId="0A36FD2A" w14:textId="77777777" w:rsidR="00AA744A" w:rsidRDefault="00944D31">
            <w:pPr>
              <w:pStyle w:val="TAH"/>
            </w:pPr>
            <w:r>
              <w:t>FR2, UL-TDOA</w:t>
            </w:r>
          </w:p>
        </w:tc>
        <w:tc>
          <w:tcPr>
            <w:tcW w:w="1871" w:type="dxa"/>
            <w:vAlign w:val="center"/>
          </w:tcPr>
          <w:p w14:paraId="7A9AF811" w14:textId="77777777" w:rsidR="00AA744A" w:rsidRDefault="00944D31">
            <w:pPr>
              <w:pStyle w:val="TAH"/>
            </w:pPr>
            <w:r>
              <w:t>Case 20, InF-DH,</w:t>
            </w:r>
          </w:p>
          <w:p w14:paraId="262B8CC7" w14:textId="77777777" w:rsidR="00AA744A" w:rsidRDefault="00944D31">
            <w:pPr>
              <w:pStyle w:val="TAH"/>
            </w:pPr>
            <w:r>
              <w:t>FR2, UL-TDOA</w:t>
            </w:r>
          </w:p>
        </w:tc>
      </w:tr>
      <w:tr w:rsidR="00AA744A" w14:paraId="5DB68052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F2EEE79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1871" w:type="dxa"/>
            <w:vAlign w:val="center"/>
          </w:tcPr>
          <w:p w14:paraId="267F89C6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05D54767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6220DF0E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221A1579" w14:textId="77777777" w:rsidR="00AA744A" w:rsidRDefault="00944D31">
            <w:pPr>
              <w:pStyle w:val="TAC"/>
            </w:pPr>
            <w:r>
              <w:t>Baseline</w:t>
            </w:r>
          </w:p>
        </w:tc>
      </w:tr>
      <w:tr w:rsidR="00AA744A" w14:paraId="053CDD7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D65C0ED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1871" w:type="dxa"/>
            <w:vAlign w:val="center"/>
          </w:tcPr>
          <w:p w14:paraId="03A71699" w14:textId="77777777" w:rsidR="00AA744A" w:rsidRDefault="00944D31">
            <w:pPr>
              <w:pStyle w:val="TAC"/>
            </w:pPr>
            <w:r>
              <w:t>3.5 GHz</w:t>
            </w:r>
          </w:p>
        </w:tc>
        <w:tc>
          <w:tcPr>
            <w:tcW w:w="1871" w:type="dxa"/>
            <w:vAlign w:val="center"/>
          </w:tcPr>
          <w:p w14:paraId="3C1A9E89" w14:textId="77777777" w:rsidR="00AA744A" w:rsidRDefault="00944D31">
            <w:pPr>
              <w:pStyle w:val="TAC"/>
            </w:pPr>
            <w:r>
              <w:t>3.5 GHz</w:t>
            </w:r>
          </w:p>
        </w:tc>
        <w:tc>
          <w:tcPr>
            <w:tcW w:w="1871" w:type="dxa"/>
            <w:vAlign w:val="center"/>
          </w:tcPr>
          <w:p w14:paraId="6440B506" w14:textId="77777777" w:rsidR="00AA744A" w:rsidRDefault="00944D31">
            <w:pPr>
              <w:pStyle w:val="TAC"/>
            </w:pPr>
            <w:r>
              <w:t>28 GHz</w:t>
            </w:r>
          </w:p>
        </w:tc>
        <w:tc>
          <w:tcPr>
            <w:tcW w:w="1871" w:type="dxa"/>
            <w:vAlign w:val="center"/>
          </w:tcPr>
          <w:p w14:paraId="216D9D6B" w14:textId="77777777" w:rsidR="00AA744A" w:rsidRDefault="00944D31">
            <w:pPr>
              <w:pStyle w:val="TAC"/>
            </w:pPr>
            <w:r>
              <w:t>28 GHz</w:t>
            </w:r>
          </w:p>
        </w:tc>
      </w:tr>
      <w:tr w:rsidR="00AA744A" w14:paraId="2EFE237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B094F5D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1871" w:type="dxa"/>
            <w:vAlign w:val="center"/>
          </w:tcPr>
          <w:p w14:paraId="7F36658B" w14:textId="77777777" w:rsidR="00AA744A" w:rsidRDefault="00944D31">
            <w:pPr>
              <w:pStyle w:val="TAC"/>
            </w:pPr>
            <w:r>
              <w:t>30 kHz</w:t>
            </w:r>
          </w:p>
        </w:tc>
        <w:tc>
          <w:tcPr>
            <w:tcW w:w="1871" w:type="dxa"/>
            <w:vAlign w:val="center"/>
          </w:tcPr>
          <w:p w14:paraId="64E27FA1" w14:textId="77777777" w:rsidR="00AA744A" w:rsidRDefault="00944D31">
            <w:pPr>
              <w:pStyle w:val="TAC"/>
            </w:pPr>
            <w:r>
              <w:t>30 kHz</w:t>
            </w:r>
          </w:p>
        </w:tc>
        <w:tc>
          <w:tcPr>
            <w:tcW w:w="1871" w:type="dxa"/>
            <w:vAlign w:val="center"/>
          </w:tcPr>
          <w:p w14:paraId="60472053" w14:textId="77777777" w:rsidR="00AA744A" w:rsidRDefault="00944D31">
            <w:pPr>
              <w:pStyle w:val="TAC"/>
            </w:pPr>
            <w:r>
              <w:t>120 kHz</w:t>
            </w:r>
          </w:p>
        </w:tc>
        <w:tc>
          <w:tcPr>
            <w:tcW w:w="1871" w:type="dxa"/>
            <w:vAlign w:val="center"/>
          </w:tcPr>
          <w:p w14:paraId="23AFEC04" w14:textId="77777777" w:rsidR="00AA744A" w:rsidRDefault="00944D31">
            <w:pPr>
              <w:pStyle w:val="TAC"/>
            </w:pPr>
            <w:r>
              <w:t>120 kHz</w:t>
            </w:r>
          </w:p>
        </w:tc>
      </w:tr>
      <w:tr w:rsidR="00AA744A" w14:paraId="283AFE2B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6A2F659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1871" w:type="dxa"/>
            <w:vAlign w:val="center"/>
          </w:tcPr>
          <w:p w14:paraId="14D1B30A" w14:textId="77777777" w:rsidR="00AA744A" w:rsidRDefault="00944D31">
            <w:pPr>
              <w:pStyle w:val="TAC"/>
            </w:pPr>
            <w:r>
              <w:t>100 MHz</w:t>
            </w:r>
          </w:p>
        </w:tc>
        <w:tc>
          <w:tcPr>
            <w:tcW w:w="1871" w:type="dxa"/>
            <w:vAlign w:val="center"/>
          </w:tcPr>
          <w:p w14:paraId="4BCE4007" w14:textId="77777777" w:rsidR="00AA744A" w:rsidRDefault="00944D31">
            <w:pPr>
              <w:pStyle w:val="TAC"/>
            </w:pPr>
            <w:r>
              <w:t>100 MHz</w:t>
            </w:r>
          </w:p>
        </w:tc>
        <w:tc>
          <w:tcPr>
            <w:tcW w:w="1871" w:type="dxa"/>
            <w:vAlign w:val="center"/>
          </w:tcPr>
          <w:p w14:paraId="427B2BA1" w14:textId="77777777" w:rsidR="00AA744A" w:rsidRDefault="00944D31">
            <w:pPr>
              <w:pStyle w:val="TAC"/>
            </w:pPr>
            <w:r>
              <w:t>400 MHz</w:t>
            </w:r>
          </w:p>
        </w:tc>
        <w:tc>
          <w:tcPr>
            <w:tcW w:w="1871" w:type="dxa"/>
            <w:vAlign w:val="center"/>
          </w:tcPr>
          <w:p w14:paraId="0A458639" w14:textId="77777777" w:rsidR="00AA744A" w:rsidRDefault="00944D31">
            <w:pPr>
              <w:pStyle w:val="TAC"/>
            </w:pPr>
            <w:r>
              <w:t>400 MHz</w:t>
            </w:r>
          </w:p>
        </w:tc>
      </w:tr>
      <w:tr w:rsidR="00AA744A" w14:paraId="76EC27FF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A3579B4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1871" w:type="dxa"/>
            <w:vAlign w:val="center"/>
          </w:tcPr>
          <w:p w14:paraId="708AF688" w14:textId="77777777" w:rsidR="00AA744A" w:rsidRDefault="00944D31">
            <w:pPr>
              <w:pStyle w:val="TAC"/>
            </w:pPr>
            <w:r>
              <w:t>UL SRS: Comb-2</w:t>
            </w:r>
          </w:p>
        </w:tc>
        <w:tc>
          <w:tcPr>
            <w:tcW w:w="1871" w:type="dxa"/>
            <w:vAlign w:val="center"/>
          </w:tcPr>
          <w:p w14:paraId="1E20C142" w14:textId="77777777" w:rsidR="00AA744A" w:rsidRDefault="00944D31">
            <w:pPr>
              <w:pStyle w:val="TAC"/>
            </w:pPr>
            <w:r>
              <w:t>UL SRS: Comb-2</w:t>
            </w:r>
          </w:p>
        </w:tc>
        <w:tc>
          <w:tcPr>
            <w:tcW w:w="1871" w:type="dxa"/>
            <w:vAlign w:val="center"/>
          </w:tcPr>
          <w:p w14:paraId="69A2D292" w14:textId="77777777" w:rsidR="00AA744A" w:rsidRDefault="00944D31">
            <w:pPr>
              <w:pStyle w:val="TAC"/>
            </w:pPr>
            <w:r>
              <w:t>UL SRS: Comb-2</w:t>
            </w:r>
          </w:p>
        </w:tc>
        <w:tc>
          <w:tcPr>
            <w:tcW w:w="1871" w:type="dxa"/>
            <w:vAlign w:val="center"/>
          </w:tcPr>
          <w:p w14:paraId="267523D3" w14:textId="77777777" w:rsidR="00AA744A" w:rsidRDefault="00944D31">
            <w:pPr>
              <w:pStyle w:val="TAC"/>
            </w:pPr>
            <w:r>
              <w:t>UL SRS: Comb-2</w:t>
            </w:r>
          </w:p>
        </w:tc>
      </w:tr>
      <w:tr w:rsidR="00AA744A" w14:paraId="17EB6F37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CC75360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65D67FE3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1871" w:type="dxa"/>
            <w:vAlign w:val="center"/>
          </w:tcPr>
          <w:p w14:paraId="70F50486" w14:textId="77777777" w:rsidR="00AA744A" w:rsidRDefault="00944D31">
            <w:pPr>
              <w:pStyle w:val="TAC"/>
            </w:pPr>
            <w:r>
              <w:t>UL SRS: single port</w:t>
            </w:r>
          </w:p>
        </w:tc>
        <w:tc>
          <w:tcPr>
            <w:tcW w:w="1871" w:type="dxa"/>
            <w:vAlign w:val="center"/>
          </w:tcPr>
          <w:p w14:paraId="02BB7973" w14:textId="77777777" w:rsidR="00AA744A" w:rsidRDefault="00944D31">
            <w:pPr>
              <w:pStyle w:val="TAC"/>
            </w:pPr>
            <w:r>
              <w:t>UL SRS: single port</w:t>
            </w:r>
          </w:p>
        </w:tc>
        <w:tc>
          <w:tcPr>
            <w:tcW w:w="1871" w:type="dxa"/>
            <w:vAlign w:val="center"/>
          </w:tcPr>
          <w:p w14:paraId="6D2EF27D" w14:textId="77777777" w:rsidR="00AA744A" w:rsidRDefault="00944D31">
            <w:pPr>
              <w:pStyle w:val="TAC"/>
            </w:pPr>
            <w:r>
              <w:t>UL SRS: single port</w:t>
            </w:r>
          </w:p>
        </w:tc>
        <w:tc>
          <w:tcPr>
            <w:tcW w:w="1871" w:type="dxa"/>
            <w:vAlign w:val="center"/>
          </w:tcPr>
          <w:p w14:paraId="3D198AB7" w14:textId="77777777" w:rsidR="00AA744A" w:rsidRDefault="00944D31">
            <w:pPr>
              <w:pStyle w:val="TAC"/>
            </w:pPr>
            <w:r>
              <w:t>UL SRS: single port</w:t>
            </w:r>
          </w:p>
        </w:tc>
      </w:tr>
      <w:tr w:rsidR="00AA744A" w14:paraId="0CA1E67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E165790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1871" w:type="dxa"/>
            <w:vAlign w:val="center"/>
          </w:tcPr>
          <w:p w14:paraId="7A2A0D32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3A4927DB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238ADD98" w14:textId="77777777" w:rsidR="00AA744A" w:rsidRDefault="00944D31">
            <w:pPr>
              <w:pStyle w:val="TAC"/>
            </w:pPr>
            <w:r>
              <w:t>3</w:t>
            </w:r>
          </w:p>
        </w:tc>
        <w:tc>
          <w:tcPr>
            <w:tcW w:w="1871" w:type="dxa"/>
            <w:vAlign w:val="center"/>
          </w:tcPr>
          <w:p w14:paraId="2163CC50" w14:textId="77777777" w:rsidR="00AA744A" w:rsidRDefault="00944D31">
            <w:pPr>
              <w:pStyle w:val="TAC"/>
            </w:pPr>
            <w:r>
              <w:t>3</w:t>
            </w:r>
          </w:p>
        </w:tc>
      </w:tr>
      <w:tr w:rsidR="00AA744A" w14:paraId="738DE506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A132F0F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1871" w:type="dxa"/>
            <w:vAlign w:val="center"/>
          </w:tcPr>
          <w:p w14:paraId="0D012566" w14:textId="77777777" w:rsidR="00AA744A" w:rsidRDefault="00944D31">
            <w:pPr>
              <w:pStyle w:val="TAC"/>
            </w:pPr>
            <w:r>
              <w:t>UL SRS: 1 symbol</w:t>
            </w:r>
          </w:p>
        </w:tc>
        <w:tc>
          <w:tcPr>
            <w:tcW w:w="1871" w:type="dxa"/>
            <w:vAlign w:val="center"/>
          </w:tcPr>
          <w:p w14:paraId="00047075" w14:textId="77777777" w:rsidR="00AA744A" w:rsidRDefault="00944D31">
            <w:pPr>
              <w:pStyle w:val="TAC"/>
            </w:pPr>
            <w:r>
              <w:t>UL SRS: 1 symbol</w:t>
            </w:r>
          </w:p>
        </w:tc>
        <w:tc>
          <w:tcPr>
            <w:tcW w:w="1871" w:type="dxa"/>
            <w:vAlign w:val="center"/>
          </w:tcPr>
          <w:p w14:paraId="455AE709" w14:textId="77777777" w:rsidR="00AA744A" w:rsidRDefault="00944D31">
            <w:pPr>
              <w:pStyle w:val="TAC"/>
            </w:pPr>
            <w:r>
              <w:t>UL SRS: 1 symbol</w:t>
            </w:r>
          </w:p>
        </w:tc>
        <w:tc>
          <w:tcPr>
            <w:tcW w:w="1871" w:type="dxa"/>
            <w:vAlign w:val="center"/>
          </w:tcPr>
          <w:p w14:paraId="4B5E1664" w14:textId="77777777" w:rsidR="00AA744A" w:rsidRDefault="00944D31">
            <w:pPr>
              <w:pStyle w:val="TAC"/>
            </w:pPr>
            <w:r>
              <w:t>UL SRS: 1 symbol</w:t>
            </w:r>
          </w:p>
        </w:tc>
      </w:tr>
      <w:tr w:rsidR="00AA744A" w14:paraId="63446A9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5980A32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1871" w:type="dxa"/>
            <w:vAlign w:val="center"/>
          </w:tcPr>
          <w:p w14:paraId="54CBF31C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2F3A55EF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6BFF86B7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44E012F7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53C2AB8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2B91889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1871" w:type="dxa"/>
            <w:vAlign w:val="center"/>
          </w:tcPr>
          <w:p w14:paraId="21EF3423" w14:textId="77777777" w:rsidR="00AA744A" w:rsidRDefault="00944D31">
            <w:pPr>
              <w:pStyle w:val="TAC"/>
            </w:pPr>
            <w:r>
              <w:t>UL SRS: 3 dB</w:t>
            </w:r>
          </w:p>
        </w:tc>
        <w:tc>
          <w:tcPr>
            <w:tcW w:w="1871" w:type="dxa"/>
            <w:vAlign w:val="center"/>
          </w:tcPr>
          <w:p w14:paraId="70AFD98F" w14:textId="77777777" w:rsidR="00AA744A" w:rsidRDefault="00944D31">
            <w:pPr>
              <w:pStyle w:val="TAC"/>
            </w:pPr>
            <w:r>
              <w:t>UL SRS: 3 dB</w:t>
            </w:r>
          </w:p>
        </w:tc>
        <w:tc>
          <w:tcPr>
            <w:tcW w:w="1871" w:type="dxa"/>
            <w:vAlign w:val="center"/>
          </w:tcPr>
          <w:p w14:paraId="253A41A8" w14:textId="77777777" w:rsidR="00AA744A" w:rsidRDefault="00944D31">
            <w:pPr>
              <w:pStyle w:val="TAC"/>
            </w:pPr>
            <w:r>
              <w:t>UL SRS: 3 dB</w:t>
            </w:r>
          </w:p>
        </w:tc>
        <w:tc>
          <w:tcPr>
            <w:tcW w:w="1871" w:type="dxa"/>
            <w:vAlign w:val="center"/>
          </w:tcPr>
          <w:p w14:paraId="46F58380" w14:textId="77777777" w:rsidR="00AA744A" w:rsidRDefault="00944D31">
            <w:pPr>
              <w:pStyle w:val="TAC"/>
            </w:pPr>
            <w:r>
              <w:t>UL SRS: 3 dB</w:t>
            </w:r>
          </w:p>
        </w:tc>
      </w:tr>
      <w:tr w:rsidR="00AA744A" w14:paraId="75B4A0E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E3C2932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1871" w:type="dxa"/>
            <w:vAlign w:val="center"/>
          </w:tcPr>
          <w:p w14:paraId="15054F5D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07C2615B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471D86DF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52CBF64C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6F0E491E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D8E3303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1871" w:type="dxa"/>
            <w:vAlign w:val="center"/>
          </w:tcPr>
          <w:p w14:paraId="4347B343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30B4DB85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2556506A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7B57B6D7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2627A50E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217FD36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1871" w:type="dxa"/>
            <w:vAlign w:val="center"/>
          </w:tcPr>
          <w:p w14:paraId="3D59B717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35D1C938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4C213758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3155082E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</w:tr>
      <w:tr w:rsidR="00AA744A" w14:paraId="62A6D8E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9F3C37B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1871" w:type="dxa"/>
            <w:vAlign w:val="center"/>
          </w:tcPr>
          <w:p w14:paraId="779F24C4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2F52604D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06452F6F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2739776A" w14:textId="77777777" w:rsidR="00AA744A" w:rsidRDefault="00944D31">
            <w:pPr>
              <w:pStyle w:val="TAC"/>
            </w:pPr>
            <w:r>
              <w:t>Taylor series</w:t>
            </w:r>
          </w:p>
        </w:tc>
      </w:tr>
      <w:tr w:rsidR="00AA744A" w14:paraId="0DFA9503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5DCD783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1871" w:type="dxa"/>
            <w:vAlign w:val="center"/>
          </w:tcPr>
          <w:p w14:paraId="74448724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04016605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44B37DB2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34E9F220" w14:textId="77777777" w:rsidR="00AA744A" w:rsidRDefault="00944D31">
            <w:pPr>
              <w:pStyle w:val="TAC"/>
            </w:pPr>
            <w:r>
              <w:t>Ideal synchronization</w:t>
            </w:r>
          </w:p>
        </w:tc>
      </w:tr>
      <w:tr w:rsidR="00AA744A" w14:paraId="0EAE464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1335055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1871" w:type="dxa"/>
            <w:vAlign w:val="center"/>
          </w:tcPr>
          <w:p w14:paraId="089DA838" w14:textId="77777777" w:rsidR="00AA744A" w:rsidRDefault="00944D31">
            <w:pPr>
              <w:pStyle w:val="TAC"/>
            </w:pPr>
            <w:r>
              <w:t>No timing calibration error</w:t>
            </w:r>
          </w:p>
        </w:tc>
        <w:tc>
          <w:tcPr>
            <w:tcW w:w="1871" w:type="dxa"/>
            <w:vAlign w:val="center"/>
          </w:tcPr>
          <w:p w14:paraId="234B2FEE" w14:textId="77777777" w:rsidR="00AA744A" w:rsidRDefault="00944D31">
            <w:pPr>
              <w:pStyle w:val="TAC"/>
            </w:pPr>
            <w:r>
              <w:t>No timing calibration error</w:t>
            </w:r>
          </w:p>
        </w:tc>
        <w:tc>
          <w:tcPr>
            <w:tcW w:w="1871" w:type="dxa"/>
            <w:vAlign w:val="center"/>
          </w:tcPr>
          <w:p w14:paraId="167A9129" w14:textId="77777777" w:rsidR="00AA744A" w:rsidRDefault="00944D31">
            <w:pPr>
              <w:pStyle w:val="TAC"/>
            </w:pPr>
            <w:r>
              <w:t>No timing calibration error</w:t>
            </w:r>
          </w:p>
        </w:tc>
        <w:tc>
          <w:tcPr>
            <w:tcW w:w="1871" w:type="dxa"/>
            <w:vAlign w:val="center"/>
          </w:tcPr>
          <w:p w14:paraId="771F813F" w14:textId="77777777" w:rsidR="00AA744A" w:rsidRDefault="00944D31">
            <w:pPr>
              <w:pStyle w:val="TAC"/>
            </w:pPr>
            <w:r>
              <w:t>No timing calibration error</w:t>
            </w:r>
          </w:p>
        </w:tc>
      </w:tr>
      <w:tr w:rsidR="00AA744A" w14:paraId="567CF539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ECBA78D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1871" w:type="dxa"/>
            <w:vAlign w:val="center"/>
          </w:tcPr>
          <w:p w14:paraId="75E7B32C" w14:textId="77777777" w:rsidR="00AA744A" w:rsidRDefault="00944D31">
            <w:pPr>
              <w:pStyle w:val="TAC"/>
            </w:pPr>
            <w:r>
              <w:t>No Tx/Rx beam sweeping</w:t>
            </w:r>
          </w:p>
        </w:tc>
        <w:tc>
          <w:tcPr>
            <w:tcW w:w="1871" w:type="dxa"/>
            <w:vAlign w:val="center"/>
          </w:tcPr>
          <w:p w14:paraId="54D18EDA" w14:textId="77777777" w:rsidR="00AA744A" w:rsidRDefault="00944D31">
            <w:pPr>
              <w:pStyle w:val="TAC"/>
            </w:pPr>
            <w:r>
              <w:t>No Tx/Rx beam sweeping</w:t>
            </w:r>
          </w:p>
        </w:tc>
        <w:tc>
          <w:tcPr>
            <w:tcW w:w="1871" w:type="dxa"/>
            <w:vAlign w:val="center"/>
          </w:tcPr>
          <w:p w14:paraId="06622262" w14:textId="77777777" w:rsidR="00AA744A" w:rsidRDefault="00944D31">
            <w:pPr>
              <w:pStyle w:val="TAC"/>
            </w:pPr>
            <w:r>
              <w:t>Rx beam sweeping</w:t>
            </w:r>
          </w:p>
        </w:tc>
        <w:tc>
          <w:tcPr>
            <w:tcW w:w="1871" w:type="dxa"/>
            <w:vAlign w:val="center"/>
          </w:tcPr>
          <w:p w14:paraId="7DCDAD44" w14:textId="77777777" w:rsidR="00AA744A" w:rsidRDefault="00944D31">
            <w:pPr>
              <w:pStyle w:val="TAC"/>
            </w:pPr>
            <w:r>
              <w:t>Rx beam sweeping</w:t>
            </w:r>
          </w:p>
        </w:tc>
      </w:tr>
      <w:tr w:rsidR="00AA744A" w14:paraId="51A4982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2D87EBA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1871" w:type="dxa"/>
            <w:vAlign w:val="center"/>
          </w:tcPr>
          <w:p w14:paraId="16825215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20939F10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5A49DB76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5E7535FA" w14:textId="77777777" w:rsidR="00AA744A" w:rsidRDefault="00944D31">
            <w:pPr>
              <w:pStyle w:val="TAC"/>
            </w:pPr>
            <w:r>
              <w:t>Single Tx port</w:t>
            </w:r>
          </w:p>
        </w:tc>
      </w:tr>
      <w:tr w:rsidR="00AA744A" w14:paraId="0818DF3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26EE6D1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1871" w:type="dxa"/>
            <w:vAlign w:val="center"/>
          </w:tcPr>
          <w:p w14:paraId="6399AC0D" w14:textId="77777777" w:rsidR="00AA744A" w:rsidRDefault="00944D31">
            <w:pPr>
              <w:pStyle w:val="TAC"/>
            </w:pPr>
            <w:r>
              <w:t>LOS/NLOS classification</w:t>
            </w:r>
          </w:p>
        </w:tc>
        <w:tc>
          <w:tcPr>
            <w:tcW w:w="1871" w:type="dxa"/>
            <w:vAlign w:val="center"/>
          </w:tcPr>
          <w:p w14:paraId="196A5D8B" w14:textId="77777777" w:rsidR="00AA744A" w:rsidRDefault="00944D31">
            <w:pPr>
              <w:pStyle w:val="TAC"/>
            </w:pPr>
            <w:r>
              <w:t>LOS/NLOS classification</w:t>
            </w:r>
          </w:p>
        </w:tc>
        <w:tc>
          <w:tcPr>
            <w:tcW w:w="1871" w:type="dxa"/>
            <w:vAlign w:val="center"/>
          </w:tcPr>
          <w:p w14:paraId="209369C6" w14:textId="77777777" w:rsidR="00AA744A" w:rsidRDefault="00944D31">
            <w:pPr>
              <w:pStyle w:val="TAC"/>
            </w:pPr>
            <w:r>
              <w:t>LOS/NLOS classification</w:t>
            </w:r>
          </w:p>
        </w:tc>
        <w:tc>
          <w:tcPr>
            <w:tcW w:w="1871" w:type="dxa"/>
            <w:vAlign w:val="center"/>
          </w:tcPr>
          <w:p w14:paraId="524DA752" w14:textId="77777777" w:rsidR="00AA744A" w:rsidRDefault="00944D31">
            <w:pPr>
              <w:pStyle w:val="TAC"/>
            </w:pPr>
            <w:r>
              <w:t>LOS/NLOS classification</w:t>
            </w:r>
          </w:p>
        </w:tc>
      </w:tr>
    </w:tbl>
    <w:p w14:paraId="3D370B94" w14:textId="77777777" w:rsidR="00AA744A" w:rsidRDefault="00AA744A"/>
    <w:tbl>
      <w:tblPr>
        <w:tblW w:w="984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871"/>
        <w:gridCol w:w="1871"/>
        <w:gridCol w:w="1871"/>
        <w:gridCol w:w="1871"/>
      </w:tblGrid>
      <w:tr w:rsidR="00AA744A" w14:paraId="72B506BC" w14:textId="77777777">
        <w:trPr>
          <w:trHeight w:val="462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3C41020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1871" w:type="dxa"/>
            <w:vAlign w:val="center"/>
          </w:tcPr>
          <w:p w14:paraId="13AB498F" w14:textId="77777777" w:rsidR="00AA744A" w:rsidRDefault="00944D31">
            <w:pPr>
              <w:pStyle w:val="TAH"/>
            </w:pPr>
            <w:r>
              <w:t>Case 21, InF-SH,</w:t>
            </w:r>
          </w:p>
          <w:p w14:paraId="2D31B3B0" w14:textId="77777777" w:rsidR="00AA744A" w:rsidRDefault="00944D31">
            <w:pPr>
              <w:pStyle w:val="TAH"/>
            </w:pPr>
            <w:r>
              <w:t>FR1, Multi-RTT</w:t>
            </w:r>
          </w:p>
        </w:tc>
        <w:tc>
          <w:tcPr>
            <w:tcW w:w="1871" w:type="dxa"/>
            <w:vAlign w:val="center"/>
          </w:tcPr>
          <w:p w14:paraId="66C73E60" w14:textId="77777777" w:rsidR="00AA744A" w:rsidRDefault="00944D31">
            <w:pPr>
              <w:pStyle w:val="TAH"/>
            </w:pPr>
            <w:r>
              <w:t>Case 22, InF-DH,</w:t>
            </w:r>
          </w:p>
          <w:p w14:paraId="04B0E81B" w14:textId="77777777" w:rsidR="00AA744A" w:rsidRDefault="00944D31">
            <w:pPr>
              <w:pStyle w:val="TAH"/>
            </w:pPr>
            <w:r>
              <w:t>FR1, Multi-RTT</w:t>
            </w:r>
          </w:p>
        </w:tc>
        <w:tc>
          <w:tcPr>
            <w:tcW w:w="1871" w:type="dxa"/>
            <w:vAlign w:val="center"/>
          </w:tcPr>
          <w:p w14:paraId="11C5179F" w14:textId="77777777" w:rsidR="00AA744A" w:rsidRDefault="00944D31">
            <w:pPr>
              <w:pStyle w:val="TAH"/>
            </w:pPr>
            <w:r>
              <w:t>Case 23, InF-SH,</w:t>
            </w:r>
          </w:p>
          <w:p w14:paraId="5127F0FF" w14:textId="77777777" w:rsidR="00AA744A" w:rsidRDefault="00944D31">
            <w:pPr>
              <w:pStyle w:val="TAH"/>
            </w:pPr>
            <w:r>
              <w:t>FR2, Multi-RTT</w:t>
            </w:r>
          </w:p>
        </w:tc>
        <w:tc>
          <w:tcPr>
            <w:tcW w:w="1871" w:type="dxa"/>
            <w:vAlign w:val="center"/>
          </w:tcPr>
          <w:p w14:paraId="0455565C" w14:textId="77777777" w:rsidR="00AA744A" w:rsidRDefault="00944D31">
            <w:pPr>
              <w:pStyle w:val="TAH"/>
            </w:pPr>
            <w:r>
              <w:t>Case 24, InF-DH,</w:t>
            </w:r>
          </w:p>
          <w:p w14:paraId="58DEB43A" w14:textId="77777777" w:rsidR="00AA744A" w:rsidRDefault="00944D31">
            <w:pPr>
              <w:pStyle w:val="TAH"/>
            </w:pPr>
            <w:r>
              <w:t>FR2, Multi-RTT</w:t>
            </w:r>
          </w:p>
        </w:tc>
      </w:tr>
      <w:tr w:rsidR="00AA744A" w14:paraId="106F5E1F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5D04931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1871" w:type="dxa"/>
            <w:vAlign w:val="center"/>
          </w:tcPr>
          <w:p w14:paraId="4294B00C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5D328EA1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7796A142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68B55AF5" w14:textId="77777777" w:rsidR="00AA744A" w:rsidRDefault="00944D31">
            <w:pPr>
              <w:pStyle w:val="TAC"/>
            </w:pPr>
            <w:r>
              <w:t>Baseline</w:t>
            </w:r>
          </w:p>
        </w:tc>
      </w:tr>
      <w:tr w:rsidR="00AA744A" w14:paraId="08BC2770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B7A7B12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1871" w:type="dxa"/>
            <w:vAlign w:val="center"/>
          </w:tcPr>
          <w:p w14:paraId="44D010AB" w14:textId="77777777" w:rsidR="00AA744A" w:rsidRDefault="00944D31">
            <w:pPr>
              <w:pStyle w:val="TAC"/>
            </w:pPr>
            <w:r>
              <w:t>3.5 GHz</w:t>
            </w:r>
          </w:p>
        </w:tc>
        <w:tc>
          <w:tcPr>
            <w:tcW w:w="1871" w:type="dxa"/>
            <w:vAlign w:val="center"/>
          </w:tcPr>
          <w:p w14:paraId="7D1C539F" w14:textId="77777777" w:rsidR="00AA744A" w:rsidRDefault="00944D31">
            <w:pPr>
              <w:pStyle w:val="TAC"/>
            </w:pPr>
            <w:r>
              <w:t>3.5 GHz</w:t>
            </w:r>
          </w:p>
        </w:tc>
        <w:tc>
          <w:tcPr>
            <w:tcW w:w="1871" w:type="dxa"/>
            <w:vAlign w:val="center"/>
          </w:tcPr>
          <w:p w14:paraId="42C1035B" w14:textId="77777777" w:rsidR="00AA744A" w:rsidRDefault="00944D31">
            <w:pPr>
              <w:pStyle w:val="TAC"/>
            </w:pPr>
            <w:r>
              <w:t>28 GHz</w:t>
            </w:r>
          </w:p>
        </w:tc>
        <w:tc>
          <w:tcPr>
            <w:tcW w:w="1871" w:type="dxa"/>
            <w:vAlign w:val="center"/>
          </w:tcPr>
          <w:p w14:paraId="01AA98FF" w14:textId="77777777" w:rsidR="00AA744A" w:rsidRDefault="00944D31">
            <w:pPr>
              <w:pStyle w:val="TAC"/>
            </w:pPr>
            <w:r>
              <w:t>28 GHz</w:t>
            </w:r>
          </w:p>
        </w:tc>
      </w:tr>
      <w:tr w:rsidR="00AA744A" w14:paraId="3C327D7F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5419B07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1871" w:type="dxa"/>
            <w:vAlign w:val="center"/>
          </w:tcPr>
          <w:p w14:paraId="30E533E0" w14:textId="77777777" w:rsidR="00AA744A" w:rsidRDefault="00944D31">
            <w:pPr>
              <w:pStyle w:val="TAC"/>
            </w:pPr>
            <w:r>
              <w:t>30 kHz</w:t>
            </w:r>
          </w:p>
        </w:tc>
        <w:tc>
          <w:tcPr>
            <w:tcW w:w="1871" w:type="dxa"/>
            <w:vAlign w:val="center"/>
          </w:tcPr>
          <w:p w14:paraId="6403E8E2" w14:textId="77777777" w:rsidR="00AA744A" w:rsidRDefault="00944D31">
            <w:pPr>
              <w:pStyle w:val="TAC"/>
            </w:pPr>
            <w:r>
              <w:t>30 kHz</w:t>
            </w:r>
          </w:p>
        </w:tc>
        <w:tc>
          <w:tcPr>
            <w:tcW w:w="1871" w:type="dxa"/>
            <w:vAlign w:val="center"/>
          </w:tcPr>
          <w:p w14:paraId="050A19C2" w14:textId="77777777" w:rsidR="00AA744A" w:rsidRDefault="00944D31">
            <w:pPr>
              <w:pStyle w:val="TAC"/>
            </w:pPr>
            <w:r>
              <w:t>120 kHz</w:t>
            </w:r>
          </w:p>
        </w:tc>
        <w:tc>
          <w:tcPr>
            <w:tcW w:w="1871" w:type="dxa"/>
            <w:vAlign w:val="center"/>
          </w:tcPr>
          <w:p w14:paraId="6F8AD5A1" w14:textId="77777777" w:rsidR="00AA744A" w:rsidRDefault="00944D31">
            <w:pPr>
              <w:pStyle w:val="TAC"/>
            </w:pPr>
            <w:r>
              <w:t>120 kHz</w:t>
            </w:r>
          </w:p>
        </w:tc>
      </w:tr>
      <w:tr w:rsidR="00AA744A" w14:paraId="53D1C71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8053C49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1871" w:type="dxa"/>
            <w:vAlign w:val="center"/>
          </w:tcPr>
          <w:p w14:paraId="7BE6C3D6" w14:textId="77777777" w:rsidR="00AA744A" w:rsidRDefault="00944D31">
            <w:pPr>
              <w:pStyle w:val="TAC"/>
            </w:pPr>
            <w:r>
              <w:t>100 MHz</w:t>
            </w:r>
          </w:p>
        </w:tc>
        <w:tc>
          <w:tcPr>
            <w:tcW w:w="1871" w:type="dxa"/>
            <w:vAlign w:val="center"/>
          </w:tcPr>
          <w:p w14:paraId="5EF3EABE" w14:textId="77777777" w:rsidR="00AA744A" w:rsidRDefault="00944D31">
            <w:pPr>
              <w:pStyle w:val="TAC"/>
            </w:pPr>
            <w:r>
              <w:t>100 MHz</w:t>
            </w:r>
          </w:p>
        </w:tc>
        <w:tc>
          <w:tcPr>
            <w:tcW w:w="1871" w:type="dxa"/>
            <w:vAlign w:val="center"/>
          </w:tcPr>
          <w:p w14:paraId="4E815A8E" w14:textId="77777777" w:rsidR="00AA744A" w:rsidRDefault="00944D31">
            <w:pPr>
              <w:pStyle w:val="TAC"/>
            </w:pPr>
            <w:r>
              <w:t>400 MHz</w:t>
            </w:r>
          </w:p>
        </w:tc>
        <w:tc>
          <w:tcPr>
            <w:tcW w:w="1871" w:type="dxa"/>
            <w:vAlign w:val="center"/>
          </w:tcPr>
          <w:p w14:paraId="537BEA21" w14:textId="77777777" w:rsidR="00AA744A" w:rsidRDefault="00944D31">
            <w:pPr>
              <w:pStyle w:val="TAC"/>
            </w:pPr>
            <w:r>
              <w:t>400 MHz</w:t>
            </w:r>
          </w:p>
        </w:tc>
      </w:tr>
      <w:tr w:rsidR="00AA744A" w14:paraId="5410086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1CF5B54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1871" w:type="dxa"/>
            <w:vAlign w:val="center"/>
          </w:tcPr>
          <w:p w14:paraId="7AEF722A" w14:textId="77777777" w:rsidR="00AA744A" w:rsidRDefault="00944D31">
            <w:pPr>
              <w:pStyle w:val="TAC"/>
            </w:pPr>
            <w:r>
              <w:t>DL PRS: Comb-2</w:t>
            </w:r>
          </w:p>
          <w:p w14:paraId="4EFBAE7E" w14:textId="77777777" w:rsidR="00AA744A" w:rsidRDefault="00944D31">
            <w:pPr>
              <w:pStyle w:val="TAC"/>
            </w:pPr>
            <w:r>
              <w:t>UL SRS: Comb-2</w:t>
            </w:r>
          </w:p>
        </w:tc>
        <w:tc>
          <w:tcPr>
            <w:tcW w:w="1871" w:type="dxa"/>
            <w:vAlign w:val="center"/>
          </w:tcPr>
          <w:p w14:paraId="2861EDB8" w14:textId="77777777" w:rsidR="00AA744A" w:rsidRDefault="00944D31">
            <w:pPr>
              <w:pStyle w:val="TAC"/>
            </w:pPr>
            <w:r>
              <w:t>DL PRS: Comb-2</w:t>
            </w:r>
          </w:p>
          <w:p w14:paraId="4FE96C6E" w14:textId="77777777" w:rsidR="00AA744A" w:rsidRDefault="00944D31">
            <w:pPr>
              <w:pStyle w:val="TAC"/>
            </w:pPr>
            <w:r>
              <w:t>UL SRS: Comb-2</w:t>
            </w:r>
          </w:p>
        </w:tc>
        <w:tc>
          <w:tcPr>
            <w:tcW w:w="1871" w:type="dxa"/>
            <w:vAlign w:val="center"/>
          </w:tcPr>
          <w:p w14:paraId="48F1A7D4" w14:textId="77777777" w:rsidR="00AA744A" w:rsidRDefault="00944D31">
            <w:pPr>
              <w:pStyle w:val="TAC"/>
            </w:pPr>
            <w:r>
              <w:t>DL PRS: Comb-2</w:t>
            </w:r>
          </w:p>
          <w:p w14:paraId="79C0511F" w14:textId="77777777" w:rsidR="00AA744A" w:rsidRDefault="00944D31">
            <w:pPr>
              <w:pStyle w:val="TAC"/>
            </w:pPr>
            <w:r>
              <w:t>UL SRS: Comb-2</w:t>
            </w:r>
          </w:p>
        </w:tc>
        <w:tc>
          <w:tcPr>
            <w:tcW w:w="1871" w:type="dxa"/>
            <w:vAlign w:val="center"/>
          </w:tcPr>
          <w:p w14:paraId="61F4FBAF" w14:textId="77777777" w:rsidR="00AA744A" w:rsidRDefault="00944D31">
            <w:pPr>
              <w:pStyle w:val="TAC"/>
            </w:pPr>
            <w:r>
              <w:t>DL PRS: Comb-2</w:t>
            </w:r>
          </w:p>
          <w:p w14:paraId="0E68584C" w14:textId="77777777" w:rsidR="00AA744A" w:rsidRDefault="00944D31">
            <w:pPr>
              <w:pStyle w:val="TAC"/>
            </w:pPr>
            <w:r>
              <w:t>UL SRS: Comb-2</w:t>
            </w:r>
          </w:p>
        </w:tc>
      </w:tr>
      <w:tr w:rsidR="00AA744A" w14:paraId="0CAFBABB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61FBC2E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0A82D2E2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1871" w:type="dxa"/>
            <w:vAlign w:val="center"/>
          </w:tcPr>
          <w:p w14:paraId="57E0D4FC" w14:textId="77777777" w:rsidR="00AA744A" w:rsidRDefault="00944D31">
            <w:pPr>
              <w:pStyle w:val="TAC"/>
            </w:pPr>
            <w:r>
              <w:t>DL PRS: single port</w:t>
            </w:r>
          </w:p>
          <w:p w14:paraId="675799D1" w14:textId="77777777" w:rsidR="00AA744A" w:rsidRDefault="00944D31">
            <w:pPr>
              <w:pStyle w:val="TAC"/>
            </w:pPr>
            <w:r>
              <w:t>UL SRS: single port</w:t>
            </w:r>
          </w:p>
        </w:tc>
        <w:tc>
          <w:tcPr>
            <w:tcW w:w="1871" w:type="dxa"/>
            <w:vAlign w:val="center"/>
          </w:tcPr>
          <w:p w14:paraId="26B4D1B3" w14:textId="77777777" w:rsidR="00AA744A" w:rsidRDefault="00944D31">
            <w:pPr>
              <w:pStyle w:val="TAC"/>
            </w:pPr>
            <w:r>
              <w:t>DL PRS: single port</w:t>
            </w:r>
          </w:p>
          <w:p w14:paraId="01DD93A7" w14:textId="77777777" w:rsidR="00AA744A" w:rsidRDefault="00944D31">
            <w:pPr>
              <w:pStyle w:val="TAC"/>
            </w:pPr>
            <w:r>
              <w:t>UL SRS: single port</w:t>
            </w:r>
          </w:p>
        </w:tc>
        <w:tc>
          <w:tcPr>
            <w:tcW w:w="1871" w:type="dxa"/>
            <w:vAlign w:val="center"/>
          </w:tcPr>
          <w:p w14:paraId="2C76160E" w14:textId="77777777" w:rsidR="00AA744A" w:rsidRDefault="00944D31">
            <w:pPr>
              <w:pStyle w:val="TAC"/>
            </w:pPr>
            <w:r>
              <w:t>DL PRS: single port</w:t>
            </w:r>
          </w:p>
          <w:p w14:paraId="4938ED41" w14:textId="77777777" w:rsidR="00AA744A" w:rsidRDefault="00944D31">
            <w:pPr>
              <w:pStyle w:val="TAC"/>
            </w:pPr>
            <w:r>
              <w:t>UL SRS: single port</w:t>
            </w:r>
          </w:p>
        </w:tc>
        <w:tc>
          <w:tcPr>
            <w:tcW w:w="1871" w:type="dxa"/>
            <w:vAlign w:val="center"/>
          </w:tcPr>
          <w:p w14:paraId="27F2C31C" w14:textId="77777777" w:rsidR="00AA744A" w:rsidRDefault="00944D31">
            <w:pPr>
              <w:pStyle w:val="TAC"/>
            </w:pPr>
            <w:r>
              <w:t>DL PRS: single port</w:t>
            </w:r>
          </w:p>
          <w:p w14:paraId="2733E39D" w14:textId="77777777" w:rsidR="00AA744A" w:rsidRDefault="00944D31">
            <w:pPr>
              <w:pStyle w:val="TAC"/>
            </w:pPr>
            <w:r>
              <w:t>UL SRS: single port</w:t>
            </w:r>
          </w:p>
        </w:tc>
      </w:tr>
      <w:tr w:rsidR="00AA744A" w14:paraId="57838AE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C9B505B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1871" w:type="dxa"/>
            <w:vAlign w:val="center"/>
          </w:tcPr>
          <w:p w14:paraId="7D668447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60ED9419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15576A1D" w14:textId="77777777" w:rsidR="00AA744A" w:rsidRDefault="00944D31">
            <w:pPr>
              <w:pStyle w:val="TAC"/>
            </w:pPr>
            <w:r>
              <w:t>3</w:t>
            </w:r>
          </w:p>
        </w:tc>
        <w:tc>
          <w:tcPr>
            <w:tcW w:w="1871" w:type="dxa"/>
            <w:vAlign w:val="center"/>
          </w:tcPr>
          <w:p w14:paraId="558E84A5" w14:textId="77777777" w:rsidR="00AA744A" w:rsidRDefault="00944D31">
            <w:pPr>
              <w:pStyle w:val="TAC"/>
            </w:pPr>
            <w:r>
              <w:t>3</w:t>
            </w:r>
          </w:p>
        </w:tc>
      </w:tr>
      <w:tr w:rsidR="00AA744A" w14:paraId="66C9DB3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C758FE5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1871" w:type="dxa"/>
            <w:vAlign w:val="center"/>
          </w:tcPr>
          <w:p w14:paraId="751E304F" w14:textId="77777777" w:rsidR="00AA744A" w:rsidRDefault="00944D31">
            <w:pPr>
              <w:pStyle w:val="TAC"/>
            </w:pPr>
            <w:r>
              <w:t>DL PRS: 2 symbols</w:t>
            </w:r>
          </w:p>
          <w:p w14:paraId="22304B1A" w14:textId="77777777" w:rsidR="00AA744A" w:rsidRDefault="00944D31">
            <w:pPr>
              <w:pStyle w:val="TAC"/>
            </w:pPr>
            <w:r>
              <w:t>UL SRS:1 symbol</w:t>
            </w:r>
          </w:p>
        </w:tc>
        <w:tc>
          <w:tcPr>
            <w:tcW w:w="1871" w:type="dxa"/>
            <w:vAlign w:val="center"/>
          </w:tcPr>
          <w:p w14:paraId="31BDD66C" w14:textId="77777777" w:rsidR="00AA744A" w:rsidRDefault="00944D31">
            <w:pPr>
              <w:pStyle w:val="TAC"/>
            </w:pPr>
            <w:r>
              <w:t>DL PRS: 2 symbols</w:t>
            </w:r>
          </w:p>
          <w:p w14:paraId="5AD7CCFE" w14:textId="77777777" w:rsidR="00AA744A" w:rsidRDefault="00944D31">
            <w:pPr>
              <w:pStyle w:val="TAC"/>
            </w:pPr>
            <w:r>
              <w:t>UL SRS:1 symbol</w:t>
            </w:r>
          </w:p>
        </w:tc>
        <w:tc>
          <w:tcPr>
            <w:tcW w:w="1871" w:type="dxa"/>
            <w:vAlign w:val="center"/>
          </w:tcPr>
          <w:p w14:paraId="23E00B5C" w14:textId="77777777" w:rsidR="00AA744A" w:rsidRDefault="00944D31">
            <w:pPr>
              <w:pStyle w:val="TAC"/>
            </w:pPr>
            <w:r>
              <w:t>DL PRS: 2 symbols</w:t>
            </w:r>
          </w:p>
          <w:p w14:paraId="65208F27" w14:textId="77777777" w:rsidR="00AA744A" w:rsidRDefault="00944D31">
            <w:pPr>
              <w:pStyle w:val="TAC"/>
            </w:pPr>
            <w:r>
              <w:t>UL SRS:1 symbol</w:t>
            </w:r>
          </w:p>
        </w:tc>
        <w:tc>
          <w:tcPr>
            <w:tcW w:w="1871" w:type="dxa"/>
            <w:vAlign w:val="center"/>
          </w:tcPr>
          <w:p w14:paraId="2D20B6FE" w14:textId="77777777" w:rsidR="00AA744A" w:rsidRDefault="00944D31">
            <w:pPr>
              <w:pStyle w:val="TAC"/>
            </w:pPr>
            <w:r>
              <w:t>DL PRS: 2 symbols</w:t>
            </w:r>
          </w:p>
          <w:p w14:paraId="5B18F05C" w14:textId="77777777" w:rsidR="00AA744A" w:rsidRDefault="00944D31">
            <w:pPr>
              <w:pStyle w:val="TAC"/>
            </w:pPr>
            <w:r>
              <w:t>UL SRS:1 symbol</w:t>
            </w:r>
          </w:p>
        </w:tc>
      </w:tr>
      <w:tr w:rsidR="00AA744A" w14:paraId="4D95AA29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8EB354D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1871" w:type="dxa"/>
            <w:vAlign w:val="center"/>
          </w:tcPr>
          <w:p w14:paraId="2268BBE4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26FCE967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4F92EA83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523B721D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5DC2040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1ADC8C1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1871" w:type="dxa"/>
            <w:vAlign w:val="center"/>
          </w:tcPr>
          <w:p w14:paraId="02FB5023" w14:textId="77777777" w:rsidR="00AA744A" w:rsidRDefault="00944D31">
            <w:pPr>
              <w:pStyle w:val="TAC"/>
            </w:pPr>
            <w:r>
              <w:t>DL PRS: 3 dB</w:t>
            </w:r>
          </w:p>
          <w:p w14:paraId="7E3DEEC8" w14:textId="77777777" w:rsidR="00AA744A" w:rsidRDefault="00944D31">
            <w:pPr>
              <w:pStyle w:val="TAC"/>
            </w:pPr>
            <w:r>
              <w:t>UL SRS: 3 dB</w:t>
            </w:r>
          </w:p>
        </w:tc>
        <w:tc>
          <w:tcPr>
            <w:tcW w:w="1871" w:type="dxa"/>
            <w:vAlign w:val="center"/>
          </w:tcPr>
          <w:p w14:paraId="28FE7BF8" w14:textId="77777777" w:rsidR="00AA744A" w:rsidRDefault="00944D31">
            <w:pPr>
              <w:pStyle w:val="TAC"/>
            </w:pPr>
            <w:r>
              <w:t>DL PRS: 3 dB</w:t>
            </w:r>
          </w:p>
          <w:p w14:paraId="45E69B1B" w14:textId="77777777" w:rsidR="00AA744A" w:rsidRDefault="00944D31">
            <w:pPr>
              <w:pStyle w:val="TAC"/>
            </w:pPr>
            <w:r>
              <w:t>UL SRS: 3 dB</w:t>
            </w:r>
          </w:p>
        </w:tc>
        <w:tc>
          <w:tcPr>
            <w:tcW w:w="1871" w:type="dxa"/>
            <w:vAlign w:val="center"/>
          </w:tcPr>
          <w:p w14:paraId="3AD9359F" w14:textId="77777777" w:rsidR="00AA744A" w:rsidRDefault="00944D31">
            <w:pPr>
              <w:pStyle w:val="TAC"/>
            </w:pPr>
            <w:r>
              <w:t>DL PRS: 3 dB</w:t>
            </w:r>
          </w:p>
          <w:p w14:paraId="39EAF44C" w14:textId="77777777" w:rsidR="00AA744A" w:rsidRDefault="00944D31">
            <w:pPr>
              <w:pStyle w:val="TAC"/>
            </w:pPr>
            <w:r>
              <w:t>UL SRS: 3 dB</w:t>
            </w:r>
          </w:p>
        </w:tc>
        <w:tc>
          <w:tcPr>
            <w:tcW w:w="1871" w:type="dxa"/>
            <w:vAlign w:val="center"/>
          </w:tcPr>
          <w:p w14:paraId="05AAD1CB" w14:textId="77777777" w:rsidR="00AA744A" w:rsidRDefault="00944D31">
            <w:pPr>
              <w:pStyle w:val="TAC"/>
            </w:pPr>
            <w:r>
              <w:t>DL PRS: 3 dB</w:t>
            </w:r>
          </w:p>
          <w:p w14:paraId="053F057B" w14:textId="77777777" w:rsidR="00AA744A" w:rsidRDefault="00944D31">
            <w:pPr>
              <w:pStyle w:val="TAC"/>
            </w:pPr>
            <w:r>
              <w:t>UL SRS: 3 dB</w:t>
            </w:r>
          </w:p>
        </w:tc>
      </w:tr>
      <w:tr w:rsidR="00AA744A" w14:paraId="1D7D5A27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7210077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1871" w:type="dxa"/>
            <w:vAlign w:val="center"/>
          </w:tcPr>
          <w:p w14:paraId="481BCE77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6DCC812C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59845BEF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45C7CFD8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0EBDCF9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CF844FC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1871" w:type="dxa"/>
            <w:vAlign w:val="center"/>
          </w:tcPr>
          <w:p w14:paraId="0B7B67F1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184F4DB6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35650BB2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007E7792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0034A462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2D1AC80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1871" w:type="dxa"/>
            <w:vAlign w:val="center"/>
          </w:tcPr>
          <w:p w14:paraId="60D364E8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28D2F588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40222B16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79DBCC2C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</w:tr>
      <w:tr w:rsidR="00AA744A" w14:paraId="67716746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E92E265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1871" w:type="dxa"/>
            <w:vAlign w:val="center"/>
          </w:tcPr>
          <w:p w14:paraId="64042FA2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0FA43425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29711E33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73A04B30" w14:textId="77777777" w:rsidR="00AA744A" w:rsidRDefault="00944D31">
            <w:pPr>
              <w:pStyle w:val="TAC"/>
            </w:pPr>
            <w:r>
              <w:t>Taylor series</w:t>
            </w:r>
          </w:p>
        </w:tc>
      </w:tr>
      <w:tr w:rsidR="00AA744A" w14:paraId="1E4AFAC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493C592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1871" w:type="dxa"/>
            <w:vAlign w:val="center"/>
          </w:tcPr>
          <w:p w14:paraId="340F1D0D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42DA393D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48D2B7DF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56E4B044" w14:textId="77777777" w:rsidR="00AA744A" w:rsidRDefault="00944D31">
            <w:pPr>
              <w:pStyle w:val="TAC"/>
            </w:pPr>
            <w:r>
              <w:t>Ideal synchronization</w:t>
            </w:r>
          </w:p>
        </w:tc>
      </w:tr>
      <w:tr w:rsidR="00AA744A" w14:paraId="6C2BB04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D8317C8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1871" w:type="dxa"/>
            <w:vAlign w:val="center"/>
          </w:tcPr>
          <w:p w14:paraId="693420AE" w14:textId="77777777" w:rsidR="00AA744A" w:rsidRDefault="00944D31">
            <w:pPr>
              <w:pStyle w:val="TAC"/>
            </w:pPr>
            <w:r>
              <w:t>No timing calibration error</w:t>
            </w:r>
          </w:p>
        </w:tc>
        <w:tc>
          <w:tcPr>
            <w:tcW w:w="1871" w:type="dxa"/>
            <w:vAlign w:val="center"/>
          </w:tcPr>
          <w:p w14:paraId="0FD6A8ED" w14:textId="77777777" w:rsidR="00AA744A" w:rsidRDefault="00944D31">
            <w:pPr>
              <w:pStyle w:val="TAC"/>
            </w:pPr>
            <w:r>
              <w:t>No timing calibration error</w:t>
            </w:r>
          </w:p>
        </w:tc>
        <w:tc>
          <w:tcPr>
            <w:tcW w:w="1871" w:type="dxa"/>
            <w:vAlign w:val="center"/>
          </w:tcPr>
          <w:p w14:paraId="391B4D49" w14:textId="77777777" w:rsidR="00AA744A" w:rsidRDefault="00944D31">
            <w:pPr>
              <w:pStyle w:val="TAC"/>
            </w:pPr>
            <w:r>
              <w:t>No timing calibration error</w:t>
            </w:r>
          </w:p>
        </w:tc>
        <w:tc>
          <w:tcPr>
            <w:tcW w:w="1871" w:type="dxa"/>
            <w:vAlign w:val="center"/>
          </w:tcPr>
          <w:p w14:paraId="6770C468" w14:textId="77777777" w:rsidR="00AA744A" w:rsidRDefault="00944D31">
            <w:pPr>
              <w:pStyle w:val="TAC"/>
            </w:pPr>
            <w:r>
              <w:t>No timing calibration error</w:t>
            </w:r>
          </w:p>
        </w:tc>
      </w:tr>
      <w:tr w:rsidR="00AA744A" w14:paraId="650BA9CC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316A693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1871" w:type="dxa"/>
            <w:vAlign w:val="center"/>
          </w:tcPr>
          <w:p w14:paraId="77014F4F" w14:textId="77777777" w:rsidR="00AA744A" w:rsidRDefault="00944D31">
            <w:pPr>
              <w:pStyle w:val="TAC"/>
            </w:pPr>
            <w:r>
              <w:t>No Tx/Rx beam sweeping</w:t>
            </w:r>
          </w:p>
        </w:tc>
        <w:tc>
          <w:tcPr>
            <w:tcW w:w="1871" w:type="dxa"/>
            <w:vAlign w:val="center"/>
          </w:tcPr>
          <w:p w14:paraId="084C77D9" w14:textId="77777777" w:rsidR="00AA744A" w:rsidRDefault="00944D31">
            <w:pPr>
              <w:pStyle w:val="TAC"/>
            </w:pPr>
            <w:r>
              <w:t>No Tx/Rx beam sweeping</w:t>
            </w:r>
          </w:p>
        </w:tc>
        <w:tc>
          <w:tcPr>
            <w:tcW w:w="1871" w:type="dxa"/>
            <w:vAlign w:val="center"/>
          </w:tcPr>
          <w:p w14:paraId="789E73E7" w14:textId="77777777" w:rsidR="00AA744A" w:rsidRDefault="00944D31">
            <w:pPr>
              <w:pStyle w:val="TAC"/>
            </w:pPr>
            <w:r>
              <w:t>DL PRS: Tx beam sweeping</w:t>
            </w:r>
          </w:p>
          <w:p w14:paraId="71D16E55" w14:textId="77777777" w:rsidR="00AA744A" w:rsidRDefault="00944D31">
            <w:pPr>
              <w:pStyle w:val="TAC"/>
            </w:pPr>
            <w:r>
              <w:t>UL SRS: Rx beam sweeping</w:t>
            </w:r>
          </w:p>
        </w:tc>
        <w:tc>
          <w:tcPr>
            <w:tcW w:w="1871" w:type="dxa"/>
            <w:vAlign w:val="center"/>
          </w:tcPr>
          <w:p w14:paraId="0A82B82E" w14:textId="77777777" w:rsidR="00AA744A" w:rsidRDefault="00944D31">
            <w:pPr>
              <w:pStyle w:val="TAC"/>
            </w:pPr>
            <w:r>
              <w:t>DL PRS: Tx beam sweeping</w:t>
            </w:r>
          </w:p>
          <w:p w14:paraId="53E07595" w14:textId="77777777" w:rsidR="00AA744A" w:rsidRDefault="00944D31">
            <w:pPr>
              <w:pStyle w:val="TAC"/>
            </w:pPr>
            <w:r>
              <w:t>UL SRS: Rx beam sweeping</w:t>
            </w:r>
          </w:p>
        </w:tc>
      </w:tr>
      <w:tr w:rsidR="00AA744A" w14:paraId="50A73DB2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B7DDAB1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1871" w:type="dxa"/>
            <w:vAlign w:val="center"/>
          </w:tcPr>
          <w:p w14:paraId="763B7B22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62EFC874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23E9E2C8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5EADE7EC" w14:textId="77777777" w:rsidR="00AA744A" w:rsidRDefault="00944D31">
            <w:pPr>
              <w:pStyle w:val="TAC"/>
            </w:pPr>
            <w:r>
              <w:t>Single Tx port</w:t>
            </w:r>
          </w:p>
        </w:tc>
      </w:tr>
      <w:tr w:rsidR="00AA744A" w14:paraId="7DF39083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AF6C442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1871" w:type="dxa"/>
            <w:vAlign w:val="center"/>
          </w:tcPr>
          <w:p w14:paraId="27D3F5B7" w14:textId="77777777" w:rsidR="00AA744A" w:rsidRDefault="00944D31">
            <w:pPr>
              <w:pStyle w:val="TAC"/>
            </w:pPr>
            <w:r>
              <w:t>LOS/NLOS classification</w:t>
            </w:r>
          </w:p>
        </w:tc>
        <w:tc>
          <w:tcPr>
            <w:tcW w:w="1871" w:type="dxa"/>
            <w:vAlign w:val="center"/>
          </w:tcPr>
          <w:p w14:paraId="098629E0" w14:textId="77777777" w:rsidR="00AA744A" w:rsidRDefault="00944D31">
            <w:pPr>
              <w:pStyle w:val="TAC"/>
            </w:pPr>
            <w:r>
              <w:t>LOS/NLOS classification</w:t>
            </w:r>
          </w:p>
        </w:tc>
        <w:tc>
          <w:tcPr>
            <w:tcW w:w="1871" w:type="dxa"/>
            <w:vAlign w:val="center"/>
          </w:tcPr>
          <w:p w14:paraId="7B013948" w14:textId="77777777" w:rsidR="00AA744A" w:rsidRDefault="00944D31">
            <w:pPr>
              <w:pStyle w:val="TAC"/>
            </w:pPr>
            <w:r>
              <w:t>LOS/NLOS classification</w:t>
            </w:r>
          </w:p>
        </w:tc>
        <w:tc>
          <w:tcPr>
            <w:tcW w:w="1871" w:type="dxa"/>
            <w:vAlign w:val="center"/>
          </w:tcPr>
          <w:p w14:paraId="78FF8739" w14:textId="77777777" w:rsidR="00AA744A" w:rsidRDefault="00944D31">
            <w:pPr>
              <w:pStyle w:val="TAC"/>
            </w:pPr>
            <w:r>
              <w:t>LOS/NLOS classification</w:t>
            </w:r>
          </w:p>
        </w:tc>
      </w:tr>
    </w:tbl>
    <w:p w14:paraId="03FBE6B5" w14:textId="77777777" w:rsidR="00AA744A" w:rsidRDefault="00AA744A"/>
    <w:tbl>
      <w:tblPr>
        <w:tblW w:w="984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871"/>
        <w:gridCol w:w="1871"/>
        <w:gridCol w:w="1871"/>
        <w:gridCol w:w="1871"/>
      </w:tblGrid>
      <w:tr w:rsidR="00AA744A" w14:paraId="63569953" w14:textId="77777777">
        <w:trPr>
          <w:trHeight w:val="462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1CE5DA1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1871" w:type="dxa"/>
            <w:vAlign w:val="center"/>
          </w:tcPr>
          <w:p w14:paraId="14EAEC51" w14:textId="77777777" w:rsidR="00AA744A" w:rsidRDefault="00944D31">
            <w:pPr>
              <w:pStyle w:val="TAH"/>
            </w:pPr>
            <w:r>
              <w:t>Case 25, InF-SH,</w:t>
            </w:r>
          </w:p>
          <w:p w14:paraId="13789899" w14:textId="77777777" w:rsidR="00AA744A" w:rsidRDefault="00944D31">
            <w:pPr>
              <w:pStyle w:val="TAH"/>
            </w:pPr>
            <w:r>
              <w:t>FR1, Multi-RTT+ vertical AoA</w:t>
            </w:r>
          </w:p>
        </w:tc>
        <w:tc>
          <w:tcPr>
            <w:tcW w:w="1871" w:type="dxa"/>
            <w:vAlign w:val="center"/>
          </w:tcPr>
          <w:p w14:paraId="1482EFC4" w14:textId="77777777" w:rsidR="00AA744A" w:rsidRDefault="00944D31">
            <w:pPr>
              <w:pStyle w:val="TAH"/>
            </w:pPr>
            <w:r>
              <w:t>Case 26, InF-DH,</w:t>
            </w:r>
          </w:p>
          <w:p w14:paraId="7E34DEEF" w14:textId="77777777" w:rsidR="00AA744A" w:rsidRDefault="00944D31">
            <w:pPr>
              <w:pStyle w:val="TAH"/>
            </w:pPr>
            <w:r>
              <w:t>FR1, Multi-RTT+ vertical AoA</w:t>
            </w:r>
          </w:p>
        </w:tc>
        <w:tc>
          <w:tcPr>
            <w:tcW w:w="1871" w:type="dxa"/>
            <w:vAlign w:val="center"/>
          </w:tcPr>
          <w:p w14:paraId="4D596186" w14:textId="77777777" w:rsidR="00AA744A" w:rsidRDefault="00944D31">
            <w:pPr>
              <w:pStyle w:val="TAH"/>
            </w:pPr>
            <w:r>
              <w:t>Case 27, InF-SH,</w:t>
            </w:r>
          </w:p>
          <w:p w14:paraId="78FF1E54" w14:textId="77777777" w:rsidR="00AA744A" w:rsidRDefault="00944D31">
            <w:pPr>
              <w:pStyle w:val="TAH"/>
            </w:pPr>
            <w:r>
              <w:t>FR2, Multi-RTT+ vertical AoA</w:t>
            </w:r>
          </w:p>
        </w:tc>
        <w:tc>
          <w:tcPr>
            <w:tcW w:w="1871" w:type="dxa"/>
            <w:vAlign w:val="center"/>
          </w:tcPr>
          <w:p w14:paraId="6E3B75BF" w14:textId="77777777" w:rsidR="00AA744A" w:rsidRDefault="00944D31">
            <w:pPr>
              <w:pStyle w:val="TAH"/>
            </w:pPr>
            <w:r>
              <w:t>Case 28, InF-DH,</w:t>
            </w:r>
          </w:p>
          <w:p w14:paraId="7A211CB1" w14:textId="77777777" w:rsidR="00AA744A" w:rsidRDefault="00944D31">
            <w:pPr>
              <w:pStyle w:val="TAH"/>
            </w:pPr>
            <w:r>
              <w:t>FR2, Multi-RTT+ vertical AoA</w:t>
            </w:r>
          </w:p>
        </w:tc>
      </w:tr>
      <w:tr w:rsidR="00AA744A" w14:paraId="168255DB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C44FC11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1871" w:type="dxa"/>
            <w:vAlign w:val="center"/>
          </w:tcPr>
          <w:p w14:paraId="4D86D5C4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48C3A5E1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14BF953D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14CCF93D" w14:textId="77777777" w:rsidR="00AA744A" w:rsidRDefault="00944D31">
            <w:pPr>
              <w:pStyle w:val="TAC"/>
            </w:pPr>
            <w:r>
              <w:t>Baseline</w:t>
            </w:r>
          </w:p>
        </w:tc>
      </w:tr>
      <w:tr w:rsidR="00AA744A" w14:paraId="147E06E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1246AFB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1871" w:type="dxa"/>
            <w:vAlign w:val="center"/>
          </w:tcPr>
          <w:p w14:paraId="0D28F069" w14:textId="77777777" w:rsidR="00AA744A" w:rsidRDefault="00944D31">
            <w:pPr>
              <w:pStyle w:val="TAC"/>
            </w:pPr>
            <w:r>
              <w:t>3.5 GHz</w:t>
            </w:r>
          </w:p>
        </w:tc>
        <w:tc>
          <w:tcPr>
            <w:tcW w:w="1871" w:type="dxa"/>
            <w:vAlign w:val="center"/>
          </w:tcPr>
          <w:p w14:paraId="769B9BB9" w14:textId="77777777" w:rsidR="00AA744A" w:rsidRDefault="00944D31">
            <w:pPr>
              <w:pStyle w:val="TAC"/>
            </w:pPr>
            <w:r>
              <w:t>3.5 GHz</w:t>
            </w:r>
          </w:p>
        </w:tc>
        <w:tc>
          <w:tcPr>
            <w:tcW w:w="1871" w:type="dxa"/>
            <w:vAlign w:val="center"/>
          </w:tcPr>
          <w:p w14:paraId="4AB1EF28" w14:textId="77777777" w:rsidR="00AA744A" w:rsidRDefault="00944D31">
            <w:pPr>
              <w:pStyle w:val="TAC"/>
            </w:pPr>
            <w:r>
              <w:t>28 GHz</w:t>
            </w:r>
          </w:p>
        </w:tc>
        <w:tc>
          <w:tcPr>
            <w:tcW w:w="1871" w:type="dxa"/>
            <w:vAlign w:val="center"/>
          </w:tcPr>
          <w:p w14:paraId="2730C18D" w14:textId="77777777" w:rsidR="00AA744A" w:rsidRDefault="00944D31">
            <w:pPr>
              <w:pStyle w:val="TAC"/>
            </w:pPr>
            <w:r>
              <w:t>28 GHz</w:t>
            </w:r>
          </w:p>
        </w:tc>
      </w:tr>
      <w:tr w:rsidR="00AA744A" w14:paraId="46707E70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1DBAD1A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1871" w:type="dxa"/>
            <w:vAlign w:val="center"/>
          </w:tcPr>
          <w:p w14:paraId="238C887A" w14:textId="77777777" w:rsidR="00AA744A" w:rsidRDefault="00944D31">
            <w:pPr>
              <w:pStyle w:val="TAC"/>
            </w:pPr>
            <w:r>
              <w:t>30 kHz</w:t>
            </w:r>
          </w:p>
        </w:tc>
        <w:tc>
          <w:tcPr>
            <w:tcW w:w="1871" w:type="dxa"/>
            <w:vAlign w:val="center"/>
          </w:tcPr>
          <w:p w14:paraId="615C757A" w14:textId="77777777" w:rsidR="00AA744A" w:rsidRDefault="00944D31">
            <w:pPr>
              <w:pStyle w:val="TAC"/>
            </w:pPr>
            <w:r>
              <w:t>30 kHz</w:t>
            </w:r>
          </w:p>
        </w:tc>
        <w:tc>
          <w:tcPr>
            <w:tcW w:w="1871" w:type="dxa"/>
            <w:vAlign w:val="center"/>
          </w:tcPr>
          <w:p w14:paraId="3313BC43" w14:textId="77777777" w:rsidR="00AA744A" w:rsidRDefault="00944D31">
            <w:pPr>
              <w:pStyle w:val="TAC"/>
            </w:pPr>
            <w:r>
              <w:t>120 kHz</w:t>
            </w:r>
          </w:p>
        </w:tc>
        <w:tc>
          <w:tcPr>
            <w:tcW w:w="1871" w:type="dxa"/>
            <w:vAlign w:val="center"/>
          </w:tcPr>
          <w:p w14:paraId="172A223F" w14:textId="77777777" w:rsidR="00AA744A" w:rsidRDefault="00944D31">
            <w:pPr>
              <w:pStyle w:val="TAC"/>
            </w:pPr>
            <w:r>
              <w:t>120 kHz</w:t>
            </w:r>
          </w:p>
        </w:tc>
      </w:tr>
      <w:tr w:rsidR="00AA744A" w14:paraId="30E0AF7C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4AF6753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1871" w:type="dxa"/>
            <w:vAlign w:val="center"/>
          </w:tcPr>
          <w:p w14:paraId="381BD6C9" w14:textId="77777777" w:rsidR="00AA744A" w:rsidRDefault="00944D31">
            <w:pPr>
              <w:pStyle w:val="TAC"/>
            </w:pPr>
            <w:r>
              <w:t>100 MHz</w:t>
            </w:r>
          </w:p>
        </w:tc>
        <w:tc>
          <w:tcPr>
            <w:tcW w:w="1871" w:type="dxa"/>
            <w:vAlign w:val="center"/>
          </w:tcPr>
          <w:p w14:paraId="1F0BAB9F" w14:textId="77777777" w:rsidR="00AA744A" w:rsidRDefault="00944D31">
            <w:pPr>
              <w:pStyle w:val="TAC"/>
            </w:pPr>
            <w:r>
              <w:t>100 MHz</w:t>
            </w:r>
          </w:p>
        </w:tc>
        <w:tc>
          <w:tcPr>
            <w:tcW w:w="1871" w:type="dxa"/>
            <w:vAlign w:val="center"/>
          </w:tcPr>
          <w:p w14:paraId="1DC3BAFF" w14:textId="77777777" w:rsidR="00AA744A" w:rsidRDefault="00944D31">
            <w:pPr>
              <w:pStyle w:val="TAC"/>
            </w:pPr>
            <w:r>
              <w:t>400 MHz</w:t>
            </w:r>
          </w:p>
        </w:tc>
        <w:tc>
          <w:tcPr>
            <w:tcW w:w="1871" w:type="dxa"/>
            <w:vAlign w:val="center"/>
          </w:tcPr>
          <w:p w14:paraId="78E98001" w14:textId="77777777" w:rsidR="00AA744A" w:rsidRDefault="00944D31">
            <w:pPr>
              <w:pStyle w:val="TAC"/>
            </w:pPr>
            <w:r>
              <w:t>400 MHz</w:t>
            </w:r>
          </w:p>
        </w:tc>
      </w:tr>
      <w:tr w:rsidR="00AA744A" w14:paraId="2FA5F826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6B8EB1C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1871" w:type="dxa"/>
            <w:vAlign w:val="center"/>
          </w:tcPr>
          <w:p w14:paraId="6F205A73" w14:textId="77777777" w:rsidR="00AA744A" w:rsidRDefault="00944D31">
            <w:pPr>
              <w:pStyle w:val="TAC"/>
            </w:pPr>
            <w:r>
              <w:t>DL PRS: Comb-2</w:t>
            </w:r>
          </w:p>
          <w:p w14:paraId="473AE058" w14:textId="77777777" w:rsidR="00AA744A" w:rsidRDefault="00944D31">
            <w:pPr>
              <w:pStyle w:val="TAC"/>
            </w:pPr>
            <w:r>
              <w:t>UL SRS: Comb-2</w:t>
            </w:r>
          </w:p>
        </w:tc>
        <w:tc>
          <w:tcPr>
            <w:tcW w:w="1871" w:type="dxa"/>
            <w:vAlign w:val="center"/>
          </w:tcPr>
          <w:p w14:paraId="38BD5F78" w14:textId="77777777" w:rsidR="00AA744A" w:rsidRDefault="00944D31">
            <w:pPr>
              <w:pStyle w:val="TAC"/>
            </w:pPr>
            <w:r>
              <w:t>DL PRS: Comb-2</w:t>
            </w:r>
          </w:p>
          <w:p w14:paraId="54044DB8" w14:textId="77777777" w:rsidR="00AA744A" w:rsidRDefault="00944D31">
            <w:pPr>
              <w:pStyle w:val="TAC"/>
            </w:pPr>
            <w:r>
              <w:t>UL SRS: Comb-2</w:t>
            </w:r>
          </w:p>
        </w:tc>
        <w:tc>
          <w:tcPr>
            <w:tcW w:w="1871" w:type="dxa"/>
            <w:vAlign w:val="center"/>
          </w:tcPr>
          <w:p w14:paraId="44265E7D" w14:textId="77777777" w:rsidR="00AA744A" w:rsidRDefault="00944D31">
            <w:pPr>
              <w:pStyle w:val="TAC"/>
            </w:pPr>
            <w:r>
              <w:t>DL PRS: Comb-2</w:t>
            </w:r>
          </w:p>
          <w:p w14:paraId="0F03C8AA" w14:textId="77777777" w:rsidR="00AA744A" w:rsidRDefault="00944D31">
            <w:pPr>
              <w:pStyle w:val="TAC"/>
            </w:pPr>
            <w:r>
              <w:t>UL SRS: Comb-2</w:t>
            </w:r>
          </w:p>
        </w:tc>
        <w:tc>
          <w:tcPr>
            <w:tcW w:w="1871" w:type="dxa"/>
            <w:vAlign w:val="center"/>
          </w:tcPr>
          <w:p w14:paraId="1F35E0C6" w14:textId="77777777" w:rsidR="00AA744A" w:rsidRDefault="00944D31">
            <w:pPr>
              <w:pStyle w:val="TAC"/>
            </w:pPr>
            <w:r>
              <w:t>DL PRS: Comb-2</w:t>
            </w:r>
          </w:p>
          <w:p w14:paraId="70FCDC8D" w14:textId="77777777" w:rsidR="00AA744A" w:rsidRDefault="00944D31">
            <w:pPr>
              <w:pStyle w:val="TAC"/>
            </w:pPr>
            <w:r>
              <w:t>UL SRS: Comb-2</w:t>
            </w:r>
          </w:p>
        </w:tc>
      </w:tr>
      <w:tr w:rsidR="00AA744A" w14:paraId="4714DCBF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D2D8514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2656F761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1871" w:type="dxa"/>
            <w:vAlign w:val="center"/>
          </w:tcPr>
          <w:p w14:paraId="715D1708" w14:textId="77777777" w:rsidR="00AA744A" w:rsidRDefault="00944D31">
            <w:pPr>
              <w:pStyle w:val="TAC"/>
            </w:pPr>
            <w:r>
              <w:t>DL PRS: single port</w:t>
            </w:r>
          </w:p>
          <w:p w14:paraId="1B498319" w14:textId="77777777" w:rsidR="00AA744A" w:rsidRDefault="00944D31">
            <w:pPr>
              <w:pStyle w:val="TAC"/>
            </w:pPr>
            <w:r>
              <w:t>UL SRS: single port</w:t>
            </w:r>
          </w:p>
        </w:tc>
        <w:tc>
          <w:tcPr>
            <w:tcW w:w="1871" w:type="dxa"/>
            <w:vAlign w:val="center"/>
          </w:tcPr>
          <w:p w14:paraId="6E370CDA" w14:textId="77777777" w:rsidR="00AA744A" w:rsidRDefault="00944D31">
            <w:pPr>
              <w:pStyle w:val="TAC"/>
            </w:pPr>
            <w:r>
              <w:t>DL PRS: single port</w:t>
            </w:r>
          </w:p>
          <w:p w14:paraId="50F4FEEE" w14:textId="77777777" w:rsidR="00AA744A" w:rsidRDefault="00944D31">
            <w:pPr>
              <w:pStyle w:val="TAC"/>
            </w:pPr>
            <w:r>
              <w:t>UL SRS: single port</w:t>
            </w:r>
          </w:p>
        </w:tc>
        <w:tc>
          <w:tcPr>
            <w:tcW w:w="1871" w:type="dxa"/>
            <w:vAlign w:val="center"/>
          </w:tcPr>
          <w:p w14:paraId="61E4D47D" w14:textId="77777777" w:rsidR="00AA744A" w:rsidRDefault="00944D31">
            <w:pPr>
              <w:pStyle w:val="TAC"/>
            </w:pPr>
            <w:r>
              <w:t>DL PRS: single port</w:t>
            </w:r>
          </w:p>
          <w:p w14:paraId="22B8AC0F" w14:textId="77777777" w:rsidR="00AA744A" w:rsidRDefault="00944D31">
            <w:pPr>
              <w:pStyle w:val="TAC"/>
            </w:pPr>
            <w:r>
              <w:t>UL SRS: single port</w:t>
            </w:r>
          </w:p>
        </w:tc>
        <w:tc>
          <w:tcPr>
            <w:tcW w:w="1871" w:type="dxa"/>
            <w:vAlign w:val="center"/>
          </w:tcPr>
          <w:p w14:paraId="21AD7D77" w14:textId="77777777" w:rsidR="00AA744A" w:rsidRDefault="00944D31">
            <w:pPr>
              <w:pStyle w:val="TAC"/>
            </w:pPr>
            <w:r>
              <w:t>DL PRS: single port</w:t>
            </w:r>
          </w:p>
          <w:p w14:paraId="17B2F2AF" w14:textId="77777777" w:rsidR="00AA744A" w:rsidRDefault="00944D31">
            <w:pPr>
              <w:pStyle w:val="TAC"/>
            </w:pPr>
            <w:r>
              <w:t>UL SRS: single port</w:t>
            </w:r>
          </w:p>
        </w:tc>
      </w:tr>
      <w:tr w:rsidR="00AA744A" w14:paraId="2B80A44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6655592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1871" w:type="dxa"/>
            <w:vAlign w:val="center"/>
          </w:tcPr>
          <w:p w14:paraId="78906EC5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57F66643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22BE0B5B" w14:textId="77777777" w:rsidR="00AA744A" w:rsidRDefault="00944D31">
            <w:pPr>
              <w:pStyle w:val="TAC"/>
            </w:pPr>
            <w:r>
              <w:t>3</w:t>
            </w:r>
          </w:p>
        </w:tc>
        <w:tc>
          <w:tcPr>
            <w:tcW w:w="1871" w:type="dxa"/>
            <w:vAlign w:val="center"/>
          </w:tcPr>
          <w:p w14:paraId="6FC674ED" w14:textId="77777777" w:rsidR="00AA744A" w:rsidRDefault="00944D31">
            <w:pPr>
              <w:pStyle w:val="TAC"/>
            </w:pPr>
            <w:r>
              <w:t>3</w:t>
            </w:r>
          </w:p>
        </w:tc>
      </w:tr>
      <w:tr w:rsidR="00AA744A" w14:paraId="251DC9B7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12A2AB5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1871" w:type="dxa"/>
            <w:vAlign w:val="center"/>
          </w:tcPr>
          <w:p w14:paraId="49B5141B" w14:textId="77777777" w:rsidR="00AA744A" w:rsidRDefault="00944D31">
            <w:pPr>
              <w:pStyle w:val="TAC"/>
            </w:pPr>
            <w:r>
              <w:t>DL PRS: 2 symbols</w:t>
            </w:r>
          </w:p>
          <w:p w14:paraId="42D12C0C" w14:textId="77777777" w:rsidR="00AA744A" w:rsidRDefault="00944D31">
            <w:pPr>
              <w:pStyle w:val="TAC"/>
            </w:pPr>
            <w:r>
              <w:t>UL SRS:1 symbol</w:t>
            </w:r>
          </w:p>
        </w:tc>
        <w:tc>
          <w:tcPr>
            <w:tcW w:w="1871" w:type="dxa"/>
            <w:vAlign w:val="center"/>
          </w:tcPr>
          <w:p w14:paraId="6D939E4D" w14:textId="77777777" w:rsidR="00AA744A" w:rsidRDefault="00944D31">
            <w:pPr>
              <w:pStyle w:val="TAC"/>
            </w:pPr>
            <w:r>
              <w:t>DL PRS: 2 symbols</w:t>
            </w:r>
          </w:p>
          <w:p w14:paraId="532CD6EC" w14:textId="77777777" w:rsidR="00AA744A" w:rsidRDefault="00944D31">
            <w:pPr>
              <w:pStyle w:val="TAC"/>
            </w:pPr>
            <w:r>
              <w:t>UL SRS:1 symbol</w:t>
            </w:r>
          </w:p>
        </w:tc>
        <w:tc>
          <w:tcPr>
            <w:tcW w:w="1871" w:type="dxa"/>
            <w:vAlign w:val="center"/>
          </w:tcPr>
          <w:p w14:paraId="7A3E0BC0" w14:textId="77777777" w:rsidR="00AA744A" w:rsidRDefault="00944D31">
            <w:pPr>
              <w:pStyle w:val="TAC"/>
            </w:pPr>
            <w:r>
              <w:t>DL PRS: 2 symbols</w:t>
            </w:r>
          </w:p>
          <w:p w14:paraId="3955B3CB" w14:textId="77777777" w:rsidR="00AA744A" w:rsidRDefault="00944D31">
            <w:pPr>
              <w:pStyle w:val="TAC"/>
            </w:pPr>
            <w:r>
              <w:t>UL SRS:1 symbol</w:t>
            </w:r>
          </w:p>
        </w:tc>
        <w:tc>
          <w:tcPr>
            <w:tcW w:w="1871" w:type="dxa"/>
            <w:vAlign w:val="center"/>
          </w:tcPr>
          <w:p w14:paraId="27DF5414" w14:textId="77777777" w:rsidR="00AA744A" w:rsidRDefault="00944D31">
            <w:pPr>
              <w:pStyle w:val="TAC"/>
            </w:pPr>
            <w:r>
              <w:t>DL PRS: 2 symbols</w:t>
            </w:r>
          </w:p>
          <w:p w14:paraId="3DA95B3B" w14:textId="77777777" w:rsidR="00AA744A" w:rsidRDefault="00944D31">
            <w:pPr>
              <w:pStyle w:val="TAC"/>
            </w:pPr>
            <w:r>
              <w:t>UL SRS:1 symbol</w:t>
            </w:r>
          </w:p>
        </w:tc>
      </w:tr>
      <w:tr w:rsidR="00AA744A" w14:paraId="6930CDAF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2D03ECF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1871" w:type="dxa"/>
            <w:vAlign w:val="center"/>
          </w:tcPr>
          <w:p w14:paraId="0A065010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2F3A2685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64E48955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2E756858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78B0B666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04FAAFD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1871" w:type="dxa"/>
            <w:vAlign w:val="center"/>
          </w:tcPr>
          <w:p w14:paraId="5B5F5B6A" w14:textId="77777777" w:rsidR="00AA744A" w:rsidRDefault="00944D31">
            <w:pPr>
              <w:pStyle w:val="TAC"/>
            </w:pPr>
            <w:r>
              <w:t>DL PRS: 3 dB</w:t>
            </w:r>
          </w:p>
          <w:p w14:paraId="7442D17D" w14:textId="77777777" w:rsidR="00AA744A" w:rsidRDefault="00944D31">
            <w:pPr>
              <w:pStyle w:val="TAC"/>
            </w:pPr>
            <w:r>
              <w:t>UL SRS: 3 dB</w:t>
            </w:r>
          </w:p>
        </w:tc>
        <w:tc>
          <w:tcPr>
            <w:tcW w:w="1871" w:type="dxa"/>
            <w:vAlign w:val="center"/>
          </w:tcPr>
          <w:p w14:paraId="426B9C66" w14:textId="77777777" w:rsidR="00AA744A" w:rsidRDefault="00944D31">
            <w:pPr>
              <w:pStyle w:val="TAC"/>
            </w:pPr>
            <w:r>
              <w:t>DL PRS: 3 dB</w:t>
            </w:r>
          </w:p>
          <w:p w14:paraId="355BD5CA" w14:textId="77777777" w:rsidR="00AA744A" w:rsidRDefault="00944D31">
            <w:pPr>
              <w:pStyle w:val="TAC"/>
            </w:pPr>
            <w:r>
              <w:t>UL SRS: 3 dB</w:t>
            </w:r>
          </w:p>
        </w:tc>
        <w:tc>
          <w:tcPr>
            <w:tcW w:w="1871" w:type="dxa"/>
            <w:vAlign w:val="center"/>
          </w:tcPr>
          <w:p w14:paraId="1F256CF8" w14:textId="77777777" w:rsidR="00AA744A" w:rsidRDefault="00944D31">
            <w:pPr>
              <w:pStyle w:val="TAC"/>
            </w:pPr>
            <w:r>
              <w:t>DL PRS: 3 dB</w:t>
            </w:r>
          </w:p>
          <w:p w14:paraId="79D21D9D" w14:textId="77777777" w:rsidR="00AA744A" w:rsidRDefault="00944D31">
            <w:pPr>
              <w:pStyle w:val="TAC"/>
            </w:pPr>
            <w:r>
              <w:t>UL SRS: 3 dB</w:t>
            </w:r>
          </w:p>
        </w:tc>
        <w:tc>
          <w:tcPr>
            <w:tcW w:w="1871" w:type="dxa"/>
            <w:vAlign w:val="center"/>
          </w:tcPr>
          <w:p w14:paraId="0CC700BB" w14:textId="77777777" w:rsidR="00AA744A" w:rsidRDefault="00944D31">
            <w:pPr>
              <w:pStyle w:val="TAC"/>
            </w:pPr>
            <w:r>
              <w:t>DL PRS: 3 dB</w:t>
            </w:r>
          </w:p>
          <w:p w14:paraId="4973C09A" w14:textId="77777777" w:rsidR="00AA744A" w:rsidRDefault="00944D31">
            <w:pPr>
              <w:pStyle w:val="TAC"/>
            </w:pPr>
            <w:r>
              <w:t>UL SRS: 3 dB</w:t>
            </w:r>
          </w:p>
        </w:tc>
      </w:tr>
      <w:tr w:rsidR="00AA744A" w14:paraId="48A77A0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E525AD2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1871" w:type="dxa"/>
            <w:vAlign w:val="center"/>
          </w:tcPr>
          <w:p w14:paraId="2872F631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5D5B8FB7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1CA53820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0966D289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3007841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C0066F5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1871" w:type="dxa"/>
            <w:vAlign w:val="center"/>
          </w:tcPr>
          <w:p w14:paraId="167AA2BE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79C20F6A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24D63EC9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4A336070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32739D2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B63A400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1871" w:type="dxa"/>
            <w:vAlign w:val="center"/>
          </w:tcPr>
          <w:p w14:paraId="28976393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  <w:p w14:paraId="52D3D47E" w14:textId="77777777" w:rsidR="00AA744A" w:rsidRDefault="00944D31">
            <w:pPr>
              <w:pStyle w:val="TAC"/>
            </w:pPr>
            <w:r>
              <w:t>Vertical AoA estimation based of detected FAP</w:t>
            </w:r>
          </w:p>
        </w:tc>
        <w:tc>
          <w:tcPr>
            <w:tcW w:w="1871" w:type="dxa"/>
            <w:vAlign w:val="center"/>
          </w:tcPr>
          <w:p w14:paraId="238BDAAA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  <w:p w14:paraId="47506D05" w14:textId="77777777" w:rsidR="00AA744A" w:rsidRDefault="00944D31">
            <w:pPr>
              <w:pStyle w:val="TAC"/>
            </w:pPr>
            <w:r>
              <w:t>Vertical AoA estimation based of detected FAP</w:t>
            </w:r>
          </w:p>
        </w:tc>
        <w:tc>
          <w:tcPr>
            <w:tcW w:w="1871" w:type="dxa"/>
            <w:vAlign w:val="center"/>
          </w:tcPr>
          <w:p w14:paraId="73733AAC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269EBADE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</w:tr>
      <w:tr w:rsidR="00AA744A" w14:paraId="5A8C2C9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860DE73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1871" w:type="dxa"/>
            <w:vAlign w:val="center"/>
          </w:tcPr>
          <w:p w14:paraId="5742B03A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346F81BB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34D0A28C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42F8B6DE" w14:textId="77777777" w:rsidR="00AA744A" w:rsidRDefault="00944D31">
            <w:pPr>
              <w:pStyle w:val="TAC"/>
            </w:pPr>
            <w:r>
              <w:t>Taylor series</w:t>
            </w:r>
          </w:p>
        </w:tc>
      </w:tr>
      <w:tr w:rsidR="00AA744A" w14:paraId="106C5FB7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E97F480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1871" w:type="dxa"/>
            <w:vAlign w:val="center"/>
          </w:tcPr>
          <w:p w14:paraId="368BA333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2600A70F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0215A187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12E25891" w14:textId="77777777" w:rsidR="00AA744A" w:rsidRDefault="00944D31">
            <w:pPr>
              <w:pStyle w:val="TAC"/>
            </w:pPr>
            <w:r>
              <w:t>Ideal synchronization</w:t>
            </w:r>
          </w:p>
        </w:tc>
      </w:tr>
      <w:tr w:rsidR="00AA744A" w14:paraId="79556C82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8A099F7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1871" w:type="dxa"/>
            <w:vAlign w:val="center"/>
          </w:tcPr>
          <w:p w14:paraId="343F7232" w14:textId="77777777" w:rsidR="00AA744A" w:rsidRDefault="00944D31">
            <w:pPr>
              <w:pStyle w:val="TAC"/>
            </w:pPr>
            <w:r>
              <w:t>No timing calibration error</w:t>
            </w:r>
          </w:p>
        </w:tc>
        <w:tc>
          <w:tcPr>
            <w:tcW w:w="1871" w:type="dxa"/>
            <w:vAlign w:val="center"/>
          </w:tcPr>
          <w:p w14:paraId="010CBD5D" w14:textId="77777777" w:rsidR="00AA744A" w:rsidRDefault="00944D31">
            <w:pPr>
              <w:pStyle w:val="TAC"/>
            </w:pPr>
            <w:r>
              <w:t>No timing calibration error</w:t>
            </w:r>
          </w:p>
        </w:tc>
        <w:tc>
          <w:tcPr>
            <w:tcW w:w="1871" w:type="dxa"/>
            <w:vAlign w:val="center"/>
          </w:tcPr>
          <w:p w14:paraId="60C93A0D" w14:textId="77777777" w:rsidR="00AA744A" w:rsidRDefault="00944D31">
            <w:pPr>
              <w:pStyle w:val="TAC"/>
            </w:pPr>
            <w:r>
              <w:t>No timing calibration error</w:t>
            </w:r>
          </w:p>
        </w:tc>
        <w:tc>
          <w:tcPr>
            <w:tcW w:w="1871" w:type="dxa"/>
            <w:vAlign w:val="center"/>
          </w:tcPr>
          <w:p w14:paraId="22C4F771" w14:textId="77777777" w:rsidR="00AA744A" w:rsidRDefault="00944D31">
            <w:pPr>
              <w:pStyle w:val="TAC"/>
            </w:pPr>
            <w:r>
              <w:t>No timing calibration error</w:t>
            </w:r>
          </w:p>
        </w:tc>
      </w:tr>
      <w:tr w:rsidR="00AA744A" w14:paraId="1F50863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D30BBD9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1871" w:type="dxa"/>
            <w:vAlign w:val="center"/>
          </w:tcPr>
          <w:p w14:paraId="31A36127" w14:textId="77777777" w:rsidR="00AA744A" w:rsidRDefault="00944D31">
            <w:pPr>
              <w:pStyle w:val="TAC"/>
            </w:pPr>
            <w:r>
              <w:t>No Tx/Rx beam sweeping</w:t>
            </w:r>
          </w:p>
        </w:tc>
        <w:tc>
          <w:tcPr>
            <w:tcW w:w="1871" w:type="dxa"/>
            <w:vAlign w:val="center"/>
          </w:tcPr>
          <w:p w14:paraId="63D2EF88" w14:textId="77777777" w:rsidR="00AA744A" w:rsidRDefault="00944D31">
            <w:pPr>
              <w:pStyle w:val="TAC"/>
            </w:pPr>
            <w:r>
              <w:t>No Tx/Rx beam sweeping</w:t>
            </w:r>
          </w:p>
        </w:tc>
        <w:tc>
          <w:tcPr>
            <w:tcW w:w="1871" w:type="dxa"/>
            <w:vAlign w:val="center"/>
          </w:tcPr>
          <w:p w14:paraId="2E3C107F" w14:textId="77777777" w:rsidR="00AA744A" w:rsidRDefault="00944D31">
            <w:pPr>
              <w:pStyle w:val="TAC"/>
            </w:pPr>
            <w:r>
              <w:t>DL PRS: Tx beam sweeping</w:t>
            </w:r>
          </w:p>
          <w:p w14:paraId="515194AE" w14:textId="77777777" w:rsidR="00AA744A" w:rsidRDefault="00944D31">
            <w:pPr>
              <w:pStyle w:val="TAC"/>
            </w:pPr>
            <w:r>
              <w:t>UL SRS: Rx beam sweeping</w:t>
            </w:r>
          </w:p>
        </w:tc>
        <w:tc>
          <w:tcPr>
            <w:tcW w:w="1871" w:type="dxa"/>
            <w:vAlign w:val="center"/>
          </w:tcPr>
          <w:p w14:paraId="41C1A80F" w14:textId="77777777" w:rsidR="00AA744A" w:rsidRDefault="00944D31">
            <w:pPr>
              <w:pStyle w:val="TAC"/>
            </w:pPr>
            <w:r>
              <w:t>DL PRS: Tx beam sweeping</w:t>
            </w:r>
          </w:p>
          <w:p w14:paraId="3D5920EA" w14:textId="77777777" w:rsidR="00AA744A" w:rsidRDefault="00944D31">
            <w:pPr>
              <w:pStyle w:val="TAC"/>
            </w:pPr>
            <w:r>
              <w:t>UL SRS: Rx beam sweeping</w:t>
            </w:r>
          </w:p>
        </w:tc>
      </w:tr>
      <w:tr w:rsidR="00AA744A" w14:paraId="71F6265C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F394085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1871" w:type="dxa"/>
            <w:vAlign w:val="center"/>
          </w:tcPr>
          <w:p w14:paraId="026D2109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2F990D58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1DA1AFDB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5EE42898" w14:textId="77777777" w:rsidR="00AA744A" w:rsidRDefault="00944D31">
            <w:pPr>
              <w:pStyle w:val="TAC"/>
            </w:pPr>
            <w:r>
              <w:t>Single Tx port</w:t>
            </w:r>
          </w:p>
        </w:tc>
      </w:tr>
      <w:tr w:rsidR="00AA744A" w14:paraId="31EA978B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B2A7AC8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1871" w:type="dxa"/>
            <w:vAlign w:val="center"/>
          </w:tcPr>
          <w:p w14:paraId="77B4F8BC" w14:textId="77777777" w:rsidR="00AA744A" w:rsidRDefault="00944D31">
            <w:pPr>
              <w:pStyle w:val="TAC"/>
            </w:pPr>
            <w:r>
              <w:t>LOS/NLOS classification</w:t>
            </w:r>
          </w:p>
        </w:tc>
        <w:tc>
          <w:tcPr>
            <w:tcW w:w="1871" w:type="dxa"/>
            <w:vAlign w:val="center"/>
          </w:tcPr>
          <w:p w14:paraId="74B73955" w14:textId="77777777" w:rsidR="00AA744A" w:rsidRDefault="00944D31">
            <w:pPr>
              <w:pStyle w:val="TAC"/>
            </w:pPr>
            <w:r>
              <w:t>LOS/NLOS classification</w:t>
            </w:r>
          </w:p>
        </w:tc>
        <w:tc>
          <w:tcPr>
            <w:tcW w:w="1871" w:type="dxa"/>
            <w:vAlign w:val="center"/>
          </w:tcPr>
          <w:p w14:paraId="341F6798" w14:textId="77777777" w:rsidR="00AA744A" w:rsidRDefault="00944D31">
            <w:pPr>
              <w:pStyle w:val="TAC"/>
            </w:pPr>
            <w:r>
              <w:t>LOS/NLOS classification</w:t>
            </w:r>
          </w:p>
        </w:tc>
        <w:tc>
          <w:tcPr>
            <w:tcW w:w="1871" w:type="dxa"/>
            <w:vAlign w:val="center"/>
          </w:tcPr>
          <w:p w14:paraId="33D5F37B" w14:textId="77777777" w:rsidR="00AA744A" w:rsidRDefault="00944D31">
            <w:pPr>
              <w:pStyle w:val="TAC"/>
            </w:pPr>
            <w:r>
              <w:t>LOS/NLOS classification</w:t>
            </w:r>
          </w:p>
        </w:tc>
      </w:tr>
    </w:tbl>
    <w:p w14:paraId="0FC46B84" w14:textId="77777777" w:rsidR="00AA744A" w:rsidRDefault="00AA744A"/>
    <w:p w14:paraId="7D5D6D62" w14:textId="77777777" w:rsidR="00AA744A" w:rsidRDefault="00AA744A"/>
    <w:tbl>
      <w:tblPr>
        <w:tblW w:w="984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871"/>
        <w:gridCol w:w="1871"/>
        <w:gridCol w:w="1871"/>
        <w:gridCol w:w="1871"/>
      </w:tblGrid>
      <w:tr w:rsidR="00AA744A" w14:paraId="117BF883" w14:textId="77777777">
        <w:trPr>
          <w:trHeight w:val="462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43A3EEB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1871" w:type="dxa"/>
            <w:vAlign w:val="center"/>
          </w:tcPr>
          <w:p w14:paraId="498C69A7" w14:textId="77777777" w:rsidR="00AA744A" w:rsidRDefault="00944D31">
            <w:pPr>
              <w:pStyle w:val="TAH"/>
            </w:pPr>
            <w:r>
              <w:t>Case 29, InF-SH,</w:t>
            </w:r>
          </w:p>
          <w:p w14:paraId="2ABE12EC" w14:textId="77777777" w:rsidR="00AA744A" w:rsidRDefault="00944D31">
            <w:pPr>
              <w:pStyle w:val="TAH"/>
            </w:pPr>
            <w:r>
              <w:t>FR1, Multi-RTT with Tx/Rx timing error compensation</w:t>
            </w:r>
          </w:p>
        </w:tc>
        <w:tc>
          <w:tcPr>
            <w:tcW w:w="1871" w:type="dxa"/>
            <w:vAlign w:val="center"/>
          </w:tcPr>
          <w:p w14:paraId="58E8A6BF" w14:textId="77777777" w:rsidR="00AA744A" w:rsidRDefault="00944D31">
            <w:pPr>
              <w:pStyle w:val="TAH"/>
            </w:pPr>
            <w:r>
              <w:t>Case 30, InF-DH,</w:t>
            </w:r>
          </w:p>
          <w:p w14:paraId="7051E45F" w14:textId="77777777" w:rsidR="00AA744A" w:rsidRDefault="00944D31">
            <w:pPr>
              <w:pStyle w:val="TAH"/>
            </w:pPr>
            <w:r>
              <w:t>FR1, Multi-RTT RTT with Tx/Rx timing error compensation</w:t>
            </w:r>
          </w:p>
        </w:tc>
        <w:tc>
          <w:tcPr>
            <w:tcW w:w="1871" w:type="dxa"/>
            <w:vAlign w:val="center"/>
          </w:tcPr>
          <w:p w14:paraId="10B2FB70" w14:textId="77777777" w:rsidR="00AA744A" w:rsidRDefault="00944D31">
            <w:pPr>
              <w:pStyle w:val="TAH"/>
            </w:pPr>
            <w:r>
              <w:t>Case 31, InF-SH,</w:t>
            </w:r>
          </w:p>
          <w:p w14:paraId="3D64B2F5" w14:textId="77777777" w:rsidR="00AA744A" w:rsidRDefault="00944D31">
            <w:pPr>
              <w:pStyle w:val="TAH"/>
            </w:pPr>
            <w:r>
              <w:t>FR2, Multi-RTT RTT with Tx/Rx timing error compensation</w:t>
            </w:r>
          </w:p>
        </w:tc>
        <w:tc>
          <w:tcPr>
            <w:tcW w:w="1871" w:type="dxa"/>
            <w:vAlign w:val="center"/>
          </w:tcPr>
          <w:p w14:paraId="5B322E7A" w14:textId="77777777" w:rsidR="00AA744A" w:rsidRDefault="00944D31">
            <w:pPr>
              <w:pStyle w:val="TAH"/>
            </w:pPr>
            <w:r>
              <w:t>Case 32, InF-DH,</w:t>
            </w:r>
          </w:p>
          <w:p w14:paraId="2F2DF77B" w14:textId="77777777" w:rsidR="00AA744A" w:rsidRDefault="00944D31">
            <w:pPr>
              <w:pStyle w:val="TAH"/>
            </w:pPr>
            <w:r>
              <w:t>FR2, Multi-RTT RTT with Tx/Rx timing error compensation</w:t>
            </w:r>
          </w:p>
        </w:tc>
      </w:tr>
      <w:tr w:rsidR="00AA744A" w14:paraId="137FE9A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BF9705C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1871" w:type="dxa"/>
            <w:vAlign w:val="center"/>
          </w:tcPr>
          <w:p w14:paraId="0B587129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5AF9EF69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41626DDB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781D34CF" w14:textId="77777777" w:rsidR="00AA744A" w:rsidRDefault="00944D31">
            <w:pPr>
              <w:pStyle w:val="TAC"/>
            </w:pPr>
            <w:r>
              <w:t>Baseline</w:t>
            </w:r>
          </w:p>
        </w:tc>
      </w:tr>
      <w:tr w:rsidR="00AA744A" w14:paraId="5982499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D3285DA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1871" w:type="dxa"/>
            <w:vAlign w:val="center"/>
          </w:tcPr>
          <w:p w14:paraId="0645D729" w14:textId="77777777" w:rsidR="00AA744A" w:rsidRDefault="00944D31">
            <w:pPr>
              <w:pStyle w:val="TAC"/>
            </w:pPr>
            <w:r>
              <w:t>3.5 GHz</w:t>
            </w:r>
          </w:p>
        </w:tc>
        <w:tc>
          <w:tcPr>
            <w:tcW w:w="1871" w:type="dxa"/>
            <w:vAlign w:val="center"/>
          </w:tcPr>
          <w:p w14:paraId="405C0700" w14:textId="77777777" w:rsidR="00AA744A" w:rsidRDefault="00944D31">
            <w:pPr>
              <w:pStyle w:val="TAC"/>
            </w:pPr>
            <w:r>
              <w:t>3.5 GHz</w:t>
            </w:r>
          </w:p>
        </w:tc>
        <w:tc>
          <w:tcPr>
            <w:tcW w:w="1871" w:type="dxa"/>
            <w:vAlign w:val="center"/>
          </w:tcPr>
          <w:p w14:paraId="2585734D" w14:textId="77777777" w:rsidR="00AA744A" w:rsidRDefault="00944D31">
            <w:pPr>
              <w:pStyle w:val="TAC"/>
            </w:pPr>
            <w:r>
              <w:t>28 GHz</w:t>
            </w:r>
          </w:p>
        </w:tc>
        <w:tc>
          <w:tcPr>
            <w:tcW w:w="1871" w:type="dxa"/>
            <w:vAlign w:val="center"/>
          </w:tcPr>
          <w:p w14:paraId="0BA524D2" w14:textId="77777777" w:rsidR="00AA744A" w:rsidRDefault="00944D31">
            <w:pPr>
              <w:pStyle w:val="TAC"/>
            </w:pPr>
            <w:r>
              <w:t>28 GHz</w:t>
            </w:r>
          </w:p>
        </w:tc>
      </w:tr>
      <w:tr w:rsidR="00AA744A" w14:paraId="09CCD6A0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64DA2EE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1871" w:type="dxa"/>
            <w:vAlign w:val="center"/>
          </w:tcPr>
          <w:p w14:paraId="1B708172" w14:textId="77777777" w:rsidR="00AA744A" w:rsidRDefault="00944D31">
            <w:pPr>
              <w:pStyle w:val="TAC"/>
            </w:pPr>
            <w:r>
              <w:t>30 kHz</w:t>
            </w:r>
          </w:p>
        </w:tc>
        <w:tc>
          <w:tcPr>
            <w:tcW w:w="1871" w:type="dxa"/>
            <w:vAlign w:val="center"/>
          </w:tcPr>
          <w:p w14:paraId="4622A4FE" w14:textId="77777777" w:rsidR="00AA744A" w:rsidRDefault="00944D31">
            <w:pPr>
              <w:pStyle w:val="TAC"/>
            </w:pPr>
            <w:r>
              <w:t>30 kHz</w:t>
            </w:r>
          </w:p>
        </w:tc>
        <w:tc>
          <w:tcPr>
            <w:tcW w:w="1871" w:type="dxa"/>
            <w:vAlign w:val="center"/>
          </w:tcPr>
          <w:p w14:paraId="3A206F0D" w14:textId="77777777" w:rsidR="00AA744A" w:rsidRDefault="00944D31">
            <w:pPr>
              <w:pStyle w:val="TAC"/>
            </w:pPr>
            <w:r>
              <w:t>120 kHz</w:t>
            </w:r>
          </w:p>
        </w:tc>
        <w:tc>
          <w:tcPr>
            <w:tcW w:w="1871" w:type="dxa"/>
            <w:vAlign w:val="center"/>
          </w:tcPr>
          <w:p w14:paraId="09512A35" w14:textId="77777777" w:rsidR="00AA744A" w:rsidRDefault="00944D31">
            <w:pPr>
              <w:pStyle w:val="TAC"/>
            </w:pPr>
            <w:r>
              <w:t>120 kHz</w:t>
            </w:r>
          </w:p>
        </w:tc>
      </w:tr>
      <w:tr w:rsidR="00AA744A" w14:paraId="0F4D893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252616A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1871" w:type="dxa"/>
            <w:vAlign w:val="center"/>
          </w:tcPr>
          <w:p w14:paraId="7D6FD634" w14:textId="77777777" w:rsidR="00AA744A" w:rsidRDefault="00944D31">
            <w:pPr>
              <w:pStyle w:val="TAC"/>
            </w:pPr>
            <w:r>
              <w:t>100 MHz</w:t>
            </w:r>
          </w:p>
        </w:tc>
        <w:tc>
          <w:tcPr>
            <w:tcW w:w="1871" w:type="dxa"/>
            <w:vAlign w:val="center"/>
          </w:tcPr>
          <w:p w14:paraId="467979A8" w14:textId="77777777" w:rsidR="00AA744A" w:rsidRDefault="00944D31">
            <w:pPr>
              <w:pStyle w:val="TAC"/>
            </w:pPr>
            <w:r>
              <w:t>100 MHz</w:t>
            </w:r>
          </w:p>
        </w:tc>
        <w:tc>
          <w:tcPr>
            <w:tcW w:w="1871" w:type="dxa"/>
            <w:vAlign w:val="center"/>
          </w:tcPr>
          <w:p w14:paraId="3D3D0A1B" w14:textId="77777777" w:rsidR="00AA744A" w:rsidRDefault="00944D31">
            <w:pPr>
              <w:pStyle w:val="TAC"/>
            </w:pPr>
            <w:r>
              <w:t>400 MHz</w:t>
            </w:r>
          </w:p>
        </w:tc>
        <w:tc>
          <w:tcPr>
            <w:tcW w:w="1871" w:type="dxa"/>
            <w:vAlign w:val="center"/>
          </w:tcPr>
          <w:p w14:paraId="69B9931C" w14:textId="77777777" w:rsidR="00AA744A" w:rsidRDefault="00944D31">
            <w:pPr>
              <w:pStyle w:val="TAC"/>
            </w:pPr>
            <w:r>
              <w:t>400 MHz</w:t>
            </w:r>
          </w:p>
        </w:tc>
      </w:tr>
      <w:tr w:rsidR="00AA744A" w14:paraId="69BA3A0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C94E57C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1871" w:type="dxa"/>
            <w:vAlign w:val="center"/>
          </w:tcPr>
          <w:p w14:paraId="673480DD" w14:textId="77777777" w:rsidR="00AA744A" w:rsidRDefault="00944D31">
            <w:pPr>
              <w:pStyle w:val="TAC"/>
            </w:pPr>
            <w:r>
              <w:t>DL PRS: Comb-2</w:t>
            </w:r>
          </w:p>
          <w:p w14:paraId="64408EAD" w14:textId="77777777" w:rsidR="00AA744A" w:rsidRDefault="00944D31">
            <w:pPr>
              <w:pStyle w:val="TAC"/>
            </w:pPr>
            <w:r>
              <w:t>UL SRS: Comb-2</w:t>
            </w:r>
          </w:p>
        </w:tc>
        <w:tc>
          <w:tcPr>
            <w:tcW w:w="1871" w:type="dxa"/>
            <w:vAlign w:val="center"/>
          </w:tcPr>
          <w:p w14:paraId="1BAE6E5F" w14:textId="77777777" w:rsidR="00AA744A" w:rsidRDefault="00944D31">
            <w:pPr>
              <w:pStyle w:val="TAC"/>
            </w:pPr>
            <w:r>
              <w:t>DL PRS: Comb-2</w:t>
            </w:r>
          </w:p>
          <w:p w14:paraId="0DCCFF18" w14:textId="77777777" w:rsidR="00AA744A" w:rsidRDefault="00944D31">
            <w:pPr>
              <w:pStyle w:val="TAC"/>
            </w:pPr>
            <w:r>
              <w:t>UL SRS: Comb-2</w:t>
            </w:r>
          </w:p>
        </w:tc>
        <w:tc>
          <w:tcPr>
            <w:tcW w:w="1871" w:type="dxa"/>
            <w:vAlign w:val="center"/>
          </w:tcPr>
          <w:p w14:paraId="0C62E143" w14:textId="77777777" w:rsidR="00AA744A" w:rsidRDefault="00944D31">
            <w:pPr>
              <w:pStyle w:val="TAC"/>
            </w:pPr>
            <w:r>
              <w:t>DL PRS: Comb-2</w:t>
            </w:r>
          </w:p>
          <w:p w14:paraId="48687AE4" w14:textId="77777777" w:rsidR="00AA744A" w:rsidRDefault="00944D31">
            <w:pPr>
              <w:pStyle w:val="TAC"/>
            </w:pPr>
            <w:r>
              <w:t>UL SRS: Comb-2</w:t>
            </w:r>
          </w:p>
        </w:tc>
        <w:tc>
          <w:tcPr>
            <w:tcW w:w="1871" w:type="dxa"/>
            <w:vAlign w:val="center"/>
          </w:tcPr>
          <w:p w14:paraId="6B3F5577" w14:textId="77777777" w:rsidR="00AA744A" w:rsidRDefault="00944D31">
            <w:pPr>
              <w:pStyle w:val="TAC"/>
            </w:pPr>
            <w:r>
              <w:t>DL PRS: Comb-2</w:t>
            </w:r>
          </w:p>
          <w:p w14:paraId="77BEB1DC" w14:textId="77777777" w:rsidR="00AA744A" w:rsidRDefault="00944D31">
            <w:pPr>
              <w:pStyle w:val="TAC"/>
            </w:pPr>
            <w:r>
              <w:t>UL SRS: Comb-2</w:t>
            </w:r>
          </w:p>
        </w:tc>
      </w:tr>
      <w:tr w:rsidR="00AA744A" w14:paraId="3D918707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8514184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504B1B0D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1871" w:type="dxa"/>
            <w:vAlign w:val="center"/>
          </w:tcPr>
          <w:p w14:paraId="6C59A11B" w14:textId="77777777" w:rsidR="00AA744A" w:rsidRDefault="00944D31">
            <w:pPr>
              <w:pStyle w:val="TAC"/>
            </w:pPr>
            <w:r>
              <w:t>DL PRS: single port</w:t>
            </w:r>
          </w:p>
          <w:p w14:paraId="45866B6A" w14:textId="77777777" w:rsidR="00AA744A" w:rsidRDefault="00944D31">
            <w:pPr>
              <w:pStyle w:val="TAC"/>
            </w:pPr>
            <w:r>
              <w:t>UL SRS: single port</w:t>
            </w:r>
          </w:p>
        </w:tc>
        <w:tc>
          <w:tcPr>
            <w:tcW w:w="1871" w:type="dxa"/>
            <w:vAlign w:val="center"/>
          </w:tcPr>
          <w:p w14:paraId="50D39CD8" w14:textId="77777777" w:rsidR="00AA744A" w:rsidRDefault="00944D31">
            <w:pPr>
              <w:pStyle w:val="TAC"/>
            </w:pPr>
            <w:r>
              <w:t>DL PRS: single port</w:t>
            </w:r>
          </w:p>
          <w:p w14:paraId="6134F46A" w14:textId="77777777" w:rsidR="00AA744A" w:rsidRDefault="00944D31">
            <w:pPr>
              <w:pStyle w:val="TAC"/>
            </w:pPr>
            <w:r>
              <w:t>UL SRS: single port</w:t>
            </w:r>
          </w:p>
        </w:tc>
        <w:tc>
          <w:tcPr>
            <w:tcW w:w="1871" w:type="dxa"/>
            <w:vAlign w:val="center"/>
          </w:tcPr>
          <w:p w14:paraId="47918091" w14:textId="77777777" w:rsidR="00AA744A" w:rsidRDefault="00944D31">
            <w:pPr>
              <w:pStyle w:val="TAC"/>
            </w:pPr>
            <w:r>
              <w:t>DL PRS: single port</w:t>
            </w:r>
          </w:p>
          <w:p w14:paraId="33FE1065" w14:textId="77777777" w:rsidR="00AA744A" w:rsidRDefault="00944D31">
            <w:pPr>
              <w:pStyle w:val="TAC"/>
            </w:pPr>
            <w:r>
              <w:t>UL SRS: single port</w:t>
            </w:r>
          </w:p>
        </w:tc>
        <w:tc>
          <w:tcPr>
            <w:tcW w:w="1871" w:type="dxa"/>
            <w:vAlign w:val="center"/>
          </w:tcPr>
          <w:p w14:paraId="34C7C4BD" w14:textId="77777777" w:rsidR="00AA744A" w:rsidRDefault="00944D31">
            <w:pPr>
              <w:pStyle w:val="TAC"/>
            </w:pPr>
            <w:r>
              <w:t>DL PRS: single port</w:t>
            </w:r>
          </w:p>
          <w:p w14:paraId="6ED35C87" w14:textId="77777777" w:rsidR="00AA744A" w:rsidRDefault="00944D31">
            <w:pPr>
              <w:pStyle w:val="TAC"/>
            </w:pPr>
            <w:r>
              <w:t>UL SRS: single port</w:t>
            </w:r>
          </w:p>
        </w:tc>
      </w:tr>
      <w:tr w:rsidR="00AA744A" w14:paraId="187C77C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2F5E53F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1871" w:type="dxa"/>
            <w:vAlign w:val="center"/>
          </w:tcPr>
          <w:p w14:paraId="7E686339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05B36A89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4F0AC1BE" w14:textId="77777777" w:rsidR="00AA744A" w:rsidRDefault="00944D31">
            <w:pPr>
              <w:pStyle w:val="TAC"/>
            </w:pPr>
            <w:r>
              <w:t>3</w:t>
            </w:r>
          </w:p>
        </w:tc>
        <w:tc>
          <w:tcPr>
            <w:tcW w:w="1871" w:type="dxa"/>
            <w:vAlign w:val="center"/>
          </w:tcPr>
          <w:p w14:paraId="6AB763CC" w14:textId="77777777" w:rsidR="00AA744A" w:rsidRDefault="00944D31">
            <w:pPr>
              <w:pStyle w:val="TAC"/>
            </w:pPr>
            <w:r>
              <w:t>3</w:t>
            </w:r>
          </w:p>
        </w:tc>
      </w:tr>
      <w:tr w:rsidR="00AA744A" w14:paraId="524FB58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A0BF1FE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1871" w:type="dxa"/>
            <w:vAlign w:val="center"/>
          </w:tcPr>
          <w:p w14:paraId="374FA246" w14:textId="77777777" w:rsidR="00AA744A" w:rsidRDefault="00944D31">
            <w:pPr>
              <w:pStyle w:val="TAC"/>
            </w:pPr>
            <w:r>
              <w:t>DL PRS: 2 symbols</w:t>
            </w:r>
          </w:p>
          <w:p w14:paraId="05111ACB" w14:textId="77777777" w:rsidR="00AA744A" w:rsidRDefault="00944D31">
            <w:pPr>
              <w:pStyle w:val="TAC"/>
            </w:pPr>
            <w:r>
              <w:t>UL SRS:1 symbol</w:t>
            </w:r>
          </w:p>
        </w:tc>
        <w:tc>
          <w:tcPr>
            <w:tcW w:w="1871" w:type="dxa"/>
            <w:vAlign w:val="center"/>
          </w:tcPr>
          <w:p w14:paraId="7C3D9C88" w14:textId="77777777" w:rsidR="00AA744A" w:rsidRDefault="00944D31">
            <w:pPr>
              <w:pStyle w:val="TAC"/>
            </w:pPr>
            <w:r>
              <w:t>DL PRS: 2 symbols</w:t>
            </w:r>
          </w:p>
          <w:p w14:paraId="62AB15D9" w14:textId="77777777" w:rsidR="00AA744A" w:rsidRDefault="00944D31">
            <w:pPr>
              <w:pStyle w:val="TAC"/>
            </w:pPr>
            <w:r>
              <w:t>UL SRS:1 symbol</w:t>
            </w:r>
          </w:p>
        </w:tc>
        <w:tc>
          <w:tcPr>
            <w:tcW w:w="1871" w:type="dxa"/>
            <w:vAlign w:val="center"/>
          </w:tcPr>
          <w:p w14:paraId="58721D31" w14:textId="77777777" w:rsidR="00AA744A" w:rsidRDefault="00944D31">
            <w:pPr>
              <w:pStyle w:val="TAC"/>
            </w:pPr>
            <w:r>
              <w:t>DL PRS: 2 symbols</w:t>
            </w:r>
          </w:p>
          <w:p w14:paraId="2CD6C834" w14:textId="77777777" w:rsidR="00AA744A" w:rsidRDefault="00944D31">
            <w:pPr>
              <w:pStyle w:val="TAC"/>
            </w:pPr>
            <w:r>
              <w:t>UL SRS:1 symbol</w:t>
            </w:r>
          </w:p>
        </w:tc>
        <w:tc>
          <w:tcPr>
            <w:tcW w:w="1871" w:type="dxa"/>
            <w:vAlign w:val="center"/>
          </w:tcPr>
          <w:p w14:paraId="46CB3FD8" w14:textId="77777777" w:rsidR="00AA744A" w:rsidRDefault="00944D31">
            <w:pPr>
              <w:pStyle w:val="TAC"/>
            </w:pPr>
            <w:r>
              <w:t>DL PRS: 2 symbols</w:t>
            </w:r>
          </w:p>
          <w:p w14:paraId="7E5D09D9" w14:textId="77777777" w:rsidR="00AA744A" w:rsidRDefault="00944D31">
            <w:pPr>
              <w:pStyle w:val="TAC"/>
            </w:pPr>
            <w:r>
              <w:t>UL SRS:1 symbol</w:t>
            </w:r>
          </w:p>
        </w:tc>
      </w:tr>
      <w:tr w:rsidR="00AA744A" w14:paraId="38A2ABC9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6F2F073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1871" w:type="dxa"/>
            <w:vAlign w:val="center"/>
          </w:tcPr>
          <w:p w14:paraId="40FF5CC5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1F96C81C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7687AC24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4DE3D657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78AC32B0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3A5123D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1871" w:type="dxa"/>
            <w:vAlign w:val="center"/>
          </w:tcPr>
          <w:p w14:paraId="7EB98E4A" w14:textId="77777777" w:rsidR="00AA744A" w:rsidRDefault="00944D31">
            <w:pPr>
              <w:pStyle w:val="TAC"/>
            </w:pPr>
            <w:r>
              <w:t>DL PRS: 3 dB</w:t>
            </w:r>
          </w:p>
          <w:p w14:paraId="2F94AECF" w14:textId="77777777" w:rsidR="00AA744A" w:rsidRDefault="00944D31">
            <w:pPr>
              <w:pStyle w:val="TAC"/>
            </w:pPr>
            <w:r>
              <w:t>UL SRS: 3 dB</w:t>
            </w:r>
          </w:p>
        </w:tc>
        <w:tc>
          <w:tcPr>
            <w:tcW w:w="1871" w:type="dxa"/>
            <w:vAlign w:val="center"/>
          </w:tcPr>
          <w:p w14:paraId="760313D6" w14:textId="77777777" w:rsidR="00AA744A" w:rsidRDefault="00944D31">
            <w:pPr>
              <w:pStyle w:val="TAC"/>
            </w:pPr>
            <w:r>
              <w:t>DL PRS: 3 dB</w:t>
            </w:r>
          </w:p>
          <w:p w14:paraId="6F1CF45F" w14:textId="77777777" w:rsidR="00AA744A" w:rsidRDefault="00944D31">
            <w:pPr>
              <w:pStyle w:val="TAC"/>
            </w:pPr>
            <w:r>
              <w:t>UL SRS: 3 dB</w:t>
            </w:r>
          </w:p>
        </w:tc>
        <w:tc>
          <w:tcPr>
            <w:tcW w:w="1871" w:type="dxa"/>
            <w:vAlign w:val="center"/>
          </w:tcPr>
          <w:p w14:paraId="44D7D5A0" w14:textId="77777777" w:rsidR="00AA744A" w:rsidRDefault="00944D31">
            <w:pPr>
              <w:pStyle w:val="TAC"/>
            </w:pPr>
            <w:r>
              <w:t>DL PRS: 3 dB</w:t>
            </w:r>
          </w:p>
          <w:p w14:paraId="272B315F" w14:textId="77777777" w:rsidR="00AA744A" w:rsidRDefault="00944D31">
            <w:pPr>
              <w:pStyle w:val="TAC"/>
            </w:pPr>
            <w:r>
              <w:t>UL SRS: 3 dB</w:t>
            </w:r>
          </w:p>
        </w:tc>
        <w:tc>
          <w:tcPr>
            <w:tcW w:w="1871" w:type="dxa"/>
            <w:vAlign w:val="center"/>
          </w:tcPr>
          <w:p w14:paraId="3F11BF9C" w14:textId="77777777" w:rsidR="00AA744A" w:rsidRDefault="00944D31">
            <w:pPr>
              <w:pStyle w:val="TAC"/>
            </w:pPr>
            <w:r>
              <w:t>DL PRS: 3 dB</w:t>
            </w:r>
          </w:p>
          <w:p w14:paraId="26F0A30F" w14:textId="77777777" w:rsidR="00AA744A" w:rsidRDefault="00944D31">
            <w:pPr>
              <w:pStyle w:val="TAC"/>
            </w:pPr>
            <w:r>
              <w:t>UL SRS: 3 dB</w:t>
            </w:r>
          </w:p>
        </w:tc>
      </w:tr>
      <w:tr w:rsidR="00AA744A" w14:paraId="184D0CFF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1218BA4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1871" w:type="dxa"/>
            <w:vAlign w:val="center"/>
          </w:tcPr>
          <w:p w14:paraId="7EF6D63C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5E85BCD3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4BA9C7CA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4B6261C1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5FEBFA8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EF84AFB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1871" w:type="dxa"/>
            <w:vAlign w:val="center"/>
          </w:tcPr>
          <w:p w14:paraId="76616FCC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130AE58A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24149F80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4637A61A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38A14DF7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AF7DB85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1871" w:type="dxa"/>
            <w:vAlign w:val="center"/>
          </w:tcPr>
          <w:p w14:paraId="11AD7787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46CF3369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15F413EC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4FACF0DE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</w:tr>
      <w:tr w:rsidR="00AA744A" w14:paraId="48B9015F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F38C3FD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1871" w:type="dxa"/>
            <w:vAlign w:val="center"/>
          </w:tcPr>
          <w:p w14:paraId="5FC390C8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6C963A9F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5A53CA2A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5B7F9661" w14:textId="77777777" w:rsidR="00AA744A" w:rsidRDefault="00944D31">
            <w:pPr>
              <w:pStyle w:val="TAC"/>
            </w:pPr>
            <w:r>
              <w:t>Taylor series</w:t>
            </w:r>
          </w:p>
        </w:tc>
      </w:tr>
      <w:tr w:rsidR="00AA744A" w14:paraId="1414C5C6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C767632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1871" w:type="dxa"/>
            <w:vAlign w:val="center"/>
          </w:tcPr>
          <w:p w14:paraId="67A15073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32984862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171DB411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6991A932" w14:textId="77777777" w:rsidR="00AA744A" w:rsidRDefault="00944D31">
            <w:pPr>
              <w:pStyle w:val="TAC"/>
            </w:pPr>
            <w:r>
              <w:t>Ideal synchronization</w:t>
            </w:r>
          </w:p>
        </w:tc>
      </w:tr>
      <w:tr w:rsidR="00AA744A" w14:paraId="38C18A8E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BF3F1E7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1871" w:type="dxa"/>
            <w:vAlign w:val="center"/>
          </w:tcPr>
          <w:p w14:paraId="589414DE" w14:textId="77777777" w:rsidR="00AA744A" w:rsidRDefault="00944D31">
            <w:pPr>
              <w:pStyle w:val="TAC"/>
            </w:pPr>
            <w:r>
              <w:t>UE Tx/Rx timing error is modeled with X = 10 ns</w:t>
            </w:r>
          </w:p>
          <w:p w14:paraId="43F15C7E" w14:textId="77777777" w:rsidR="00AA744A" w:rsidRDefault="00944D31">
            <w:pPr>
              <w:pStyle w:val="TAC"/>
            </w:pPr>
            <w:r>
              <w:t>gNB Tx/Rx timing error is modeled with Y = 5 ns</w:t>
            </w:r>
          </w:p>
        </w:tc>
        <w:tc>
          <w:tcPr>
            <w:tcW w:w="1871" w:type="dxa"/>
            <w:vAlign w:val="center"/>
          </w:tcPr>
          <w:p w14:paraId="1D76316E" w14:textId="77777777" w:rsidR="00AA744A" w:rsidRDefault="00944D31">
            <w:pPr>
              <w:pStyle w:val="TAC"/>
            </w:pPr>
            <w:r>
              <w:t>UE Tx/Rx timing error is modeled with X = 10 ns</w:t>
            </w:r>
          </w:p>
          <w:p w14:paraId="5A5312C4" w14:textId="77777777" w:rsidR="00AA744A" w:rsidRDefault="00944D31">
            <w:pPr>
              <w:pStyle w:val="TAC"/>
            </w:pPr>
            <w:r>
              <w:t>gNB Tx/Rx timing error is modeled with Y = 5 ns</w:t>
            </w:r>
          </w:p>
        </w:tc>
        <w:tc>
          <w:tcPr>
            <w:tcW w:w="1871" w:type="dxa"/>
            <w:vAlign w:val="center"/>
          </w:tcPr>
          <w:p w14:paraId="4003BFD2" w14:textId="77777777" w:rsidR="00AA744A" w:rsidRDefault="00944D31">
            <w:pPr>
              <w:pStyle w:val="TAC"/>
            </w:pPr>
            <w:r>
              <w:t>UE Tx/Rx timing error is modeled with X = 10 ns</w:t>
            </w:r>
          </w:p>
          <w:p w14:paraId="6AE2B43A" w14:textId="77777777" w:rsidR="00AA744A" w:rsidRDefault="00944D31">
            <w:pPr>
              <w:pStyle w:val="TAC"/>
            </w:pPr>
            <w:r>
              <w:t>gNB Tx/Rx timing error is modeled with Y = 5 ns</w:t>
            </w:r>
          </w:p>
        </w:tc>
        <w:tc>
          <w:tcPr>
            <w:tcW w:w="1871" w:type="dxa"/>
            <w:vAlign w:val="center"/>
          </w:tcPr>
          <w:p w14:paraId="16290637" w14:textId="77777777" w:rsidR="00AA744A" w:rsidRDefault="00944D31">
            <w:pPr>
              <w:pStyle w:val="TAC"/>
            </w:pPr>
            <w:r>
              <w:t>UE Tx/Rx timing error is modeled with X = 10 ns</w:t>
            </w:r>
          </w:p>
          <w:p w14:paraId="3EE02A3F" w14:textId="77777777" w:rsidR="00AA744A" w:rsidRDefault="00944D31">
            <w:pPr>
              <w:pStyle w:val="TAC"/>
            </w:pPr>
            <w:r>
              <w:t>gNB Tx/Rx timing error is modeled with Y = 5 ns</w:t>
            </w:r>
          </w:p>
        </w:tc>
      </w:tr>
      <w:tr w:rsidR="00AA744A" w14:paraId="16D8BEBB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3ED30FD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1871" w:type="dxa"/>
            <w:vAlign w:val="center"/>
          </w:tcPr>
          <w:p w14:paraId="6D7D5E15" w14:textId="77777777" w:rsidR="00AA744A" w:rsidRDefault="00944D31">
            <w:pPr>
              <w:pStyle w:val="TAC"/>
            </w:pPr>
            <w:r>
              <w:t>No Tx/Rx beam sweeping</w:t>
            </w:r>
          </w:p>
        </w:tc>
        <w:tc>
          <w:tcPr>
            <w:tcW w:w="1871" w:type="dxa"/>
            <w:vAlign w:val="center"/>
          </w:tcPr>
          <w:p w14:paraId="7D8F3559" w14:textId="77777777" w:rsidR="00AA744A" w:rsidRDefault="00944D31">
            <w:pPr>
              <w:pStyle w:val="TAC"/>
            </w:pPr>
            <w:r>
              <w:t>No Tx/Rx beam sweeping</w:t>
            </w:r>
          </w:p>
        </w:tc>
        <w:tc>
          <w:tcPr>
            <w:tcW w:w="1871" w:type="dxa"/>
            <w:vAlign w:val="center"/>
          </w:tcPr>
          <w:p w14:paraId="79FEA2EC" w14:textId="77777777" w:rsidR="00AA744A" w:rsidRDefault="00944D31">
            <w:pPr>
              <w:pStyle w:val="TAC"/>
            </w:pPr>
            <w:r>
              <w:t>DL PRS: Tx beam sweeping</w:t>
            </w:r>
          </w:p>
          <w:p w14:paraId="38BD20DC" w14:textId="77777777" w:rsidR="00AA744A" w:rsidRDefault="00944D31">
            <w:pPr>
              <w:pStyle w:val="TAC"/>
            </w:pPr>
            <w:r>
              <w:t>UL SRS: Rx beam sweeping</w:t>
            </w:r>
          </w:p>
        </w:tc>
        <w:tc>
          <w:tcPr>
            <w:tcW w:w="1871" w:type="dxa"/>
            <w:vAlign w:val="center"/>
          </w:tcPr>
          <w:p w14:paraId="4AA26BC4" w14:textId="77777777" w:rsidR="00AA744A" w:rsidRDefault="00944D31">
            <w:pPr>
              <w:pStyle w:val="TAC"/>
            </w:pPr>
            <w:r>
              <w:t>DL PRS: Tx beam sweeping</w:t>
            </w:r>
          </w:p>
          <w:p w14:paraId="540D21DB" w14:textId="77777777" w:rsidR="00AA744A" w:rsidRDefault="00944D31">
            <w:pPr>
              <w:pStyle w:val="TAC"/>
            </w:pPr>
            <w:r>
              <w:t>UL SRS: Rx beam sweeping</w:t>
            </w:r>
          </w:p>
        </w:tc>
      </w:tr>
      <w:tr w:rsidR="00AA744A" w14:paraId="7AF6E82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419BC31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1871" w:type="dxa"/>
            <w:vAlign w:val="center"/>
          </w:tcPr>
          <w:p w14:paraId="3A555661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76DF9204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79F187EE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41F8A5A1" w14:textId="77777777" w:rsidR="00AA744A" w:rsidRDefault="00944D31">
            <w:pPr>
              <w:pStyle w:val="TAC"/>
            </w:pPr>
            <w:r>
              <w:t>Single Tx port</w:t>
            </w:r>
          </w:p>
        </w:tc>
      </w:tr>
      <w:tr w:rsidR="00AA744A" w14:paraId="51AD18A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D360C9E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1871" w:type="dxa"/>
            <w:vAlign w:val="center"/>
          </w:tcPr>
          <w:p w14:paraId="4D8EF66B" w14:textId="77777777" w:rsidR="00AA744A" w:rsidRDefault="00944D31">
            <w:pPr>
              <w:pStyle w:val="TAC"/>
            </w:pPr>
            <w:r>
              <w:t>LOS/NLOS classification</w:t>
            </w:r>
          </w:p>
        </w:tc>
        <w:tc>
          <w:tcPr>
            <w:tcW w:w="1871" w:type="dxa"/>
            <w:vAlign w:val="center"/>
          </w:tcPr>
          <w:p w14:paraId="00904BCE" w14:textId="77777777" w:rsidR="00AA744A" w:rsidRDefault="00944D31">
            <w:pPr>
              <w:pStyle w:val="TAC"/>
            </w:pPr>
            <w:r>
              <w:t>LOS/NLOS classification</w:t>
            </w:r>
          </w:p>
        </w:tc>
        <w:tc>
          <w:tcPr>
            <w:tcW w:w="1871" w:type="dxa"/>
            <w:vAlign w:val="center"/>
          </w:tcPr>
          <w:p w14:paraId="3AB8C4A6" w14:textId="77777777" w:rsidR="00AA744A" w:rsidRDefault="00944D31">
            <w:pPr>
              <w:pStyle w:val="TAC"/>
            </w:pPr>
            <w:r>
              <w:t>LOS/NLOS classification</w:t>
            </w:r>
          </w:p>
        </w:tc>
        <w:tc>
          <w:tcPr>
            <w:tcW w:w="1871" w:type="dxa"/>
            <w:vAlign w:val="center"/>
          </w:tcPr>
          <w:p w14:paraId="5D5CF197" w14:textId="77777777" w:rsidR="00AA744A" w:rsidRDefault="00944D31">
            <w:pPr>
              <w:pStyle w:val="TAC"/>
            </w:pPr>
            <w:r>
              <w:t>LOS/NLOS classification</w:t>
            </w:r>
          </w:p>
        </w:tc>
      </w:tr>
    </w:tbl>
    <w:p w14:paraId="7896AC1B" w14:textId="77777777" w:rsidR="00AA744A" w:rsidRDefault="00AA744A"/>
    <w:tbl>
      <w:tblPr>
        <w:tblW w:w="984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871"/>
        <w:gridCol w:w="1871"/>
        <w:gridCol w:w="1871"/>
        <w:gridCol w:w="1871"/>
      </w:tblGrid>
      <w:tr w:rsidR="00AA744A" w14:paraId="2E4F3594" w14:textId="77777777">
        <w:trPr>
          <w:trHeight w:val="462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7557CEC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1871" w:type="dxa"/>
            <w:vAlign w:val="center"/>
          </w:tcPr>
          <w:p w14:paraId="35A63FFA" w14:textId="77777777" w:rsidR="00AA744A" w:rsidRDefault="00944D31">
            <w:pPr>
              <w:pStyle w:val="TAH"/>
            </w:pPr>
            <w:r>
              <w:t>Case 33, InF-SH,</w:t>
            </w:r>
          </w:p>
          <w:p w14:paraId="45F13648" w14:textId="77777777" w:rsidR="00AA744A" w:rsidRDefault="00944D31">
            <w:pPr>
              <w:pStyle w:val="TAH"/>
            </w:pPr>
            <w:r>
              <w:t>FR1, Multi-RTT</w:t>
            </w:r>
          </w:p>
        </w:tc>
        <w:tc>
          <w:tcPr>
            <w:tcW w:w="1871" w:type="dxa"/>
            <w:vAlign w:val="center"/>
          </w:tcPr>
          <w:p w14:paraId="51BC478A" w14:textId="77777777" w:rsidR="00AA744A" w:rsidRDefault="00944D31">
            <w:pPr>
              <w:pStyle w:val="TAH"/>
            </w:pPr>
            <w:r>
              <w:t>Case 34, InF-DH,</w:t>
            </w:r>
          </w:p>
          <w:p w14:paraId="3F115BBD" w14:textId="77777777" w:rsidR="00AA744A" w:rsidRDefault="00944D31">
            <w:pPr>
              <w:pStyle w:val="TAH"/>
            </w:pPr>
            <w:r>
              <w:t>FR1, Multi-RTT</w:t>
            </w:r>
          </w:p>
        </w:tc>
        <w:tc>
          <w:tcPr>
            <w:tcW w:w="1871" w:type="dxa"/>
            <w:vAlign w:val="center"/>
          </w:tcPr>
          <w:p w14:paraId="17F93D00" w14:textId="77777777" w:rsidR="00AA744A" w:rsidRDefault="00944D31">
            <w:pPr>
              <w:pStyle w:val="TAH"/>
            </w:pPr>
            <w:r>
              <w:t>Case 35, InF-SH,</w:t>
            </w:r>
          </w:p>
          <w:p w14:paraId="4FA5EC96" w14:textId="77777777" w:rsidR="00AA744A" w:rsidRDefault="00944D31">
            <w:pPr>
              <w:pStyle w:val="TAH"/>
            </w:pPr>
            <w:r>
              <w:t>FR2, Multi-RTT</w:t>
            </w:r>
          </w:p>
        </w:tc>
        <w:tc>
          <w:tcPr>
            <w:tcW w:w="1871" w:type="dxa"/>
            <w:vAlign w:val="center"/>
          </w:tcPr>
          <w:p w14:paraId="2B720A30" w14:textId="77777777" w:rsidR="00AA744A" w:rsidRDefault="00944D31">
            <w:pPr>
              <w:pStyle w:val="TAH"/>
            </w:pPr>
            <w:r>
              <w:t>Case 36, InF-DH,</w:t>
            </w:r>
          </w:p>
          <w:p w14:paraId="50FDA928" w14:textId="77777777" w:rsidR="00AA744A" w:rsidRDefault="00944D31">
            <w:pPr>
              <w:pStyle w:val="TAH"/>
            </w:pPr>
            <w:r>
              <w:t>FR2, Multi-RTT</w:t>
            </w:r>
          </w:p>
        </w:tc>
      </w:tr>
      <w:tr w:rsidR="00AA744A" w14:paraId="295A2676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FC744A2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1871" w:type="dxa"/>
            <w:vAlign w:val="center"/>
          </w:tcPr>
          <w:p w14:paraId="0AA0DAD7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57F8115E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62BF23E1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59D05BAF" w14:textId="77777777" w:rsidR="00AA744A" w:rsidRDefault="00944D31">
            <w:pPr>
              <w:pStyle w:val="TAC"/>
            </w:pPr>
            <w:r>
              <w:t>Baseline</w:t>
            </w:r>
          </w:p>
        </w:tc>
      </w:tr>
      <w:tr w:rsidR="00AA744A" w14:paraId="7F7A097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2824733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1871" w:type="dxa"/>
            <w:vAlign w:val="center"/>
          </w:tcPr>
          <w:p w14:paraId="5AF22A32" w14:textId="77777777" w:rsidR="00AA744A" w:rsidRDefault="00944D31">
            <w:pPr>
              <w:pStyle w:val="TAC"/>
            </w:pPr>
            <w:r>
              <w:t>3.5 GHz</w:t>
            </w:r>
          </w:p>
        </w:tc>
        <w:tc>
          <w:tcPr>
            <w:tcW w:w="1871" w:type="dxa"/>
            <w:vAlign w:val="center"/>
          </w:tcPr>
          <w:p w14:paraId="1749A2A0" w14:textId="77777777" w:rsidR="00AA744A" w:rsidRDefault="00944D31">
            <w:pPr>
              <w:pStyle w:val="TAC"/>
            </w:pPr>
            <w:r>
              <w:t>3.5 GHz</w:t>
            </w:r>
          </w:p>
        </w:tc>
        <w:tc>
          <w:tcPr>
            <w:tcW w:w="1871" w:type="dxa"/>
            <w:vAlign w:val="center"/>
          </w:tcPr>
          <w:p w14:paraId="7EF0922A" w14:textId="77777777" w:rsidR="00AA744A" w:rsidRDefault="00944D31">
            <w:pPr>
              <w:pStyle w:val="TAC"/>
            </w:pPr>
            <w:r>
              <w:t>28 GHz</w:t>
            </w:r>
          </w:p>
        </w:tc>
        <w:tc>
          <w:tcPr>
            <w:tcW w:w="1871" w:type="dxa"/>
            <w:vAlign w:val="center"/>
          </w:tcPr>
          <w:p w14:paraId="6E243E61" w14:textId="77777777" w:rsidR="00AA744A" w:rsidRDefault="00944D31">
            <w:pPr>
              <w:pStyle w:val="TAC"/>
            </w:pPr>
            <w:r>
              <w:t>28 GHz</w:t>
            </w:r>
          </w:p>
        </w:tc>
      </w:tr>
      <w:tr w:rsidR="00AA744A" w14:paraId="358A6833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7C93E26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1871" w:type="dxa"/>
            <w:vAlign w:val="center"/>
          </w:tcPr>
          <w:p w14:paraId="4E61E24A" w14:textId="77777777" w:rsidR="00AA744A" w:rsidRDefault="00944D31">
            <w:pPr>
              <w:pStyle w:val="TAC"/>
            </w:pPr>
            <w:r>
              <w:t>30 kHz</w:t>
            </w:r>
          </w:p>
        </w:tc>
        <w:tc>
          <w:tcPr>
            <w:tcW w:w="1871" w:type="dxa"/>
            <w:vAlign w:val="center"/>
          </w:tcPr>
          <w:p w14:paraId="1C330A5A" w14:textId="77777777" w:rsidR="00AA744A" w:rsidRDefault="00944D31">
            <w:pPr>
              <w:pStyle w:val="TAC"/>
            </w:pPr>
            <w:r>
              <w:t>30 kHz</w:t>
            </w:r>
          </w:p>
        </w:tc>
        <w:tc>
          <w:tcPr>
            <w:tcW w:w="1871" w:type="dxa"/>
            <w:vAlign w:val="center"/>
          </w:tcPr>
          <w:p w14:paraId="6D20CD86" w14:textId="77777777" w:rsidR="00AA744A" w:rsidRDefault="00944D31">
            <w:pPr>
              <w:pStyle w:val="TAC"/>
            </w:pPr>
            <w:r>
              <w:t>120 kHz</w:t>
            </w:r>
          </w:p>
        </w:tc>
        <w:tc>
          <w:tcPr>
            <w:tcW w:w="1871" w:type="dxa"/>
            <w:vAlign w:val="center"/>
          </w:tcPr>
          <w:p w14:paraId="1E797BAD" w14:textId="77777777" w:rsidR="00AA744A" w:rsidRDefault="00944D31">
            <w:pPr>
              <w:pStyle w:val="TAC"/>
            </w:pPr>
            <w:r>
              <w:t>120 kHz</w:t>
            </w:r>
          </w:p>
        </w:tc>
      </w:tr>
      <w:tr w:rsidR="00AA744A" w14:paraId="3FD34A9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9CC49E4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1871" w:type="dxa"/>
            <w:vAlign w:val="center"/>
          </w:tcPr>
          <w:p w14:paraId="4D3B6FBE" w14:textId="77777777" w:rsidR="00AA744A" w:rsidRDefault="00944D31">
            <w:pPr>
              <w:pStyle w:val="TAC"/>
            </w:pPr>
            <w:r>
              <w:t>400 MHz</w:t>
            </w:r>
          </w:p>
        </w:tc>
        <w:tc>
          <w:tcPr>
            <w:tcW w:w="1871" w:type="dxa"/>
            <w:vAlign w:val="center"/>
          </w:tcPr>
          <w:p w14:paraId="7C3AA389" w14:textId="77777777" w:rsidR="00AA744A" w:rsidRDefault="00944D31">
            <w:pPr>
              <w:pStyle w:val="TAC"/>
            </w:pPr>
            <w:r>
              <w:t>400 MHz</w:t>
            </w:r>
          </w:p>
        </w:tc>
        <w:tc>
          <w:tcPr>
            <w:tcW w:w="1871" w:type="dxa"/>
            <w:vAlign w:val="center"/>
          </w:tcPr>
          <w:p w14:paraId="70A0C4F7" w14:textId="77777777" w:rsidR="00AA744A" w:rsidRDefault="00944D31">
            <w:pPr>
              <w:pStyle w:val="TAC"/>
            </w:pPr>
            <w:r>
              <w:t>800 MHz</w:t>
            </w:r>
          </w:p>
        </w:tc>
        <w:tc>
          <w:tcPr>
            <w:tcW w:w="1871" w:type="dxa"/>
            <w:vAlign w:val="center"/>
          </w:tcPr>
          <w:p w14:paraId="62B11DDB" w14:textId="77777777" w:rsidR="00AA744A" w:rsidRDefault="00944D31">
            <w:pPr>
              <w:pStyle w:val="TAC"/>
            </w:pPr>
            <w:r>
              <w:t>800 MHz</w:t>
            </w:r>
          </w:p>
        </w:tc>
      </w:tr>
      <w:tr w:rsidR="00AA744A" w14:paraId="5EEF847E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7E0D873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1871" w:type="dxa"/>
            <w:vAlign w:val="center"/>
          </w:tcPr>
          <w:p w14:paraId="77DC6E98" w14:textId="77777777" w:rsidR="00AA744A" w:rsidRDefault="00944D31">
            <w:pPr>
              <w:pStyle w:val="TAC"/>
            </w:pPr>
            <w:r>
              <w:t>DL PRS: Comb-2</w:t>
            </w:r>
          </w:p>
          <w:p w14:paraId="5E8BAD9C" w14:textId="77777777" w:rsidR="00AA744A" w:rsidRDefault="00944D31">
            <w:pPr>
              <w:pStyle w:val="TAC"/>
            </w:pPr>
            <w:r>
              <w:t>UL SRS: Comb-2</w:t>
            </w:r>
          </w:p>
        </w:tc>
        <w:tc>
          <w:tcPr>
            <w:tcW w:w="1871" w:type="dxa"/>
            <w:vAlign w:val="center"/>
          </w:tcPr>
          <w:p w14:paraId="2F902532" w14:textId="77777777" w:rsidR="00AA744A" w:rsidRDefault="00944D31">
            <w:pPr>
              <w:pStyle w:val="TAC"/>
            </w:pPr>
            <w:r>
              <w:t>DL PRS: Comb-2</w:t>
            </w:r>
          </w:p>
          <w:p w14:paraId="47EFBBBE" w14:textId="77777777" w:rsidR="00AA744A" w:rsidRDefault="00944D31">
            <w:pPr>
              <w:pStyle w:val="TAC"/>
            </w:pPr>
            <w:r>
              <w:t>UL SRS: Comb-2</w:t>
            </w:r>
          </w:p>
        </w:tc>
        <w:tc>
          <w:tcPr>
            <w:tcW w:w="1871" w:type="dxa"/>
            <w:vAlign w:val="center"/>
          </w:tcPr>
          <w:p w14:paraId="530233ED" w14:textId="77777777" w:rsidR="00AA744A" w:rsidRDefault="00944D31">
            <w:pPr>
              <w:pStyle w:val="TAC"/>
            </w:pPr>
            <w:r>
              <w:t>DL PRS: Comb-2</w:t>
            </w:r>
          </w:p>
          <w:p w14:paraId="168EE504" w14:textId="77777777" w:rsidR="00AA744A" w:rsidRDefault="00944D31">
            <w:pPr>
              <w:pStyle w:val="TAC"/>
            </w:pPr>
            <w:r>
              <w:t>UL SRS: Comb-2</w:t>
            </w:r>
          </w:p>
        </w:tc>
        <w:tc>
          <w:tcPr>
            <w:tcW w:w="1871" w:type="dxa"/>
            <w:vAlign w:val="center"/>
          </w:tcPr>
          <w:p w14:paraId="02F47CBC" w14:textId="77777777" w:rsidR="00AA744A" w:rsidRDefault="00944D31">
            <w:pPr>
              <w:pStyle w:val="TAC"/>
            </w:pPr>
            <w:r>
              <w:t>DL PRS: Comb-2</w:t>
            </w:r>
          </w:p>
          <w:p w14:paraId="7861E733" w14:textId="77777777" w:rsidR="00AA744A" w:rsidRDefault="00944D31">
            <w:pPr>
              <w:pStyle w:val="TAC"/>
            </w:pPr>
            <w:r>
              <w:t>UL SRS: Comb-2</w:t>
            </w:r>
          </w:p>
        </w:tc>
      </w:tr>
      <w:tr w:rsidR="00AA744A" w14:paraId="62B6D02E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5BAB502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06BEE266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1871" w:type="dxa"/>
            <w:vAlign w:val="center"/>
          </w:tcPr>
          <w:p w14:paraId="64002045" w14:textId="77777777" w:rsidR="00AA744A" w:rsidRDefault="00944D31">
            <w:pPr>
              <w:pStyle w:val="TAC"/>
            </w:pPr>
            <w:r>
              <w:t>DL PRS: single port</w:t>
            </w:r>
          </w:p>
          <w:p w14:paraId="73E2E043" w14:textId="77777777" w:rsidR="00AA744A" w:rsidRDefault="00944D31">
            <w:pPr>
              <w:pStyle w:val="TAC"/>
            </w:pPr>
            <w:r>
              <w:t>UL SRS: single port</w:t>
            </w:r>
          </w:p>
        </w:tc>
        <w:tc>
          <w:tcPr>
            <w:tcW w:w="1871" w:type="dxa"/>
            <w:vAlign w:val="center"/>
          </w:tcPr>
          <w:p w14:paraId="61C26B71" w14:textId="77777777" w:rsidR="00AA744A" w:rsidRDefault="00944D31">
            <w:pPr>
              <w:pStyle w:val="TAC"/>
            </w:pPr>
            <w:r>
              <w:t>DL PRS: single port</w:t>
            </w:r>
          </w:p>
          <w:p w14:paraId="7AA0A6B0" w14:textId="77777777" w:rsidR="00AA744A" w:rsidRDefault="00944D31">
            <w:pPr>
              <w:pStyle w:val="TAC"/>
            </w:pPr>
            <w:r>
              <w:t>UL SRS: single port</w:t>
            </w:r>
          </w:p>
        </w:tc>
        <w:tc>
          <w:tcPr>
            <w:tcW w:w="1871" w:type="dxa"/>
            <w:vAlign w:val="center"/>
          </w:tcPr>
          <w:p w14:paraId="0027A993" w14:textId="77777777" w:rsidR="00AA744A" w:rsidRDefault="00944D31">
            <w:pPr>
              <w:pStyle w:val="TAC"/>
            </w:pPr>
            <w:r>
              <w:t>DL PRS: single port</w:t>
            </w:r>
          </w:p>
          <w:p w14:paraId="0CA114CB" w14:textId="77777777" w:rsidR="00AA744A" w:rsidRDefault="00944D31">
            <w:pPr>
              <w:pStyle w:val="TAC"/>
            </w:pPr>
            <w:r>
              <w:t>UL SRS: single port</w:t>
            </w:r>
          </w:p>
        </w:tc>
        <w:tc>
          <w:tcPr>
            <w:tcW w:w="1871" w:type="dxa"/>
            <w:vAlign w:val="center"/>
          </w:tcPr>
          <w:p w14:paraId="1AA75F8E" w14:textId="77777777" w:rsidR="00AA744A" w:rsidRDefault="00944D31">
            <w:pPr>
              <w:pStyle w:val="TAC"/>
            </w:pPr>
            <w:r>
              <w:t>DL PRS: single port</w:t>
            </w:r>
          </w:p>
          <w:p w14:paraId="22098818" w14:textId="77777777" w:rsidR="00AA744A" w:rsidRDefault="00944D31">
            <w:pPr>
              <w:pStyle w:val="TAC"/>
            </w:pPr>
            <w:r>
              <w:t>UL SRS: single port</w:t>
            </w:r>
          </w:p>
        </w:tc>
      </w:tr>
      <w:tr w:rsidR="00AA744A" w14:paraId="47832F3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A5D5389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1871" w:type="dxa"/>
            <w:vAlign w:val="center"/>
          </w:tcPr>
          <w:p w14:paraId="095A7043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6D91645F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7DC48CE4" w14:textId="77777777" w:rsidR="00AA744A" w:rsidRDefault="00944D31">
            <w:pPr>
              <w:pStyle w:val="TAC"/>
            </w:pPr>
            <w:r>
              <w:t>3</w:t>
            </w:r>
          </w:p>
        </w:tc>
        <w:tc>
          <w:tcPr>
            <w:tcW w:w="1871" w:type="dxa"/>
            <w:vAlign w:val="center"/>
          </w:tcPr>
          <w:p w14:paraId="785DF4BF" w14:textId="77777777" w:rsidR="00AA744A" w:rsidRDefault="00944D31">
            <w:pPr>
              <w:pStyle w:val="TAC"/>
            </w:pPr>
            <w:r>
              <w:t>3</w:t>
            </w:r>
          </w:p>
        </w:tc>
      </w:tr>
      <w:tr w:rsidR="00AA744A" w14:paraId="5A979393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EB6ECC8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1871" w:type="dxa"/>
            <w:vAlign w:val="center"/>
          </w:tcPr>
          <w:p w14:paraId="1AA6770C" w14:textId="77777777" w:rsidR="00AA744A" w:rsidRDefault="00944D31">
            <w:pPr>
              <w:pStyle w:val="TAC"/>
            </w:pPr>
            <w:r>
              <w:t>DL PRS: 2 symbols</w:t>
            </w:r>
          </w:p>
          <w:p w14:paraId="7F31B849" w14:textId="77777777" w:rsidR="00AA744A" w:rsidRDefault="00944D31">
            <w:pPr>
              <w:pStyle w:val="TAC"/>
            </w:pPr>
            <w:r>
              <w:t>UL SRS:1 symbol</w:t>
            </w:r>
          </w:p>
        </w:tc>
        <w:tc>
          <w:tcPr>
            <w:tcW w:w="1871" w:type="dxa"/>
            <w:vAlign w:val="center"/>
          </w:tcPr>
          <w:p w14:paraId="3177B9D0" w14:textId="77777777" w:rsidR="00AA744A" w:rsidRDefault="00944D31">
            <w:pPr>
              <w:pStyle w:val="TAC"/>
            </w:pPr>
            <w:r>
              <w:t>DL PRS: 2 symbols</w:t>
            </w:r>
          </w:p>
          <w:p w14:paraId="59202C9D" w14:textId="77777777" w:rsidR="00AA744A" w:rsidRDefault="00944D31">
            <w:pPr>
              <w:pStyle w:val="TAC"/>
            </w:pPr>
            <w:r>
              <w:t>UL SRS:1 symbol</w:t>
            </w:r>
          </w:p>
        </w:tc>
        <w:tc>
          <w:tcPr>
            <w:tcW w:w="1871" w:type="dxa"/>
            <w:vAlign w:val="center"/>
          </w:tcPr>
          <w:p w14:paraId="425C6AE3" w14:textId="77777777" w:rsidR="00AA744A" w:rsidRDefault="00944D31">
            <w:pPr>
              <w:pStyle w:val="TAC"/>
            </w:pPr>
            <w:r>
              <w:t>DL PRS: 2 symbols</w:t>
            </w:r>
          </w:p>
          <w:p w14:paraId="6E7D56DC" w14:textId="77777777" w:rsidR="00AA744A" w:rsidRDefault="00944D31">
            <w:pPr>
              <w:pStyle w:val="TAC"/>
            </w:pPr>
            <w:r>
              <w:t>UL SRS:1 symbol</w:t>
            </w:r>
          </w:p>
        </w:tc>
        <w:tc>
          <w:tcPr>
            <w:tcW w:w="1871" w:type="dxa"/>
            <w:vAlign w:val="center"/>
          </w:tcPr>
          <w:p w14:paraId="597A324D" w14:textId="77777777" w:rsidR="00AA744A" w:rsidRDefault="00944D31">
            <w:pPr>
              <w:pStyle w:val="TAC"/>
            </w:pPr>
            <w:r>
              <w:t>DL PRS: 2 symbols</w:t>
            </w:r>
          </w:p>
          <w:p w14:paraId="3FE8A1E5" w14:textId="77777777" w:rsidR="00AA744A" w:rsidRDefault="00944D31">
            <w:pPr>
              <w:pStyle w:val="TAC"/>
            </w:pPr>
            <w:r>
              <w:t>UL SRS:1 symbol</w:t>
            </w:r>
          </w:p>
        </w:tc>
      </w:tr>
      <w:tr w:rsidR="00AA744A" w14:paraId="2835C69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4054FE3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1871" w:type="dxa"/>
            <w:vAlign w:val="center"/>
          </w:tcPr>
          <w:p w14:paraId="5AD67701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70A03C66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4E3A097E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238B0B1B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07E93977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210D9D6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1871" w:type="dxa"/>
            <w:vAlign w:val="center"/>
          </w:tcPr>
          <w:p w14:paraId="4B81C30E" w14:textId="77777777" w:rsidR="00AA744A" w:rsidRDefault="00944D31">
            <w:pPr>
              <w:pStyle w:val="TAC"/>
            </w:pPr>
            <w:r>
              <w:t>DL PRS: 3 dB</w:t>
            </w:r>
          </w:p>
          <w:p w14:paraId="4C24C188" w14:textId="77777777" w:rsidR="00AA744A" w:rsidRDefault="00944D31">
            <w:pPr>
              <w:pStyle w:val="TAC"/>
            </w:pPr>
            <w:r>
              <w:t>UL SRS: 3 dB</w:t>
            </w:r>
          </w:p>
        </w:tc>
        <w:tc>
          <w:tcPr>
            <w:tcW w:w="1871" w:type="dxa"/>
            <w:vAlign w:val="center"/>
          </w:tcPr>
          <w:p w14:paraId="39216941" w14:textId="77777777" w:rsidR="00AA744A" w:rsidRDefault="00944D31">
            <w:pPr>
              <w:pStyle w:val="TAC"/>
            </w:pPr>
            <w:r>
              <w:t>DL PRS: 3 dB</w:t>
            </w:r>
          </w:p>
          <w:p w14:paraId="51CFBD33" w14:textId="77777777" w:rsidR="00AA744A" w:rsidRDefault="00944D31">
            <w:pPr>
              <w:pStyle w:val="TAC"/>
            </w:pPr>
            <w:r>
              <w:t>UL SRS: 3 dB</w:t>
            </w:r>
          </w:p>
        </w:tc>
        <w:tc>
          <w:tcPr>
            <w:tcW w:w="1871" w:type="dxa"/>
            <w:vAlign w:val="center"/>
          </w:tcPr>
          <w:p w14:paraId="299A3E85" w14:textId="77777777" w:rsidR="00AA744A" w:rsidRDefault="00944D31">
            <w:pPr>
              <w:pStyle w:val="TAC"/>
            </w:pPr>
            <w:r>
              <w:t>DL PRS: 3 dB</w:t>
            </w:r>
          </w:p>
          <w:p w14:paraId="1D5D4ADC" w14:textId="77777777" w:rsidR="00AA744A" w:rsidRDefault="00944D31">
            <w:pPr>
              <w:pStyle w:val="TAC"/>
            </w:pPr>
            <w:r>
              <w:t>UL SRS: 3 dB</w:t>
            </w:r>
          </w:p>
        </w:tc>
        <w:tc>
          <w:tcPr>
            <w:tcW w:w="1871" w:type="dxa"/>
            <w:vAlign w:val="center"/>
          </w:tcPr>
          <w:p w14:paraId="1F0DABE5" w14:textId="77777777" w:rsidR="00AA744A" w:rsidRDefault="00944D31">
            <w:pPr>
              <w:pStyle w:val="TAC"/>
            </w:pPr>
            <w:r>
              <w:t>DL PRS: 3 dB</w:t>
            </w:r>
          </w:p>
          <w:p w14:paraId="6A883F17" w14:textId="77777777" w:rsidR="00AA744A" w:rsidRDefault="00944D31">
            <w:pPr>
              <w:pStyle w:val="TAC"/>
            </w:pPr>
            <w:r>
              <w:t>UL SRS: 3 dB</w:t>
            </w:r>
          </w:p>
        </w:tc>
      </w:tr>
      <w:tr w:rsidR="00AA744A" w14:paraId="2306194B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94E311F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1871" w:type="dxa"/>
            <w:vAlign w:val="center"/>
          </w:tcPr>
          <w:p w14:paraId="67BF3027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2CA7235B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23043613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739B2C79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37C20606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C05051F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1871" w:type="dxa"/>
            <w:vAlign w:val="center"/>
          </w:tcPr>
          <w:p w14:paraId="27A25CEA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1AD35101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37D75E98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5C54AEC8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7341B170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96DE614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1871" w:type="dxa"/>
            <w:vAlign w:val="center"/>
          </w:tcPr>
          <w:p w14:paraId="78205532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0B714765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13CC9448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2A61568A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</w:tr>
      <w:tr w:rsidR="00AA744A" w14:paraId="44CDD706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A411691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1871" w:type="dxa"/>
            <w:vAlign w:val="center"/>
          </w:tcPr>
          <w:p w14:paraId="6E0B7C55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49ADC9E8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2B279B08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29733BE7" w14:textId="77777777" w:rsidR="00AA744A" w:rsidRDefault="00944D31">
            <w:pPr>
              <w:pStyle w:val="TAC"/>
            </w:pPr>
            <w:r>
              <w:t>Taylor series</w:t>
            </w:r>
          </w:p>
        </w:tc>
      </w:tr>
      <w:tr w:rsidR="00AA744A" w14:paraId="333090C2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7BECD4F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1871" w:type="dxa"/>
            <w:vAlign w:val="center"/>
          </w:tcPr>
          <w:p w14:paraId="5DD71827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1FC682CF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1D951598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7B6A2C40" w14:textId="77777777" w:rsidR="00AA744A" w:rsidRDefault="00944D31">
            <w:pPr>
              <w:pStyle w:val="TAC"/>
            </w:pPr>
            <w:r>
              <w:t>Ideal synchronization</w:t>
            </w:r>
          </w:p>
        </w:tc>
      </w:tr>
      <w:tr w:rsidR="00AA744A" w14:paraId="281EEBEC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92E1F8A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1871" w:type="dxa"/>
            <w:vAlign w:val="center"/>
          </w:tcPr>
          <w:p w14:paraId="297CF2C3" w14:textId="77777777" w:rsidR="00AA744A" w:rsidRDefault="00944D31">
            <w:pPr>
              <w:pStyle w:val="TAC"/>
            </w:pPr>
            <w:r>
              <w:t>No timing calibration error</w:t>
            </w:r>
          </w:p>
        </w:tc>
        <w:tc>
          <w:tcPr>
            <w:tcW w:w="1871" w:type="dxa"/>
            <w:vAlign w:val="center"/>
          </w:tcPr>
          <w:p w14:paraId="3979DF75" w14:textId="77777777" w:rsidR="00AA744A" w:rsidRDefault="00944D31">
            <w:pPr>
              <w:pStyle w:val="TAC"/>
            </w:pPr>
            <w:r>
              <w:t>No timing calibration error</w:t>
            </w:r>
          </w:p>
        </w:tc>
        <w:tc>
          <w:tcPr>
            <w:tcW w:w="1871" w:type="dxa"/>
            <w:vAlign w:val="center"/>
          </w:tcPr>
          <w:p w14:paraId="137E6353" w14:textId="77777777" w:rsidR="00AA744A" w:rsidRDefault="00944D31">
            <w:pPr>
              <w:pStyle w:val="TAC"/>
            </w:pPr>
            <w:r>
              <w:t>No timing calibration error</w:t>
            </w:r>
          </w:p>
        </w:tc>
        <w:tc>
          <w:tcPr>
            <w:tcW w:w="1871" w:type="dxa"/>
            <w:vAlign w:val="center"/>
          </w:tcPr>
          <w:p w14:paraId="72B51621" w14:textId="77777777" w:rsidR="00AA744A" w:rsidRDefault="00944D31">
            <w:pPr>
              <w:pStyle w:val="TAC"/>
            </w:pPr>
            <w:r>
              <w:t>No timing calibration error</w:t>
            </w:r>
          </w:p>
        </w:tc>
      </w:tr>
      <w:tr w:rsidR="00AA744A" w14:paraId="5DA25A9C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54D80FE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1871" w:type="dxa"/>
            <w:vAlign w:val="center"/>
          </w:tcPr>
          <w:p w14:paraId="495A7C52" w14:textId="77777777" w:rsidR="00AA744A" w:rsidRDefault="00944D31">
            <w:pPr>
              <w:pStyle w:val="TAC"/>
            </w:pPr>
            <w:r>
              <w:t>No Tx/Rx beam sweeping</w:t>
            </w:r>
          </w:p>
        </w:tc>
        <w:tc>
          <w:tcPr>
            <w:tcW w:w="1871" w:type="dxa"/>
            <w:vAlign w:val="center"/>
          </w:tcPr>
          <w:p w14:paraId="2F602CC8" w14:textId="77777777" w:rsidR="00AA744A" w:rsidRDefault="00944D31">
            <w:pPr>
              <w:pStyle w:val="TAC"/>
            </w:pPr>
            <w:r>
              <w:t>No Tx/Rx beam sweeping</w:t>
            </w:r>
          </w:p>
        </w:tc>
        <w:tc>
          <w:tcPr>
            <w:tcW w:w="1871" w:type="dxa"/>
            <w:vAlign w:val="center"/>
          </w:tcPr>
          <w:p w14:paraId="17A2CA14" w14:textId="77777777" w:rsidR="00AA744A" w:rsidRDefault="00944D31">
            <w:pPr>
              <w:pStyle w:val="TAC"/>
            </w:pPr>
            <w:r>
              <w:t>DL PRS: Tx beam sweeping</w:t>
            </w:r>
          </w:p>
          <w:p w14:paraId="5B2F1770" w14:textId="77777777" w:rsidR="00AA744A" w:rsidRDefault="00944D31">
            <w:pPr>
              <w:pStyle w:val="TAC"/>
            </w:pPr>
            <w:r>
              <w:t>UL SRS: Rx beam sweeping</w:t>
            </w:r>
          </w:p>
        </w:tc>
        <w:tc>
          <w:tcPr>
            <w:tcW w:w="1871" w:type="dxa"/>
            <w:vAlign w:val="center"/>
          </w:tcPr>
          <w:p w14:paraId="38A30A0A" w14:textId="77777777" w:rsidR="00AA744A" w:rsidRDefault="00944D31">
            <w:pPr>
              <w:pStyle w:val="TAC"/>
            </w:pPr>
            <w:r>
              <w:t>DL PRS: Tx beam sweeping</w:t>
            </w:r>
          </w:p>
          <w:p w14:paraId="61C5001E" w14:textId="77777777" w:rsidR="00AA744A" w:rsidRDefault="00944D31">
            <w:pPr>
              <w:pStyle w:val="TAC"/>
            </w:pPr>
            <w:r>
              <w:t>UL SRS: Rx beam sweeping</w:t>
            </w:r>
          </w:p>
        </w:tc>
      </w:tr>
      <w:tr w:rsidR="00AA744A" w14:paraId="73FF0690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87AF91A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1871" w:type="dxa"/>
            <w:vAlign w:val="center"/>
          </w:tcPr>
          <w:p w14:paraId="60B31989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51E7745C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3767D439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254570A4" w14:textId="77777777" w:rsidR="00AA744A" w:rsidRDefault="00944D31">
            <w:pPr>
              <w:pStyle w:val="TAC"/>
            </w:pPr>
            <w:r>
              <w:t>Single Tx port</w:t>
            </w:r>
          </w:p>
        </w:tc>
      </w:tr>
      <w:tr w:rsidR="00AA744A" w14:paraId="7F2C7662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9ABAAFD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1871" w:type="dxa"/>
            <w:vAlign w:val="center"/>
          </w:tcPr>
          <w:p w14:paraId="69CB7C4E" w14:textId="77777777" w:rsidR="00AA744A" w:rsidRDefault="00944D31">
            <w:pPr>
              <w:pStyle w:val="TAC"/>
            </w:pPr>
            <w:r>
              <w:t>Ideal LOS classification</w:t>
            </w:r>
          </w:p>
          <w:p w14:paraId="3E6CB8B8" w14:textId="77777777" w:rsidR="00AA744A" w:rsidRDefault="00944D31">
            <w:pPr>
              <w:pStyle w:val="TAC"/>
            </w:pPr>
            <w:r>
              <w:t>Adjacent bandwidth</w:t>
            </w:r>
          </w:p>
        </w:tc>
        <w:tc>
          <w:tcPr>
            <w:tcW w:w="1871" w:type="dxa"/>
            <w:vAlign w:val="center"/>
          </w:tcPr>
          <w:p w14:paraId="6BF73266" w14:textId="77777777" w:rsidR="00AA744A" w:rsidRDefault="00944D31">
            <w:pPr>
              <w:pStyle w:val="TAC"/>
            </w:pPr>
            <w:r>
              <w:t xml:space="preserve">Ideal LOS classification </w:t>
            </w:r>
          </w:p>
          <w:p w14:paraId="05555ECE" w14:textId="77777777" w:rsidR="00AA744A" w:rsidRDefault="00944D31">
            <w:pPr>
              <w:pStyle w:val="TAC"/>
            </w:pPr>
            <w:r>
              <w:t>Adjacent bandwidth</w:t>
            </w:r>
          </w:p>
        </w:tc>
        <w:tc>
          <w:tcPr>
            <w:tcW w:w="1871" w:type="dxa"/>
            <w:vAlign w:val="center"/>
          </w:tcPr>
          <w:p w14:paraId="3722C01B" w14:textId="77777777" w:rsidR="00AA744A" w:rsidRDefault="00944D31">
            <w:pPr>
              <w:pStyle w:val="TAC"/>
            </w:pPr>
            <w:r>
              <w:t xml:space="preserve">Ideal LOS classification </w:t>
            </w:r>
          </w:p>
          <w:p w14:paraId="4B309949" w14:textId="77777777" w:rsidR="00AA744A" w:rsidRDefault="00944D31">
            <w:pPr>
              <w:pStyle w:val="TAC"/>
            </w:pPr>
            <w:r>
              <w:t>Adjacent bandwidth</w:t>
            </w:r>
          </w:p>
        </w:tc>
        <w:tc>
          <w:tcPr>
            <w:tcW w:w="1871" w:type="dxa"/>
            <w:vAlign w:val="center"/>
          </w:tcPr>
          <w:p w14:paraId="22755851" w14:textId="77777777" w:rsidR="00AA744A" w:rsidRDefault="00944D31">
            <w:pPr>
              <w:pStyle w:val="TAC"/>
            </w:pPr>
            <w:r>
              <w:t xml:space="preserve">Ideal LOS classification </w:t>
            </w:r>
          </w:p>
          <w:p w14:paraId="0AC9EA41" w14:textId="77777777" w:rsidR="00AA744A" w:rsidRDefault="00944D31">
            <w:pPr>
              <w:pStyle w:val="TAC"/>
            </w:pPr>
            <w:r>
              <w:t>Adjacent bandwidth</w:t>
            </w:r>
          </w:p>
        </w:tc>
      </w:tr>
    </w:tbl>
    <w:p w14:paraId="67C68556" w14:textId="77777777" w:rsidR="00AA744A" w:rsidRDefault="00AA744A"/>
    <w:p w14:paraId="45F61845" w14:textId="77777777" w:rsidR="00AA744A" w:rsidRDefault="00944D31">
      <w:pPr>
        <w:pStyle w:val="Heading5"/>
      </w:pPr>
      <w:bookmarkStart w:id="26" w:name="_Toc55965438"/>
      <w:r>
        <w:t>C.2.1.7.2</w:t>
      </w:r>
      <w:r>
        <w:tab/>
        <w:t>Positioning accuracy evaluation results for NR positioning enhancements</w:t>
      </w:r>
      <w:bookmarkEnd w:id="26"/>
    </w:p>
    <w:p w14:paraId="0D0DFBB7" w14:textId="77777777" w:rsidR="00AA744A" w:rsidRDefault="00944D31">
      <w:r>
        <w:t>Evaluation results of horizontal location error for NR positioning enhancements are provided in Table C.2.1.7.2-1:</w:t>
      </w:r>
    </w:p>
    <w:p w14:paraId="6C7E5D7D" w14:textId="77777777" w:rsidR="00AA744A" w:rsidRDefault="00944D31">
      <w:pPr>
        <w:pStyle w:val="TH"/>
      </w:pPr>
      <w:r>
        <w:lastRenderedPageBreak/>
        <w:t>Table C.2.1.7.2-1: NR positioning enhancements - horizontal location error results from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134"/>
        <w:gridCol w:w="1134"/>
      </w:tblGrid>
      <w:tr w:rsidR="00AA744A" w14:paraId="540B4D96" w14:textId="77777777">
        <w:trPr>
          <w:jc w:val="center"/>
        </w:trPr>
        <w:tc>
          <w:tcPr>
            <w:tcW w:w="2835" w:type="dxa"/>
          </w:tcPr>
          <w:p w14:paraId="46D58596" w14:textId="77777777" w:rsidR="00AA744A" w:rsidRDefault="00AA744A">
            <w:pPr>
              <w:pStyle w:val="TAH"/>
            </w:pPr>
          </w:p>
        </w:tc>
        <w:tc>
          <w:tcPr>
            <w:tcW w:w="1134" w:type="dxa"/>
          </w:tcPr>
          <w:p w14:paraId="0872AB08" w14:textId="77777777" w:rsidR="00AA744A" w:rsidRDefault="00AA744A">
            <w:pPr>
              <w:pStyle w:val="TAH"/>
            </w:pPr>
          </w:p>
        </w:tc>
        <w:tc>
          <w:tcPr>
            <w:tcW w:w="1134" w:type="dxa"/>
            <w:vAlign w:val="center"/>
          </w:tcPr>
          <w:p w14:paraId="3217F5B9" w14:textId="77777777" w:rsidR="00AA744A" w:rsidRDefault="00944D31">
            <w:pPr>
              <w:pStyle w:val="TAH"/>
            </w:pPr>
            <w:r>
              <w:t>50%</w:t>
            </w:r>
          </w:p>
        </w:tc>
        <w:tc>
          <w:tcPr>
            <w:tcW w:w="1134" w:type="dxa"/>
            <w:vAlign w:val="center"/>
          </w:tcPr>
          <w:p w14:paraId="5C3A8D4D" w14:textId="77777777" w:rsidR="00AA744A" w:rsidRDefault="00944D31">
            <w:pPr>
              <w:pStyle w:val="TAH"/>
            </w:pPr>
            <w:r>
              <w:t>67%</w:t>
            </w:r>
          </w:p>
        </w:tc>
        <w:tc>
          <w:tcPr>
            <w:tcW w:w="1134" w:type="dxa"/>
            <w:vAlign w:val="center"/>
          </w:tcPr>
          <w:p w14:paraId="4D4BADAC" w14:textId="77777777" w:rsidR="00AA744A" w:rsidRDefault="00944D31">
            <w:pPr>
              <w:pStyle w:val="TAH"/>
            </w:pPr>
            <w:r>
              <w:t>80%</w:t>
            </w:r>
          </w:p>
        </w:tc>
        <w:tc>
          <w:tcPr>
            <w:tcW w:w="1134" w:type="dxa"/>
            <w:vAlign w:val="center"/>
          </w:tcPr>
          <w:p w14:paraId="6B526C22" w14:textId="77777777" w:rsidR="00AA744A" w:rsidRDefault="00944D31">
            <w:pPr>
              <w:pStyle w:val="TAH"/>
            </w:pPr>
            <w:r>
              <w:t>90%</w:t>
            </w:r>
          </w:p>
        </w:tc>
      </w:tr>
      <w:tr w:rsidR="00AA744A" w14:paraId="77B9EDB7" w14:textId="77777777">
        <w:trPr>
          <w:jc w:val="center"/>
        </w:trPr>
        <w:tc>
          <w:tcPr>
            <w:tcW w:w="2835" w:type="dxa"/>
          </w:tcPr>
          <w:p w14:paraId="50AC496F" w14:textId="77777777" w:rsidR="00AA744A" w:rsidRDefault="00944D31">
            <w:pPr>
              <w:pStyle w:val="TAC"/>
            </w:pPr>
            <w:r>
              <w:t>Case 13, InF-SH, FR1, DL-TDOA</w:t>
            </w:r>
          </w:p>
        </w:tc>
        <w:tc>
          <w:tcPr>
            <w:tcW w:w="1134" w:type="dxa"/>
          </w:tcPr>
          <w:p w14:paraId="7C8A0E46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5752834C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1134" w:type="dxa"/>
          </w:tcPr>
          <w:p w14:paraId="1383DBCB" w14:textId="77777777" w:rsidR="00AA744A" w:rsidRDefault="00944D31">
            <w:pPr>
              <w:pStyle w:val="TAC"/>
            </w:pPr>
            <w:r>
              <w:t>0.15</w:t>
            </w:r>
          </w:p>
        </w:tc>
        <w:tc>
          <w:tcPr>
            <w:tcW w:w="1134" w:type="dxa"/>
          </w:tcPr>
          <w:p w14:paraId="4493C4C6" w14:textId="77777777" w:rsidR="00AA744A" w:rsidRDefault="00944D31">
            <w:pPr>
              <w:pStyle w:val="TAC"/>
            </w:pPr>
            <w:r>
              <w:t>0.23</w:t>
            </w:r>
          </w:p>
        </w:tc>
        <w:tc>
          <w:tcPr>
            <w:tcW w:w="1134" w:type="dxa"/>
          </w:tcPr>
          <w:p w14:paraId="73F0CB73" w14:textId="77777777" w:rsidR="00AA744A" w:rsidRDefault="00944D31">
            <w:pPr>
              <w:pStyle w:val="TAC"/>
            </w:pPr>
            <w:r>
              <w:t>0.37</w:t>
            </w:r>
          </w:p>
        </w:tc>
      </w:tr>
      <w:tr w:rsidR="00AA744A" w14:paraId="19DE6CD3" w14:textId="77777777">
        <w:trPr>
          <w:jc w:val="center"/>
        </w:trPr>
        <w:tc>
          <w:tcPr>
            <w:tcW w:w="2835" w:type="dxa"/>
          </w:tcPr>
          <w:p w14:paraId="32E177E6" w14:textId="77777777" w:rsidR="00AA744A" w:rsidRDefault="00944D31">
            <w:pPr>
              <w:pStyle w:val="TAC"/>
            </w:pPr>
            <w:r>
              <w:t>Case 14, InF-DH, FR1, DL-TDOA</w:t>
            </w:r>
          </w:p>
        </w:tc>
        <w:tc>
          <w:tcPr>
            <w:tcW w:w="1134" w:type="dxa"/>
          </w:tcPr>
          <w:p w14:paraId="0EC1741F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2E907A44" w14:textId="77777777" w:rsidR="00AA744A" w:rsidRDefault="00944D31">
            <w:pPr>
              <w:pStyle w:val="TAC"/>
            </w:pPr>
            <w:r>
              <w:t>0.22</w:t>
            </w:r>
          </w:p>
        </w:tc>
        <w:tc>
          <w:tcPr>
            <w:tcW w:w="1134" w:type="dxa"/>
          </w:tcPr>
          <w:p w14:paraId="77AF5499" w14:textId="77777777" w:rsidR="00AA744A" w:rsidRDefault="00944D31">
            <w:pPr>
              <w:pStyle w:val="TAC"/>
            </w:pPr>
            <w:r>
              <w:t>0.56</w:t>
            </w:r>
          </w:p>
        </w:tc>
        <w:tc>
          <w:tcPr>
            <w:tcW w:w="1134" w:type="dxa"/>
          </w:tcPr>
          <w:p w14:paraId="1C4D5FE1" w14:textId="77777777" w:rsidR="00AA744A" w:rsidRDefault="00944D31">
            <w:pPr>
              <w:pStyle w:val="TAC"/>
            </w:pPr>
            <w:r>
              <w:t>1.2</w:t>
            </w:r>
          </w:p>
        </w:tc>
        <w:tc>
          <w:tcPr>
            <w:tcW w:w="1134" w:type="dxa"/>
          </w:tcPr>
          <w:p w14:paraId="5F63FC99" w14:textId="77777777" w:rsidR="00AA744A" w:rsidRDefault="00944D31">
            <w:pPr>
              <w:pStyle w:val="TAC"/>
            </w:pPr>
            <w:r>
              <w:t>1.94</w:t>
            </w:r>
          </w:p>
        </w:tc>
      </w:tr>
      <w:tr w:rsidR="00AA744A" w14:paraId="7CAD5632" w14:textId="77777777">
        <w:trPr>
          <w:jc w:val="center"/>
        </w:trPr>
        <w:tc>
          <w:tcPr>
            <w:tcW w:w="2835" w:type="dxa"/>
          </w:tcPr>
          <w:p w14:paraId="05019C12" w14:textId="77777777" w:rsidR="00AA744A" w:rsidRDefault="00944D31">
            <w:pPr>
              <w:pStyle w:val="TAC"/>
            </w:pPr>
            <w:r>
              <w:t>Case 15, InF-SH, FR2, DL-TDOA</w:t>
            </w:r>
          </w:p>
        </w:tc>
        <w:tc>
          <w:tcPr>
            <w:tcW w:w="1134" w:type="dxa"/>
          </w:tcPr>
          <w:p w14:paraId="29CD019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38C37173" w14:textId="77777777" w:rsidR="00AA744A" w:rsidRDefault="00944D31">
            <w:pPr>
              <w:pStyle w:val="TAC"/>
            </w:pPr>
            <w:r>
              <w:t>0.06</w:t>
            </w:r>
          </w:p>
        </w:tc>
        <w:tc>
          <w:tcPr>
            <w:tcW w:w="1134" w:type="dxa"/>
          </w:tcPr>
          <w:p w14:paraId="3CE40FF6" w14:textId="77777777" w:rsidR="00AA744A" w:rsidRDefault="00944D31">
            <w:pPr>
              <w:pStyle w:val="TAC"/>
            </w:pPr>
            <w:r>
              <w:t>0.08</w:t>
            </w:r>
          </w:p>
        </w:tc>
        <w:tc>
          <w:tcPr>
            <w:tcW w:w="1134" w:type="dxa"/>
          </w:tcPr>
          <w:p w14:paraId="14451947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1134" w:type="dxa"/>
          </w:tcPr>
          <w:p w14:paraId="39E76227" w14:textId="77777777" w:rsidR="00AA744A" w:rsidRDefault="00944D31">
            <w:pPr>
              <w:pStyle w:val="TAC"/>
            </w:pPr>
            <w:r>
              <w:t>0.21</w:t>
            </w:r>
          </w:p>
        </w:tc>
      </w:tr>
      <w:tr w:rsidR="00AA744A" w14:paraId="59550B54" w14:textId="77777777">
        <w:trPr>
          <w:jc w:val="center"/>
        </w:trPr>
        <w:tc>
          <w:tcPr>
            <w:tcW w:w="2835" w:type="dxa"/>
          </w:tcPr>
          <w:p w14:paraId="20D0A8D0" w14:textId="77777777" w:rsidR="00AA744A" w:rsidRDefault="00944D31">
            <w:pPr>
              <w:pStyle w:val="TAC"/>
            </w:pPr>
            <w:r>
              <w:t>Case 16, InF-DH, FR2, DL-TDOA</w:t>
            </w:r>
          </w:p>
        </w:tc>
        <w:tc>
          <w:tcPr>
            <w:tcW w:w="1134" w:type="dxa"/>
          </w:tcPr>
          <w:p w14:paraId="7FE8F5B8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2727A2F5" w14:textId="77777777" w:rsidR="00AA744A" w:rsidRDefault="00944D31">
            <w:pPr>
              <w:pStyle w:val="TAC"/>
            </w:pPr>
            <w:r>
              <w:t>0.08</w:t>
            </w:r>
          </w:p>
        </w:tc>
        <w:tc>
          <w:tcPr>
            <w:tcW w:w="1134" w:type="dxa"/>
          </w:tcPr>
          <w:p w14:paraId="36A36872" w14:textId="77777777" w:rsidR="00AA744A" w:rsidRDefault="00944D31">
            <w:pPr>
              <w:pStyle w:val="TAC"/>
            </w:pPr>
            <w:r>
              <w:t>0.14</w:t>
            </w:r>
          </w:p>
        </w:tc>
        <w:tc>
          <w:tcPr>
            <w:tcW w:w="1134" w:type="dxa"/>
          </w:tcPr>
          <w:p w14:paraId="35EAB648" w14:textId="77777777" w:rsidR="00AA744A" w:rsidRDefault="00944D31">
            <w:pPr>
              <w:pStyle w:val="TAC"/>
            </w:pPr>
            <w:r>
              <w:t>0.22</w:t>
            </w:r>
          </w:p>
        </w:tc>
        <w:tc>
          <w:tcPr>
            <w:tcW w:w="1134" w:type="dxa"/>
          </w:tcPr>
          <w:p w14:paraId="085FABF8" w14:textId="77777777" w:rsidR="00AA744A" w:rsidRDefault="00944D31">
            <w:pPr>
              <w:pStyle w:val="TAC"/>
            </w:pPr>
            <w:r>
              <w:t>0.89</w:t>
            </w:r>
          </w:p>
        </w:tc>
      </w:tr>
      <w:tr w:rsidR="00AA744A" w14:paraId="55EA0562" w14:textId="77777777">
        <w:trPr>
          <w:jc w:val="center"/>
        </w:trPr>
        <w:tc>
          <w:tcPr>
            <w:tcW w:w="2835" w:type="dxa"/>
          </w:tcPr>
          <w:p w14:paraId="2EA0853C" w14:textId="77777777" w:rsidR="00AA744A" w:rsidRDefault="00944D31">
            <w:pPr>
              <w:pStyle w:val="TAC"/>
            </w:pPr>
            <w:r>
              <w:t>Case 17, InF-SH, FR1, UL-TDOA</w:t>
            </w:r>
          </w:p>
        </w:tc>
        <w:tc>
          <w:tcPr>
            <w:tcW w:w="1134" w:type="dxa"/>
          </w:tcPr>
          <w:p w14:paraId="5F2421F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0837F267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1134" w:type="dxa"/>
          </w:tcPr>
          <w:p w14:paraId="655AFB95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1134" w:type="dxa"/>
          </w:tcPr>
          <w:p w14:paraId="6E727CBC" w14:textId="77777777" w:rsidR="00AA744A" w:rsidRDefault="00944D31">
            <w:pPr>
              <w:pStyle w:val="TAC"/>
            </w:pPr>
            <w:r>
              <w:t>0.25</w:t>
            </w:r>
          </w:p>
        </w:tc>
        <w:tc>
          <w:tcPr>
            <w:tcW w:w="1134" w:type="dxa"/>
          </w:tcPr>
          <w:p w14:paraId="392830EF" w14:textId="77777777" w:rsidR="00AA744A" w:rsidRDefault="00944D31">
            <w:pPr>
              <w:pStyle w:val="TAC"/>
            </w:pPr>
            <w:r>
              <w:t>0.4</w:t>
            </w:r>
          </w:p>
        </w:tc>
      </w:tr>
      <w:tr w:rsidR="00AA744A" w14:paraId="0D337B73" w14:textId="77777777">
        <w:trPr>
          <w:trHeight w:val="122"/>
          <w:jc w:val="center"/>
        </w:trPr>
        <w:tc>
          <w:tcPr>
            <w:tcW w:w="2835" w:type="dxa"/>
          </w:tcPr>
          <w:p w14:paraId="0DDD6229" w14:textId="77777777" w:rsidR="00AA744A" w:rsidRDefault="00944D31">
            <w:pPr>
              <w:pStyle w:val="TAC"/>
            </w:pPr>
            <w:r>
              <w:t>Case 18, InF-DH, FR1, UL-TDOA</w:t>
            </w:r>
          </w:p>
        </w:tc>
        <w:tc>
          <w:tcPr>
            <w:tcW w:w="1134" w:type="dxa"/>
          </w:tcPr>
          <w:p w14:paraId="010B8568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32099756" w14:textId="77777777" w:rsidR="00AA744A" w:rsidRDefault="00944D31">
            <w:pPr>
              <w:pStyle w:val="TAC"/>
            </w:pPr>
            <w:r>
              <w:t>0.39</w:t>
            </w:r>
          </w:p>
        </w:tc>
        <w:tc>
          <w:tcPr>
            <w:tcW w:w="1134" w:type="dxa"/>
          </w:tcPr>
          <w:p w14:paraId="34FF8CB2" w14:textId="77777777" w:rsidR="00AA744A" w:rsidRDefault="00944D31">
            <w:pPr>
              <w:pStyle w:val="TAC"/>
            </w:pPr>
            <w:r>
              <w:t>0.81</w:t>
            </w:r>
          </w:p>
        </w:tc>
        <w:tc>
          <w:tcPr>
            <w:tcW w:w="1134" w:type="dxa"/>
          </w:tcPr>
          <w:p w14:paraId="4AC54E76" w14:textId="77777777" w:rsidR="00AA744A" w:rsidRDefault="00944D31">
            <w:pPr>
              <w:pStyle w:val="TAC"/>
            </w:pPr>
            <w:r>
              <w:t>1.45</w:t>
            </w:r>
          </w:p>
        </w:tc>
        <w:tc>
          <w:tcPr>
            <w:tcW w:w="1134" w:type="dxa"/>
          </w:tcPr>
          <w:p w14:paraId="0E5FD322" w14:textId="77777777" w:rsidR="00AA744A" w:rsidRDefault="00944D31">
            <w:pPr>
              <w:pStyle w:val="TAC"/>
            </w:pPr>
            <w:r>
              <w:t>4.4</w:t>
            </w:r>
          </w:p>
        </w:tc>
      </w:tr>
      <w:tr w:rsidR="00AA744A" w14:paraId="65A2B2F4" w14:textId="77777777">
        <w:trPr>
          <w:jc w:val="center"/>
        </w:trPr>
        <w:tc>
          <w:tcPr>
            <w:tcW w:w="2835" w:type="dxa"/>
          </w:tcPr>
          <w:p w14:paraId="0B1391D2" w14:textId="77777777" w:rsidR="00AA744A" w:rsidRDefault="00944D31">
            <w:pPr>
              <w:pStyle w:val="TAC"/>
            </w:pPr>
            <w:r>
              <w:t>Case 19, InF-SH, FR2, UL-TDOA</w:t>
            </w:r>
          </w:p>
        </w:tc>
        <w:tc>
          <w:tcPr>
            <w:tcW w:w="1134" w:type="dxa"/>
          </w:tcPr>
          <w:p w14:paraId="08CDCAC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59E8210F" w14:textId="77777777" w:rsidR="00AA744A" w:rsidRDefault="00944D31">
            <w:pPr>
              <w:pStyle w:val="TAC"/>
            </w:pPr>
            <w:r>
              <w:t>0.08</w:t>
            </w:r>
          </w:p>
        </w:tc>
        <w:tc>
          <w:tcPr>
            <w:tcW w:w="1134" w:type="dxa"/>
          </w:tcPr>
          <w:p w14:paraId="39491936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1134" w:type="dxa"/>
          </w:tcPr>
          <w:p w14:paraId="44590183" w14:textId="77777777" w:rsidR="00AA744A" w:rsidRDefault="00944D31">
            <w:pPr>
              <w:pStyle w:val="TAC"/>
            </w:pPr>
            <w:r>
              <w:t>0.15</w:t>
            </w:r>
          </w:p>
        </w:tc>
        <w:tc>
          <w:tcPr>
            <w:tcW w:w="1134" w:type="dxa"/>
          </w:tcPr>
          <w:p w14:paraId="259BD0B7" w14:textId="77777777" w:rsidR="00AA744A" w:rsidRDefault="00944D31">
            <w:pPr>
              <w:pStyle w:val="TAC"/>
            </w:pPr>
            <w:r>
              <w:t>0.24</w:t>
            </w:r>
          </w:p>
        </w:tc>
      </w:tr>
      <w:tr w:rsidR="00AA744A" w14:paraId="44CEA651" w14:textId="77777777">
        <w:trPr>
          <w:jc w:val="center"/>
        </w:trPr>
        <w:tc>
          <w:tcPr>
            <w:tcW w:w="2835" w:type="dxa"/>
          </w:tcPr>
          <w:p w14:paraId="2DB81681" w14:textId="77777777" w:rsidR="00AA744A" w:rsidRDefault="00944D31">
            <w:pPr>
              <w:pStyle w:val="TAC"/>
            </w:pPr>
            <w:r>
              <w:t>Case 20, InF-DH, FR2, UL-TDOA</w:t>
            </w:r>
          </w:p>
        </w:tc>
        <w:tc>
          <w:tcPr>
            <w:tcW w:w="1134" w:type="dxa"/>
          </w:tcPr>
          <w:p w14:paraId="0A4420DE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72AD9B7E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1134" w:type="dxa"/>
          </w:tcPr>
          <w:p w14:paraId="09332F7B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1134" w:type="dxa"/>
          </w:tcPr>
          <w:p w14:paraId="0BB13B28" w14:textId="77777777" w:rsidR="00AA744A" w:rsidRDefault="00944D31">
            <w:pPr>
              <w:pStyle w:val="TAC"/>
            </w:pPr>
            <w:r>
              <w:t>0.28</w:t>
            </w:r>
          </w:p>
        </w:tc>
        <w:tc>
          <w:tcPr>
            <w:tcW w:w="1134" w:type="dxa"/>
          </w:tcPr>
          <w:p w14:paraId="29372D39" w14:textId="77777777" w:rsidR="00AA744A" w:rsidRDefault="00944D31">
            <w:pPr>
              <w:pStyle w:val="TAC"/>
            </w:pPr>
            <w:r>
              <w:t>0.68</w:t>
            </w:r>
          </w:p>
        </w:tc>
      </w:tr>
      <w:tr w:rsidR="00AA744A" w14:paraId="06AEF19F" w14:textId="77777777">
        <w:trPr>
          <w:jc w:val="center"/>
        </w:trPr>
        <w:tc>
          <w:tcPr>
            <w:tcW w:w="2835" w:type="dxa"/>
          </w:tcPr>
          <w:p w14:paraId="46CF5D9F" w14:textId="77777777" w:rsidR="00AA744A" w:rsidRDefault="00944D31">
            <w:pPr>
              <w:pStyle w:val="TAC"/>
            </w:pPr>
            <w:r>
              <w:t>Case 21, InF-SH, FR1, Multi-RTT</w:t>
            </w:r>
          </w:p>
        </w:tc>
        <w:tc>
          <w:tcPr>
            <w:tcW w:w="1134" w:type="dxa"/>
          </w:tcPr>
          <w:p w14:paraId="1C4781B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7E473079" w14:textId="77777777" w:rsidR="00AA744A" w:rsidRDefault="00944D31">
            <w:pPr>
              <w:pStyle w:val="TAC"/>
            </w:pPr>
            <w:r>
              <w:t>0.07</w:t>
            </w:r>
          </w:p>
        </w:tc>
        <w:tc>
          <w:tcPr>
            <w:tcW w:w="1134" w:type="dxa"/>
          </w:tcPr>
          <w:p w14:paraId="0C1B959C" w14:textId="77777777" w:rsidR="00AA744A" w:rsidRDefault="00944D31">
            <w:pPr>
              <w:pStyle w:val="TAC"/>
            </w:pPr>
            <w:r>
              <w:t>0.1</w:t>
            </w:r>
          </w:p>
        </w:tc>
        <w:tc>
          <w:tcPr>
            <w:tcW w:w="1134" w:type="dxa"/>
          </w:tcPr>
          <w:p w14:paraId="19473AB2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1134" w:type="dxa"/>
          </w:tcPr>
          <w:p w14:paraId="5CA37AE8" w14:textId="77777777" w:rsidR="00AA744A" w:rsidRDefault="00944D31">
            <w:pPr>
              <w:pStyle w:val="TAC"/>
            </w:pPr>
            <w:r>
              <w:t>0.17</w:t>
            </w:r>
          </w:p>
        </w:tc>
      </w:tr>
      <w:tr w:rsidR="00AA744A" w14:paraId="3787FF39" w14:textId="77777777">
        <w:trPr>
          <w:jc w:val="center"/>
        </w:trPr>
        <w:tc>
          <w:tcPr>
            <w:tcW w:w="2835" w:type="dxa"/>
          </w:tcPr>
          <w:p w14:paraId="0078245A" w14:textId="77777777" w:rsidR="00AA744A" w:rsidRDefault="00944D31">
            <w:pPr>
              <w:pStyle w:val="TAC"/>
            </w:pPr>
            <w:r>
              <w:t>Case 22, InF-DH, FR1, Multi-RTT</w:t>
            </w:r>
          </w:p>
        </w:tc>
        <w:tc>
          <w:tcPr>
            <w:tcW w:w="1134" w:type="dxa"/>
          </w:tcPr>
          <w:p w14:paraId="1C173E08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42B36843" w14:textId="77777777" w:rsidR="00AA744A" w:rsidRDefault="00944D31">
            <w:pPr>
              <w:pStyle w:val="TAC"/>
            </w:pPr>
            <w:r>
              <w:t>0.1</w:t>
            </w:r>
          </w:p>
        </w:tc>
        <w:tc>
          <w:tcPr>
            <w:tcW w:w="1134" w:type="dxa"/>
          </w:tcPr>
          <w:p w14:paraId="77B3AFE2" w14:textId="77777777" w:rsidR="00AA744A" w:rsidRDefault="00944D31">
            <w:pPr>
              <w:pStyle w:val="TAC"/>
            </w:pPr>
            <w:r>
              <w:t>0.15</w:t>
            </w:r>
          </w:p>
        </w:tc>
        <w:tc>
          <w:tcPr>
            <w:tcW w:w="1134" w:type="dxa"/>
          </w:tcPr>
          <w:p w14:paraId="436F7C05" w14:textId="77777777" w:rsidR="00AA744A" w:rsidRDefault="00944D31">
            <w:pPr>
              <w:pStyle w:val="TAC"/>
            </w:pPr>
            <w:r>
              <w:t>0.2</w:t>
            </w:r>
          </w:p>
        </w:tc>
        <w:tc>
          <w:tcPr>
            <w:tcW w:w="1134" w:type="dxa"/>
          </w:tcPr>
          <w:p w14:paraId="26F59CAA" w14:textId="77777777" w:rsidR="00AA744A" w:rsidRDefault="00944D31">
            <w:pPr>
              <w:pStyle w:val="TAC"/>
            </w:pPr>
            <w:r>
              <w:t>0.3</w:t>
            </w:r>
          </w:p>
        </w:tc>
      </w:tr>
      <w:tr w:rsidR="00AA744A" w14:paraId="12B6CF20" w14:textId="77777777">
        <w:trPr>
          <w:jc w:val="center"/>
        </w:trPr>
        <w:tc>
          <w:tcPr>
            <w:tcW w:w="2835" w:type="dxa"/>
          </w:tcPr>
          <w:p w14:paraId="775702E6" w14:textId="77777777" w:rsidR="00AA744A" w:rsidRDefault="00944D31">
            <w:pPr>
              <w:pStyle w:val="TAC"/>
            </w:pPr>
            <w:r>
              <w:t>Case 23, InF-SH, FR2, Multi-RTT</w:t>
            </w:r>
          </w:p>
        </w:tc>
        <w:tc>
          <w:tcPr>
            <w:tcW w:w="1134" w:type="dxa"/>
          </w:tcPr>
          <w:p w14:paraId="60171F8C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72223092" w14:textId="77777777" w:rsidR="00AA744A" w:rsidRDefault="00944D31">
            <w:pPr>
              <w:pStyle w:val="TAC"/>
            </w:pPr>
            <w:r>
              <w:t>0.05</w:t>
            </w:r>
          </w:p>
        </w:tc>
        <w:tc>
          <w:tcPr>
            <w:tcW w:w="1134" w:type="dxa"/>
          </w:tcPr>
          <w:p w14:paraId="24AE54C4" w14:textId="77777777" w:rsidR="00AA744A" w:rsidRDefault="00944D31">
            <w:pPr>
              <w:pStyle w:val="TAC"/>
            </w:pPr>
            <w:r>
              <w:t>0.07</w:t>
            </w:r>
          </w:p>
        </w:tc>
        <w:tc>
          <w:tcPr>
            <w:tcW w:w="1134" w:type="dxa"/>
          </w:tcPr>
          <w:p w14:paraId="4EF6A344" w14:textId="77777777" w:rsidR="00AA744A" w:rsidRDefault="00944D31">
            <w:pPr>
              <w:pStyle w:val="TAC"/>
            </w:pPr>
            <w:r>
              <w:t>0.08</w:t>
            </w:r>
          </w:p>
        </w:tc>
        <w:tc>
          <w:tcPr>
            <w:tcW w:w="1134" w:type="dxa"/>
          </w:tcPr>
          <w:p w14:paraId="66E24D27" w14:textId="77777777" w:rsidR="00AA744A" w:rsidRDefault="00944D31">
            <w:pPr>
              <w:pStyle w:val="TAC"/>
            </w:pPr>
            <w:r>
              <w:t>0.1</w:t>
            </w:r>
          </w:p>
        </w:tc>
      </w:tr>
      <w:tr w:rsidR="00AA744A" w14:paraId="68356781" w14:textId="77777777">
        <w:trPr>
          <w:jc w:val="center"/>
        </w:trPr>
        <w:tc>
          <w:tcPr>
            <w:tcW w:w="2835" w:type="dxa"/>
          </w:tcPr>
          <w:p w14:paraId="0A34BF11" w14:textId="77777777" w:rsidR="00AA744A" w:rsidRDefault="00944D31">
            <w:pPr>
              <w:pStyle w:val="TAC"/>
            </w:pPr>
            <w:r>
              <w:t>Case 24, InF-DH, FR2, Multi-RTT</w:t>
            </w:r>
          </w:p>
        </w:tc>
        <w:tc>
          <w:tcPr>
            <w:tcW w:w="1134" w:type="dxa"/>
          </w:tcPr>
          <w:p w14:paraId="2492AABF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29AD2460" w14:textId="77777777" w:rsidR="00AA744A" w:rsidRDefault="00944D31">
            <w:pPr>
              <w:pStyle w:val="TAC"/>
            </w:pPr>
            <w:r>
              <w:t>0.07</w:t>
            </w:r>
          </w:p>
        </w:tc>
        <w:tc>
          <w:tcPr>
            <w:tcW w:w="1134" w:type="dxa"/>
          </w:tcPr>
          <w:p w14:paraId="7259392F" w14:textId="77777777" w:rsidR="00AA744A" w:rsidRDefault="00944D31">
            <w:pPr>
              <w:pStyle w:val="TAC"/>
            </w:pPr>
            <w:r>
              <w:t>0.09</w:t>
            </w:r>
          </w:p>
        </w:tc>
        <w:tc>
          <w:tcPr>
            <w:tcW w:w="1134" w:type="dxa"/>
          </w:tcPr>
          <w:p w14:paraId="63F3B6C2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1134" w:type="dxa"/>
          </w:tcPr>
          <w:p w14:paraId="17B725E4" w14:textId="77777777" w:rsidR="00AA744A" w:rsidRDefault="00944D31">
            <w:pPr>
              <w:pStyle w:val="TAC"/>
            </w:pPr>
            <w:r>
              <w:t>0.17</w:t>
            </w:r>
          </w:p>
        </w:tc>
      </w:tr>
      <w:tr w:rsidR="00AA744A" w14:paraId="338FEEF8" w14:textId="77777777">
        <w:trPr>
          <w:jc w:val="center"/>
        </w:trPr>
        <w:tc>
          <w:tcPr>
            <w:tcW w:w="2835" w:type="dxa"/>
          </w:tcPr>
          <w:p w14:paraId="63D0AB3C" w14:textId="77777777" w:rsidR="00AA744A" w:rsidRDefault="00944D31">
            <w:pPr>
              <w:pStyle w:val="TAC"/>
            </w:pPr>
            <w:r>
              <w:t>Case 25, InF-SH, FR1, Multi-RTT + vertical AoA</w:t>
            </w:r>
          </w:p>
        </w:tc>
        <w:tc>
          <w:tcPr>
            <w:tcW w:w="1134" w:type="dxa"/>
            <w:vAlign w:val="center"/>
          </w:tcPr>
          <w:p w14:paraId="574601CD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33BFE99E" w14:textId="77777777" w:rsidR="00AA744A" w:rsidRDefault="00944D31">
            <w:pPr>
              <w:pStyle w:val="TAC"/>
            </w:pPr>
            <w:r>
              <w:t>0.05</w:t>
            </w:r>
          </w:p>
        </w:tc>
        <w:tc>
          <w:tcPr>
            <w:tcW w:w="1134" w:type="dxa"/>
            <w:vAlign w:val="center"/>
          </w:tcPr>
          <w:p w14:paraId="64722B90" w14:textId="77777777" w:rsidR="00AA744A" w:rsidRDefault="00944D31">
            <w:pPr>
              <w:pStyle w:val="TAC"/>
            </w:pPr>
            <w:r>
              <w:t>0.07</w:t>
            </w:r>
          </w:p>
        </w:tc>
        <w:tc>
          <w:tcPr>
            <w:tcW w:w="1134" w:type="dxa"/>
            <w:vAlign w:val="center"/>
          </w:tcPr>
          <w:p w14:paraId="0AFE1300" w14:textId="77777777" w:rsidR="00AA744A" w:rsidRDefault="00944D31">
            <w:pPr>
              <w:pStyle w:val="TAC"/>
            </w:pPr>
            <w:r>
              <w:t>0.09</w:t>
            </w:r>
          </w:p>
        </w:tc>
        <w:tc>
          <w:tcPr>
            <w:tcW w:w="1134" w:type="dxa"/>
            <w:vAlign w:val="center"/>
          </w:tcPr>
          <w:p w14:paraId="502B98C0" w14:textId="77777777" w:rsidR="00AA744A" w:rsidRDefault="00944D31">
            <w:pPr>
              <w:pStyle w:val="TAC"/>
            </w:pPr>
            <w:r>
              <w:t>0.1</w:t>
            </w:r>
          </w:p>
        </w:tc>
      </w:tr>
      <w:tr w:rsidR="00AA744A" w14:paraId="7151AE18" w14:textId="77777777">
        <w:trPr>
          <w:jc w:val="center"/>
        </w:trPr>
        <w:tc>
          <w:tcPr>
            <w:tcW w:w="2835" w:type="dxa"/>
          </w:tcPr>
          <w:p w14:paraId="33CF652E" w14:textId="77777777" w:rsidR="00AA744A" w:rsidRDefault="00944D31">
            <w:pPr>
              <w:pStyle w:val="TAC"/>
            </w:pPr>
            <w:r>
              <w:t>Case 26, InF-DH, FR1, Multi-RTT + vertical AoA</w:t>
            </w:r>
          </w:p>
        </w:tc>
        <w:tc>
          <w:tcPr>
            <w:tcW w:w="1134" w:type="dxa"/>
            <w:vAlign w:val="center"/>
          </w:tcPr>
          <w:p w14:paraId="36695B5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02E128D1" w14:textId="77777777" w:rsidR="00AA744A" w:rsidRDefault="00944D31">
            <w:pPr>
              <w:pStyle w:val="TAC"/>
            </w:pPr>
            <w:r>
              <w:t>0.07</w:t>
            </w:r>
          </w:p>
        </w:tc>
        <w:tc>
          <w:tcPr>
            <w:tcW w:w="1134" w:type="dxa"/>
            <w:vAlign w:val="center"/>
          </w:tcPr>
          <w:p w14:paraId="12E78D1B" w14:textId="77777777" w:rsidR="00AA744A" w:rsidRDefault="00944D31">
            <w:pPr>
              <w:pStyle w:val="TAC"/>
            </w:pPr>
            <w:r>
              <w:t>0.1</w:t>
            </w:r>
          </w:p>
        </w:tc>
        <w:tc>
          <w:tcPr>
            <w:tcW w:w="1134" w:type="dxa"/>
            <w:vAlign w:val="center"/>
          </w:tcPr>
          <w:p w14:paraId="581CFA9C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1134" w:type="dxa"/>
            <w:vAlign w:val="center"/>
          </w:tcPr>
          <w:p w14:paraId="6AC70D2F" w14:textId="77777777" w:rsidR="00AA744A" w:rsidRDefault="00944D31">
            <w:pPr>
              <w:pStyle w:val="TAC"/>
            </w:pPr>
            <w:r>
              <w:t>0.19</w:t>
            </w:r>
          </w:p>
        </w:tc>
      </w:tr>
      <w:tr w:rsidR="00AA744A" w14:paraId="63AAE275" w14:textId="77777777">
        <w:trPr>
          <w:jc w:val="center"/>
        </w:trPr>
        <w:tc>
          <w:tcPr>
            <w:tcW w:w="2835" w:type="dxa"/>
          </w:tcPr>
          <w:p w14:paraId="6590CFD1" w14:textId="77777777" w:rsidR="00AA744A" w:rsidRDefault="00944D31">
            <w:pPr>
              <w:pStyle w:val="TAC"/>
            </w:pPr>
            <w:r>
              <w:t>Case 27, InF-SH, FR2, Multi-RTT + vertical AoA</w:t>
            </w:r>
          </w:p>
        </w:tc>
        <w:tc>
          <w:tcPr>
            <w:tcW w:w="1134" w:type="dxa"/>
            <w:vAlign w:val="center"/>
          </w:tcPr>
          <w:p w14:paraId="7F8183ED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26AF16BB" w14:textId="77777777" w:rsidR="00AA744A" w:rsidRDefault="00944D31">
            <w:pPr>
              <w:pStyle w:val="TAC"/>
            </w:pPr>
            <w:r>
              <w:t>0.04</w:t>
            </w:r>
          </w:p>
        </w:tc>
        <w:tc>
          <w:tcPr>
            <w:tcW w:w="1134" w:type="dxa"/>
            <w:vAlign w:val="center"/>
          </w:tcPr>
          <w:p w14:paraId="2607D2AF" w14:textId="77777777" w:rsidR="00AA744A" w:rsidRDefault="00944D31">
            <w:pPr>
              <w:pStyle w:val="TAC"/>
            </w:pPr>
            <w:r>
              <w:t>0.05</w:t>
            </w:r>
          </w:p>
        </w:tc>
        <w:tc>
          <w:tcPr>
            <w:tcW w:w="1134" w:type="dxa"/>
            <w:vAlign w:val="center"/>
          </w:tcPr>
          <w:p w14:paraId="152A59BF" w14:textId="77777777" w:rsidR="00AA744A" w:rsidRDefault="00944D31">
            <w:pPr>
              <w:pStyle w:val="TAC"/>
            </w:pPr>
            <w:r>
              <w:t>0.06</w:t>
            </w:r>
          </w:p>
        </w:tc>
        <w:tc>
          <w:tcPr>
            <w:tcW w:w="1134" w:type="dxa"/>
            <w:vAlign w:val="center"/>
          </w:tcPr>
          <w:p w14:paraId="14C1A385" w14:textId="77777777" w:rsidR="00AA744A" w:rsidRDefault="00944D31">
            <w:pPr>
              <w:pStyle w:val="TAC"/>
            </w:pPr>
            <w:r>
              <w:t>0.08</w:t>
            </w:r>
          </w:p>
        </w:tc>
      </w:tr>
      <w:tr w:rsidR="00AA744A" w14:paraId="1A793C65" w14:textId="77777777">
        <w:trPr>
          <w:jc w:val="center"/>
        </w:trPr>
        <w:tc>
          <w:tcPr>
            <w:tcW w:w="2835" w:type="dxa"/>
          </w:tcPr>
          <w:p w14:paraId="2DBE84BD" w14:textId="77777777" w:rsidR="00AA744A" w:rsidRDefault="00944D31">
            <w:pPr>
              <w:pStyle w:val="TAC"/>
            </w:pPr>
            <w:r>
              <w:t>Case 28, InF-DH, FR2, Multi-RTT + vertical AoA</w:t>
            </w:r>
          </w:p>
        </w:tc>
        <w:tc>
          <w:tcPr>
            <w:tcW w:w="1134" w:type="dxa"/>
            <w:vAlign w:val="center"/>
          </w:tcPr>
          <w:p w14:paraId="00F6FF2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1EA779B9" w14:textId="77777777" w:rsidR="00AA744A" w:rsidRDefault="00944D31">
            <w:pPr>
              <w:pStyle w:val="TAC"/>
            </w:pPr>
            <w:r>
              <w:t>0.06</w:t>
            </w:r>
          </w:p>
        </w:tc>
        <w:tc>
          <w:tcPr>
            <w:tcW w:w="1134" w:type="dxa"/>
            <w:vAlign w:val="center"/>
          </w:tcPr>
          <w:p w14:paraId="19F58008" w14:textId="77777777" w:rsidR="00AA744A" w:rsidRDefault="00944D31">
            <w:pPr>
              <w:pStyle w:val="TAC"/>
            </w:pPr>
            <w:r>
              <w:t>0.07</w:t>
            </w:r>
          </w:p>
        </w:tc>
        <w:tc>
          <w:tcPr>
            <w:tcW w:w="1134" w:type="dxa"/>
            <w:vAlign w:val="center"/>
          </w:tcPr>
          <w:p w14:paraId="7A3D7F5E" w14:textId="77777777" w:rsidR="00AA744A" w:rsidRDefault="00944D31">
            <w:pPr>
              <w:pStyle w:val="TAC"/>
            </w:pPr>
            <w:r>
              <w:t>0.09</w:t>
            </w:r>
          </w:p>
        </w:tc>
        <w:tc>
          <w:tcPr>
            <w:tcW w:w="1134" w:type="dxa"/>
            <w:vAlign w:val="center"/>
          </w:tcPr>
          <w:p w14:paraId="244C3425" w14:textId="77777777" w:rsidR="00AA744A" w:rsidRDefault="00944D31">
            <w:pPr>
              <w:pStyle w:val="TAC"/>
            </w:pPr>
            <w:r>
              <w:t>0.2</w:t>
            </w:r>
          </w:p>
        </w:tc>
      </w:tr>
      <w:tr w:rsidR="00AA744A" w14:paraId="30F8398A" w14:textId="77777777">
        <w:trPr>
          <w:jc w:val="center"/>
        </w:trPr>
        <w:tc>
          <w:tcPr>
            <w:tcW w:w="2835" w:type="dxa"/>
          </w:tcPr>
          <w:p w14:paraId="380EB713" w14:textId="77777777" w:rsidR="00AA744A" w:rsidRDefault="00944D31">
            <w:pPr>
              <w:pStyle w:val="TAC"/>
            </w:pPr>
            <w:r>
              <w:t>Case 29, InF-SH, FR1, Multi-RTT + Tx/Rx timing error compensation</w:t>
            </w:r>
          </w:p>
        </w:tc>
        <w:tc>
          <w:tcPr>
            <w:tcW w:w="1134" w:type="dxa"/>
            <w:vAlign w:val="center"/>
          </w:tcPr>
          <w:p w14:paraId="27921936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2ADE0722" w14:textId="77777777" w:rsidR="00AA744A" w:rsidRDefault="00944D31">
            <w:pPr>
              <w:pStyle w:val="TAC"/>
            </w:pPr>
            <w:r>
              <w:t>0.09</w:t>
            </w:r>
          </w:p>
        </w:tc>
        <w:tc>
          <w:tcPr>
            <w:tcW w:w="1134" w:type="dxa"/>
            <w:vAlign w:val="center"/>
          </w:tcPr>
          <w:p w14:paraId="22C46704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1134" w:type="dxa"/>
            <w:vAlign w:val="center"/>
          </w:tcPr>
          <w:p w14:paraId="63B0B8C0" w14:textId="77777777" w:rsidR="00AA744A" w:rsidRDefault="00944D31">
            <w:pPr>
              <w:pStyle w:val="TAC"/>
            </w:pPr>
            <w:r>
              <w:t>0.19</w:t>
            </w:r>
          </w:p>
        </w:tc>
        <w:tc>
          <w:tcPr>
            <w:tcW w:w="1134" w:type="dxa"/>
            <w:vAlign w:val="center"/>
          </w:tcPr>
          <w:p w14:paraId="0DAC95B7" w14:textId="77777777" w:rsidR="00AA744A" w:rsidRDefault="00944D31">
            <w:pPr>
              <w:pStyle w:val="TAC"/>
            </w:pPr>
            <w:r>
              <w:t>0.28</w:t>
            </w:r>
          </w:p>
        </w:tc>
      </w:tr>
      <w:tr w:rsidR="00AA744A" w14:paraId="2ACC1CFD" w14:textId="77777777">
        <w:trPr>
          <w:jc w:val="center"/>
        </w:trPr>
        <w:tc>
          <w:tcPr>
            <w:tcW w:w="2835" w:type="dxa"/>
          </w:tcPr>
          <w:p w14:paraId="3DC4357B" w14:textId="77777777" w:rsidR="00AA744A" w:rsidRDefault="00944D31">
            <w:pPr>
              <w:pStyle w:val="TAC"/>
            </w:pPr>
            <w:r>
              <w:t>Case 30, InF-DH, FR1, Multi-RTT + Tx/Rx timing error compensation</w:t>
            </w:r>
          </w:p>
        </w:tc>
        <w:tc>
          <w:tcPr>
            <w:tcW w:w="1134" w:type="dxa"/>
            <w:vAlign w:val="center"/>
          </w:tcPr>
          <w:p w14:paraId="2B447B10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7D31E44F" w14:textId="77777777" w:rsidR="00AA744A" w:rsidRDefault="00944D31">
            <w:pPr>
              <w:pStyle w:val="TAC"/>
            </w:pPr>
            <w:r>
              <w:t>0.15</w:t>
            </w:r>
          </w:p>
        </w:tc>
        <w:tc>
          <w:tcPr>
            <w:tcW w:w="1134" w:type="dxa"/>
            <w:vAlign w:val="center"/>
          </w:tcPr>
          <w:p w14:paraId="7E10A02F" w14:textId="77777777" w:rsidR="00AA744A" w:rsidRDefault="00944D31">
            <w:pPr>
              <w:pStyle w:val="TAC"/>
            </w:pPr>
            <w:r>
              <w:t>0.24</w:t>
            </w:r>
          </w:p>
        </w:tc>
        <w:tc>
          <w:tcPr>
            <w:tcW w:w="1134" w:type="dxa"/>
            <w:vAlign w:val="center"/>
          </w:tcPr>
          <w:p w14:paraId="5EDE2415" w14:textId="77777777" w:rsidR="00AA744A" w:rsidRDefault="00944D31">
            <w:pPr>
              <w:pStyle w:val="TAC"/>
            </w:pPr>
            <w:r>
              <w:t>0.36</w:t>
            </w:r>
          </w:p>
        </w:tc>
        <w:tc>
          <w:tcPr>
            <w:tcW w:w="1134" w:type="dxa"/>
            <w:vAlign w:val="center"/>
          </w:tcPr>
          <w:p w14:paraId="0B1B20F5" w14:textId="77777777" w:rsidR="00AA744A" w:rsidRDefault="00944D31">
            <w:pPr>
              <w:pStyle w:val="TAC"/>
            </w:pPr>
            <w:r>
              <w:t>0.55</w:t>
            </w:r>
          </w:p>
        </w:tc>
      </w:tr>
      <w:tr w:rsidR="00AA744A" w14:paraId="3088D681" w14:textId="77777777">
        <w:trPr>
          <w:jc w:val="center"/>
        </w:trPr>
        <w:tc>
          <w:tcPr>
            <w:tcW w:w="2835" w:type="dxa"/>
          </w:tcPr>
          <w:p w14:paraId="7380E269" w14:textId="77777777" w:rsidR="00AA744A" w:rsidRDefault="00944D31">
            <w:pPr>
              <w:pStyle w:val="TAC"/>
            </w:pPr>
            <w:r>
              <w:t>Case 31, InF-SH, FR2, Multi-RTT + Tx/Rx timing error compensation</w:t>
            </w:r>
          </w:p>
        </w:tc>
        <w:tc>
          <w:tcPr>
            <w:tcW w:w="1134" w:type="dxa"/>
            <w:vAlign w:val="center"/>
          </w:tcPr>
          <w:p w14:paraId="327AC17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2A5BEA16" w14:textId="77777777" w:rsidR="00AA744A" w:rsidRDefault="00944D31">
            <w:pPr>
              <w:pStyle w:val="TAC"/>
            </w:pPr>
            <w:r>
              <w:t>0.06</w:t>
            </w:r>
          </w:p>
        </w:tc>
        <w:tc>
          <w:tcPr>
            <w:tcW w:w="1134" w:type="dxa"/>
            <w:vAlign w:val="center"/>
          </w:tcPr>
          <w:p w14:paraId="23302643" w14:textId="77777777" w:rsidR="00AA744A" w:rsidRDefault="00944D31">
            <w:pPr>
              <w:pStyle w:val="TAC"/>
            </w:pPr>
            <w:r>
              <w:t>0.08</w:t>
            </w:r>
          </w:p>
        </w:tc>
        <w:tc>
          <w:tcPr>
            <w:tcW w:w="1134" w:type="dxa"/>
            <w:vAlign w:val="center"/>
          </w:tcPr>
          <w:p w14:paraId="09388AC5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1134" w:type="dxa"/>
            <w:vAlign w:val="center"/>
          </w:tcPr>
          <w:p w14:paraId="59306468" w14:textId="77777777" w:rsidR="00AA744A" w:rsidRDefault="00944D31">
            <w:pPr>
              <w:pStyle w:val="TAC"/>
            </w:pPr>
            <w:r>
              <w:t>0.14</w:t>
            </w:r>
          </w:p>
        </w:tc>
      </w:tr>
      <w:tr w:rsidR="00AA744A" w14:paraId="337A42D0" w14:textId="77777777">
        <w:trPr>
          <w:jc w:val="center"/>
        </w:trPr>
        <w:tc>
          <w:tcPr>
            <w:tcW w:w="2835" w:type="dxa"/>
          </w:tcPr>
          <w:p w14:paraId="0C99DBD9" w14:textId="77777777" w:rsidR="00AA744A" w:rsidRDefault="00944D31">
            <w:pPr>
              <w:pStyle w:val="TAC"/>
            </w:pPr>
            <w:r>
              <w:t>Case 32, InF-DH, FR2, Multi-RTT + Tx/Rx timing error compensation</w:t>
            </w:r>
          </w:p>
        </w:tc>
        <w:tc>
          <w:tcPr>
            <w:tcW w:w="1134" w:type="dxa"/>
            <w:vAlign w:val="center"/>
          </w:tcPr>
          <w:p w14:paraId="0593C42A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10D938CE" w14:textId="77777777" w:rsidR="00AA744A" w:rsidRDefault="00944D31">
            <w:pPr>
              <w:pStyle w:val="TAC"/>
            </w:pPr>
            <w:r>
              <w:t>0.09</w:t>
            </w:r>
          </w:p>
        </w:tc>
        <w:tc>
          <w:tcPr>
            <w:tcW w:w="1134" w:type="dxa"/>
            <w:vAlign w:val="center"/>
          </w:tcPr>
          <w:p w14:paraId="7864FD7D" w14:textId="77777777" w:rsidR="00AA744A" w:rsidRDefault="00944D31">
            <w:pPr>
              <w:pStyle w:val="TAC"/>
            </w:pPr>
            <w:r>
              <w:t>0.14</w:t>
            </w:r>
          </w:p>
        </w:tc>
        <w:tc>
          <w:tcPr>
            <w:tcW w:w="1134" w:type="dxa"/>
            <w:vAlign w:val="center"/>
          </w:tcPr>
          <w:p w14:paraId="555DAFA0" w14:textId="77777777" w:rsidR="00AA744A" w:rsidRDefault="00944D31">
            <w:pPr>
              <w:pStyle w:val="TAC"/>
            </w:pPr>
            <w:r>
              <w:t>0.5</w:t>
            </w:r>
          </w:p>
        </w:tc>
        <w:tc>
          <w:tcPr>
            <w:tcW w:w="1134" w:type="dxa"/>
            <w:vAlign w:val="center"/>
          </w:tcPr>
          <w:p w14:paraId="062779DA" w14:textId="77777777" w:rsidR="00AA744A" w:rsidRDefault="00944D31">
            <w:pPr>
              <w:pStyle w:val="TAC"/>
            </w:pPr>
            <w:r>
              <w:t>8.7</w:t>
            </w:r>
          </w:p>
        </w:tc>
      </w:tr>
      <w:tr w:rsidR="00AA744A" w14:paraId="3F5632C3" w14:textId="77777777">
        <w:trPr>
          <w:jc w:val="center"/>
        </w:trPr>
        <w:tc>
          <w:tcPr>
            <w:tcW w:w="2835" w:type="dxa"/>
          </w:tcPr>
          <w:p w14:paraId="7461FC40" w14:textId="77777777" w:rsidR="00AA744A" w:rsidRDefault="00944D31">
            <w:pPr>
              <w:pStyle w:val="TAC"/>
            </w:pPr>
            <w:r>
              <w:t>Case 33, InF-SH, FR1, Multi-RTT</w:t>
            </w:r>
          </w:p>
        </w:tc>
        <w:tc>
          <w:tcPr>
            <w:tcW w:w="1134" w:type="dxa"/>
          </w:tcPr>
          <w:p w14:paraId="6E172985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09A0C057" w14:textId="77777777" w:rsidR="00AA744A" w:rsidRDefault="00944D31">
            <w:pPr>
              <w:pStyle w:val="TAC"/>
            </w:pPr>
            <w:r>
              <w:t>0.03</w:t>
            </w:r>
          </w:p>
        </w:tc>
        <w:tc>
          <w:tcPr>
            <w:tcW w:w="1134" w:type="dxa"/>
          </w:tcPr>
          <w:p w14:paraId="76FF882B" w14:textId="77777777" w:rsidR="00AA744A" w:rsidRDefault="00944D31">
            <w:pPr>
              <w:pStyle w:val="TAC"/>
            </w:pPr>
            <w:r>
              <w:t>0.04</w:t>
            </w:r>
          </w:p>
        </w:tc>
        <w:tc>
          <w:tcPr>
            <w:tcW w:w="1134" w:type="dxa"/>
          </w:tcPr>
          <w:p w14:paraId="4417CD29" w14:textId="77777777" w:rsidR="00AA744A" w:rsidRDefault="00944D31">
            <w:pPr>
              <w:pStyle w:val="TAC"/>
            </w:pPr>
            <w:r>
              <w:t>0.05</w:t>
            </w:r>
          </w:p>
        </w:tc>
        <w:tc>
          <w:tcPr>
            <w:tcW w:w="1134" w:type="dxa"/>
          </w:tcPr>
          <w:p w14:paraId="60267B54" w14:textId="77777777" w:rsidR="00AA744A" w:rsidRDefault="00944D31">
            <w:pPr>
              <w:pStyle w:val="TAC"/>
            </w:pPr>
            <w:r>
              <w:t>0.06</w:t>
            </w:r>
          </w:p>
        </w:tc>
      </w:tr>
      <w:tr w:rsidR="00AA744A" w14:paraId="5109C7F4" w14:textId="77777777">
        <w:trPr>
          <w:jc w:val="center"/>
        </w:trPr>
        <w:tc>
          <w:tcPr>
            <w:tcW w:w="2835" w:type="dxa"/>
          </w:tcPr>
          <w:p w14:paraId="68E6363C" w14:textId="77777777" w:rsidR="00AA744A" w:rsidRDefault="00944D31">
            <w:pPr>
              <w:pStyle w:val="TAC"/>
            </w:pPr>
            <w:r>
              <w:t>Case 34, InF-DH, FR1, Multi-RTT</w:t>
            </w:r>
          </w:p>
        </w:tc>
        <w:tc>
          <w:tcPr>
            <w:tcW w:w="1134" w:type="dxa"/>
          </w:tcPr>
          <w:p w14:paraId="62BB7C0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4D9114E5" w14:textId="77777777" w:rsidR="00AA744A" w:rsidRDefault="00944D31">
            <w:pPr>
              <w:pStyle w:val="TAC"/>
            </w:pPr>
            <w:r>
              <w:t>0.05</w:t>
            </w:r>
          </w:p>
        </w:tc>
        <w:tc>
          <w:tcPr>
            <w:tcW w:w="1134" w:type="dxa"/>
          </w:tcPr>
          <w:p w14:paraId="51DB698F" w14:textId="77777777" w:rsidR="00AA744A" w:rsidRDefault="00944D31">
            <w:pPr>
              <w:pStyle w:val="TAC"/>
            </w:pPr>
            <w:r>
              <w:t>0.07</w:t>
            </w:r>
          </w:p>
        </w:tc>
        <w:tc>
          <w:tcPr>
            <w:tcW w:w="1134" w:type="dxa"/>
          </w:tcPr>
          <w:p w14:paraId="696D8104" w14:textId="77777777" w:rsidR="00AA744A" w:rsidRDefault="00944D31">
            <w:pPr>
              <w:pStyle w:val="TAC"/>
            </w:pPr>
            <w:r>
              <w:t>0.09</w:t>
            </w:r>
          </w:p>
        </w:tc>
        <w:tc>
          <w:tcPr>
            <w:tcW w:w="1134" w:type="dxa"/>
          </w:tcPr>
          <w:p w14:paraId="28FB7023" w14:textId="77777777" w:rsidR="00AA744A" w:rsidRDefault="00944D31">
            <w:pPr>
              <w:pStyle w:val="TAC"/>
            </w:pPr>
            <w:r>
              <w:t>0.11</w:t>
            </w:r>
          </w:p>
        </w:tc>
      </w:tr>
      <w:tr w:rsidR="00AA744A" w14:paraId="37C4E30A" w14:textId="77777777">
        <w:trPr>
          <w:jc w:val="center"/>
        </w:trPr>
        <w:tc>
          <w:tcPr>
            <w:tcW w:w="2835" w:type="dxa"/>
          </w:tcPr>
          <w:p w14:paraId="7F48C24A" w14:textId="77777777" w:rsidR="00AA744A" w:rsidRDefault="00944D31">
            <w:pPr>
              <w:pStyle w:val="TAC"/>
            </w:pPr>
            <w:r>
              <w:t>Case 35, InF-SH, FR2, Multi-RTT</w:t>
            </w:r>
          </w:p>
        </w:tc>
        <w:tc>
          <w:tcPr>
            <w:tcW w:w="1134" w:type="dxa"/>
          </w:tcPr>
          <w:p w14:paraId="25528B3E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6AB494D3" w14:textId="77777777" w:rsidR="00AA744A" w:rsidRDefault="00944D31">
            <w:pPr>
              <w:pStyle w:val="TAC"/>
            </w:pPr>
            <w:r>
              <w:t>0.02</w:t>
            </w:r>
          </w:p>
        </w:tc>
        <w:tc>
          <w:tcPr>
            <w:tcW w:w="1134" w:type="dxa"/>
          </w:tcPr>
          <w:p w14:paraId="2CBE518C" w14:textId="77777777" w:rsidR="00AA744A" w:rsidRDefault="00944D31">
            <w:pPr>
              <w:pStyle w:val="TAC"/>
            </w:pPr>
            <w:r>
              <w:t>0.03</w:t>
            </w:r>
          </w:p>
        </w:tc>
        <w:tc>
          <w:tcPr>
            <w:tcW w:w="1134" w:type="dxa"/>
          </w:tcPr>
          <w:p w14:paraId="1C4B3B1B" w14:textId="77777777" w:rsidR="00AA744A" w:rsidRDefault="00944D31">
            <w:pPr>
              <w:pStyle w:val="TAC"/>
            </w:pPr>
            <w:r>
              <w:t>0.04</w:t>
            </w:r>
          </w:p>
        </w:tc>
        <w:tc>
          <w:tcPr>
            <w:tcW w:w="1134" w:type="dxa"/>
          </w:tcPr>
          <w:p w14:paraId="0D274D15" w14:textId="77777777" w:rsidR="00AA744A" w:rsidRDefault="00944D31">
            <w:pPr>
              <w:pStyle w:val="TAC"/>
            </w:pPr>
            <w:r>
              <w:t>0.05</w:t>
            </w:r>
          </w:p>
        </w:tc>
      </w:tr>
      <w:tr w:rsidR="00AA744A" w14:paraId="4E42673E" w14:textId="77777777">
        <w:trPr>
          <w:jc w:val="center"/>
        </w:trPr>
        <w:tc>
          <w:tcPr>
            <w:tcW w:w="2835" w:type="dxa"/>
          </w:tcPr>
          <w:p w14:paraId="1746CA41" w14:textId="77777777" w:rsidR="00AA744A" w:rsidRDefault="00944D31">
            <w:pPr>
              <w:pStyle w:val="TAC"/>
            </w:pPr>
            <w:r>
              <w:t>Case 36, InF-DH, FR2, Multi-RTT</w:t>
            </w:r>
          </w:p>
        </w:tc>
        <w:tc>
          <w:tcPr>
            <w:tcW w:w="1134" w:type="dxa"/>
          </w:tcPr>
          <w:p w14:paraId="11C9EE5E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0ACA3BF5" w14:textId="77777777" w:rsidR="00AA744A" w:rsidRDefault="00944D31">
            <w:pPr>
              <w:pStyle w:val="TAC"/>
            </w:pPr>
            <w:r>
              <w:t>0.04</w:t>
            </w:r>
          </w:p>
        </w:tc>
        <w:tc>
          <w:tcPr>
            <w:tcW w:w="1134" w:type="dxa"/>
          </w:tcPr>
          <w:p w14:paraId="0B6AD523" w14:textId="77777777" w:rsidR="00AA744A" w:rsidRDefault="00944D31">
            <w:pPr>
              <w:pStyle w:val="TAC"/>
            </w:pPr>
            <w:r>
              <w:t>0.05</w:t>
            </w:r>
          </w:p>
        </w:tc>
        <w:tc>
          <w:tcPr>
            <w:tcW w:w="1134" w:type="dxa"/>
          </w:tcPr>
          <w:p w14:paraId="1C7F5CDC" w14:textId="77777777" w:rsidR="00AA744A" w:rsidRDefault="00944D31">
            <w:pPr>
              <w:pStyle w:val="TAC"/>
            </w:pPr>
            <w:r>
              <w:t>0.06</w:t>
            </w:r>
          </w:p>
        </w:tc>
        <w:tc>
          <w:tcPr>
            <w:tcW w:w="1134" w:type="dxa"/>
          </w:tcPr>
          <w:p w14:paraId="5D1A1FCA" w14:textId="77777777" w:rsidR="00AA744A" w:rsidRDefault="00944D31">
            <w:pPr>
              <w:pStyle w:val="TAC"/>
            </w:pPr>
            <w:r>
              <w:t>0.07</w:t>
            </w:r>
          </w:p>
        </w:tc>
      </w:tr>
    </w:tbl>
    <w:p w14:paraId="647F8DB6" w14:textId="77777777" w:rsidR="00AA744A" w:rsidRDefault="00AA744A"/>
    <w:p w14:paraId="0C6C774E" w14:textId="77777777" w:rsidR="00AA744A" w:rsidRDefault="00944D31">
      <w:r>
        <w:t>Evaluation results of vertical location error for NR positioning enhancements are provided in Table C.2.1.7.2-2:</w:t>
      </w:r>
    </w:p>
    <w:p w14:paraId="3829AC4D" w14:textId="77777777" w:rsidR="00AA744A" w:rsidRDefault="00944D31">
      <w:pPr>
        <w:pStyle w:val="TH"/>
      </w:pPr>
      <w:r>
        <w:lastRenderedPageBreak/>
        <w:t>Table C.2.1.7.2-2: NR positioning enhancements - altitude location error results from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134"/>
        <w:gridCol w:w="1134"/>
      </w:tblGrid>
      <w:tr w:rsidR="00AA744A" w14:paraId="4C61FAA0" w14:textId="77777777">
        <w:trPr>
          <w:jc w:val="center"/>
        </w:trPr>
        <w:tc>
          <w:tcPr>
            <w:tcW w:w="2835" w:type="dxa"/>
          </w:tcPr>
          <w:p w14:paraId="31C3CBF5" w14:textId="77777777" w:rsidR="00AA744A" w:rsidRDefault="00AA744A">
            <w:pPr>
              <w:pStyle w:val="TAH"/>
            </w:pPr>
          </w:p>
        </w:tc>
        <w:tc>
          <w:tcPr>
            <w:tcW w:w="1134" w:type="dxa"/>
            <w:vAlign w:val="center"/>
          </w:tcPr>
          <w:p w14:paraId="3F744282" w14:textId="77777777" w:rsidR="00AA744A" w:rsidRDefault="00AA744A">
            <w:pPr>
              <w:pStyle w:val="TAH"/>
            </w:pPr>
          </w:p>
        </w:tc>
        <w:tc>
          <w:tcPr>
            <w:tcW w:w="1134" w:type="dxa"/>
            <w:vAlign w:val="center"/>
          </w:tcPr>
          <w:p w14:paraId="6A283A29" w14:textId="77777777" w:rsidR="00AA744A" w:rsidRDefault="00944D31">
            <w:pPr>
              <w:pStyle w:val="TAH"/>
            </w:pPr>
            <w:r>
              <w:t>50%</w:t>
            </w:r>
          </w:p>
        </w:tc>
        <w:tc>
          <w:tcPr>
            <w:tcW w:w="1134" w:type="dxa"/>
            <w:vAlign w:val="center"/>
          </w:tcPr>
          <w:p w14:paraId="244C14EE" w14:textId="77777777" w:rsidR="00AA744A" w:rsidRDefault="00944D31">
            <w:pPr>
              <w:pStyle w:val="TAH"/>
            </w:pPr>
            <w:r>
              <w:t>67%</w:t>
            </w:r>
          </w:p>
        </w:tc>
        <w:tc>
          <w:tcPr>
            <w:tcW w:w="1134" w:type="dxa"/>
            <w:vAlign w:val="center"/>
          </w:tcPr>
          <w:p w14:paraId="15CBC6BB" w14:textId="77777777" w:rsidR="00AA744A" w:rsidRDefault="00944D31">
            <w:pPr>
              <w:pStyle w:val="TAH"/>
            </w:pPr>
            <w:r>
              <w:t>80%</w:t>
            </w:r>
          </w:p>
        </w:tc>
        <w:tc>
          <w:tcPr>
            <w:tcW w:w="1134" w:type="dxa"/>
            <w:vAlign w:val="center"/>
          </w:tcPr>
          <w:p w14:paraId="4593A65C" w14:textId="77777777" w:rsidR="00AA744A" w:rsidRDefault="00944D31">
            <w:pPr>
              <w:pStyle w:val="TAH"/>
            </w:pPr>
            <w:r>
              <w:t>90%</w:t>
            </w:r>
          </w:p>
        </w:tc>
      </w:tr>
      <w:tr w:rsidR="00AA744A" w14:paraId="5A94144A" w14:textId="77777777">
        <w:trPr>
          <w:jc w:val="center"/>
        </w:trPr>
        <w:tc>
          <w:tcPr>
            <w:tcW w:w="2835" w:type="dxa"/>
          </w:tcPr>
          <w:p w14:paraId="65D8B8D8" w14:textId="77777777" w:rsidR="00AA744A" w:rsidRDefault="00944D31">
            <w:pPr>
              <w:pStyle w:val="TAC"/>
            </w:pPr>
            <w:r>
              <w:t>Case 13, InF-SH, FR1, DL-TDOA</w:t>
            </w:r>
          </w:p>
        </w:tc>
        <w:tc>
          <w:tcPr>
            <w:tcW w:w="1134" w:type="dxa"/>
            <w:vAlign w:val="center"/>
          </w:tcPr>
          <w:p w14:paraId="463825D0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730F7340" w14:textId="77777777" w:rsidR="00AA744A" w:rsidRDefault="00944D31">
            <w:pPr>
              <w:pStyle w:val="TAC"/>
            </w:pPr>
            <w:r>
              <w:t>0.64</w:t>
            </w:r>
          </w:p>
        </w:tc>
        <w:tc>
          <w:tcPr>
            <w:tcW w:w="1134" w:type="dxa"/>
            <w:vAlign w:val="center"/>
          </w:tcPr>
          <w:p w14:paraId="32C56486" w14:textId="77777777" w:rsidR="00AA744A" w:rsidRDefault="00944D31">
            <w:pPr>
              <w:pStyle w:val="TAC"/>
            </w:pPr>
            <w:r>
              <w:t>1.2</w:t>
            </w:r>
          </w:p>
        </w:tc>
        <w:tc>
          <w:tcPr>
            <w:tcW w:w="1134" w:type="dxa"/>
            <w:vAlign w:val="center"/>
          </w:tcPr>
          <w:p w14:paraId="59AE2F56" w14:textId="77777777" w:rsidR="00AA744A" w:rsidRDefault="00944D31">
            <w:pPr>
              <w:pStyle w:val="TAC"/>
            </w:pPr>
            <w:r>
              <w:t>6.2</w:t>
            </w:r>
          </w:p>
        </w:tc>
        <w:tc>
          <w:tcPr>
            <w:tcW w:w="1134" w:type="dxa"/>
            <w:vAlign w:val="center"/>
          </w:tcPr>
          <w:p w14:paraId="0A5ADB19" w14:textId="77777777" w:rsidR="00AA744A" w:rsidRDefault="00944D31">
            <w:pPr>
              <w:pStyle w:val="TAC"/>
            </w:pPr>
            <w:r>
              <w:t>6.9</w:t>
            </w:r>
          </w:p>
        </w:tc>
      </w:tr>
      <w:tr w:rsidR="00AA744A" w14:paraId="538ED8EF" w14:textId="77777777">
        <w:trPr>
          <w:jc w:val="center"/>
        </w:trPr>
        <w:tc>
          <w:tcPr>
            <w:tcW w:w="2835" w:type="dxa"/>
          </w:tcPr>
          <w:p w14:paraId="7DDB3C49" w14:textId="77777777" w:rsidR="00AA744A" w:rsidRDefault="00944D31">
            <w:pPr>
              <w:pStyle w:val="TAC"/>
            </w:pPr>
            <w:r>
              <w:t>Case 14, InF-DH, FR1, DL-TDOA</w:t>
            </w:r>
          </w:p>
        </w:tc>
        <w:tc>
          <w:tcPr>
            <w:tcW w:w="1134" w:type="dxa"/>
            <w:vAlign w:val="center"/>
          </w:tcPr>
          <w:p w14:paraId="5EA4C1D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71AC4E28" w14:textId="77777777" w:rsidR="00AA744A" w:rsidRDefault="00944D31">
            <w:pPr>
              <w:pStyle w:val="TAC"/>
            </w:pPr>
            <w:r>
              <w:t>0.65</w:t>
            </w:r>
          </w:p>
        </w:tc>
        <w:tc>
          <w:tcPr>
            <w:tcW w:w="1134" w:type="dxa"/>
            <w:vAlign w:val="center"/>
          </w:tcPr>
          <w:p w14:paraId="7A3F4F8F" w14:textId="77777777" w:rsidR="00AA744A" w:rsidRDefault="00944D31">
            <w:pPr>
              <w:pStyle w:val="TAC"/>
            </w:pPr>
            <w:r>
              <w:t>6.2</w:t>
            </w:r>
          </w:p>
        </w:tc>
        <w:tc>
          <w:tcPr>
            <w:tcW w:w="1134" w:type="dxa"/>
            <w:vAlign w:val="center"/>
          </w:tcPr>
          <w:p w14:paraId="69DC2B0A" w14:textId="77777777" w:rsidR="00AA744A" w:rsidRDefault="00944D31">
            <w:pPr>
              <w:pStyle w:val="TAC"/>
            </w:pPr>
            <w:r>
              <w:t>6.3</w:t>
            </w:r>
          </w:p>
        </w:tc>
        <w:tc>
          <w:tcPr>
            <w:tcW w:w="1134" w:type="dxa"/>
            <w:vAlign w:val="center"/>
          </w:tcPr>
          <w:p w14:paraId="3E6C15D8" w14:textId="77777777" w:rsidR="00AA744A" w:rsidRDefault="00944D31">
            <w:pPr>
              <w:pStyle w:val="TAC"/>
            </w:pPr>
            <w:r>
              <w:t>12.4</w:t>
            </w:r>
          </w:p>
        </w:tc>
      </w:tr>
      <w:tr w:rsidR="00AA744A" w14:paraId="2435518D" w14:textId="77777777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1E05" w14:textId="77777777" w:rsidR="00AA744A" w:rsidRDefault="00944D31">
            <w:pPr>
              <w:pStyle w:val="TAC"/>
            </w:pPr>
            <w:r>
              <w:t>Case 15, InF-SH, FR2, DL-TDOA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6D7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A121" w14:textId="77777777" w:rsidR="00AA744A" w:rsidRDefault="00944D31">
            <w:pPr>
              <w:pStyle w:val="TAC"/>
            </w:pPr>
            <w:r>
              <w:t>0.35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E4C6C" w14:textId="77777777" w:rsidR="00AA744A" w:rsidRDefault="00944D31">
            <w:pPr>
              <w:pStyle w:val="TAC"/>
            </w:pPr>
            <w:r>
              <w:t>0.78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6B87A" w14:textId="77777777" w:rsidR="00AA744A" w:rsidRDefault="00944D31">
            <w:pPr>
              <w:pStyle w:val="TAC"/>
            </w:pPr>
            <w:r>
              <w:t>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1A14" w14:textId="77777777" w:rsidR="00AA744A" w:rsidRDefault="00944D31">
            <w:pPr>
              <w:pStyle w:val="TAC"/>
            </w:pPr>
            <w:r>
              <w:t>6.6</w:t>
            </w:r>
          </w:p>
        </w:tc>
      </w:tr>
      <w:tr w:rsidR="00AA744A" w14:paraId="4A872CE6" w14:textId="77777777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515C" w14:textId="77777777" w:rsidR="00AA744A" w:rsidRDefault="00944D31">
            <w:pPr>
              <w:pStyle w:val="TAC"/>
            </w:pPr>
            <w:r>
              <w:t>Case 16, InF-DH, FR2, DL-TDOA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06AC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8BC90" w14:textId="77777777" w:rsidR="00AA744A" w:rsidRDefault="00944D31">
            <w:pPr>
              <w:pStyle w:val="TAC"/>
            </w:pPr>
            <w:r>
              <w:t>0.28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6D679" w14:textId="77777777" w:rsidR="00AA744A" w:rsidRDefault="00944D31">
            <w:pPr>
              <w:pStyle w:val="TAC"/>
            </w:pPr>
            <w:r>
              <w:t>0.6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ECB08" w14:textId="77777777" w:rsidR="00AA744A" w:rsidRDefault="00944D31">
            <w:pPr>
              <w:pStyle w:val="TAC"/>
            </w:pPr>
            <w:r>
              <w:t>1.8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FBB09" w14:textId="77777777" w:rsidR="00AA744A" w:rsidRDefault="00944D31">
            <w:pPr>
              <w:pStyle w:val="TAC"/>
            </w:pPr>
            <w:r>
              <w:t>5.8</w:t>
            </w:r>
          </w:p>
        </w:tc>
      </w:tr>
      <w:tr w:rsidR="00AA744A" w14:paraId="6D5DE2A1" w14:textId="77777777">
        <w:trPr>
          <w:jc w:val="center"/>
        </w:trPr>
        <w:tc>
          <w:tcPr>
            <w:tcW w:w="2835" w:type="dxa"/>
          </w:tcPr>
          <w:p w14:paraId="3ED24B39" w14:textId="77777777" w:rsidR="00AA744A" w:rsidRDefault="00944D31">
            <w:pPr>
              <w:pStyle w:val="TAC"/>
            </w:pPr>
            <w:r>
              <w:t>Case 17, InF-SH, FR1, UL-TDOA</w:t>
            </w:r>
          </w:p>
        </w:tc>
        <w:tc>
          <w:tcPr>
            <w:tcW w:w="1134" w:type="dxa"/>
            <w:vAlign w:val="center"/>
          </w:tcPr>
          <w:p w14:paraId="249C911E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2577E359" w14:textId="77777777" w:rsidR="00AA744A" w:rsidRDefault="00944D31">
            <w:pPr>
              <w:pStyle w:val="TAC"/>
            </w:pPr>
            <w:r>
              <w:t>1.1</w:t>
            </w:r>
          </w:p>
        </w:tc>
        <w:tc>
          <w:tcPr>
            <w:tcW w:w="1134" w:type="dxa"/>
            <w:vAlign w:val="center"/>
          </w:tcPr>
          <w:p w14:paraId="035990B2" w14:textId="77777777" w:rsidR="00AA744A" w:rsidRDefault="00944D31">
            <w:pPr>
              <w:pStyle w:val="TAC"/>
            </w:pPr>
            <w:r>
              <w:t>6.4</w:t>
            </w:r>
          </w:p>
        </w:tc>
        <w:tc>
          <w:tcPr>
            <w:tcW w:w="1134" w:type="dxa"/>
            <w:vAlign w:val="center"/>
          </w:tcPr>
          <w:p w14:paraId="1E10BB75" w14:textId="77777777" w:rsidR="00AA744A" w:rsidRDefault="00944D31">
            <w:pPr>
              <w:pStyle w:val="TAC"/>
            </w:pPr>
            <w:r>
              <w:t>6.5</w:t>
            </w:r>
          </w:p>
        </w:tc>
        <w:tc>
          <w:tcPr>
            <w:tcW w:w="1134" w:type="dxa"/>
            <w:vAlign w:val="center"/>
          </w:tcPr>
          <w:p w14:paraId="02F4333A" w14:textId="77777777" w:rsidR="00AA744A" w:rsidRDefault="00944D31">
            <w:pPr>
              <w:pStyle w:val="TAC"/>
            </w:pPr>
            <w:r>
              <w:t>12.8</w:t>
            </w:r>
          </w:p>
        </w:tc>
      </w:tr>
      <w:tr w:rsidR="00AA744A" w14:paraId="6EAD8E51" w14:textId="77777777">
        <w:trPr>
          <w:jc w:val="center"/>
        </w:trPr>
        <w:tc>
          <w:tcPr>
            <w:tcW w:w="2835" w:type="dxa"/>
          </w:tcPr>
          <w:p w14:paraId="45CC1AEC" w14:textId="77777777" w:rsidR="00AA744A" w:rsidRDefault="00944D31">
            <w:pPr>
              <w:pStyle w:val="TAC"/>
            </w:pPr>
            <w:r>
              <w:t>Case 18, InF-DH, FR1, UL-TDOA</w:t>
            </w:r>
          </w:p>
        </w:tc>
        <w:tc>
          <w:tcPr>
            <w:tcW w:w="1134" w:type="dxa"/>
            <w:vAlign w:val="center"/>
          </w:tcPr>
          <w:p w14:paraId="4231B7CF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08656582" w14:textId="77777777" w:rsidR="00AA744A" w:rsidRDefault="00944D31">
            <w:pPr>
              <w:pStyle w:val="TAC"/>
            </w:pPr>
            <w:r>
              <w:t>6.2</w:t>
            </w:r>
          </w:p>
        </w:tc>
        <w:tc>
          <w:tcPr>
            <w:tcW w:w="1134" w:type="dxa"/>
            <w:vAlign w:val="center"/>
          </w:tcPr>
          <w:p w14:paraId="34F3CF85" w14:textId="77777777" w:rsidR="00AA744A" w:rsidRDefault="00944D31">
            <w:pPr>
              <w:pStyle w:val="TAC"/>
            </w:pPr>
            <w:r>
              <w:t>6.3</w:t>
            </w:r>
          </w:p>
        </w:tc>
        <w:tc>
          <w:tcPr>
            <w:tcW w:w="1134" w:type="dxa"/>
            <w:vAlign w:val="center"/>
          </w:tcPr>
          <w:p w14:paraId="086CEA00" w14:textId="77777777" w:rsidR="00AA744A" w:rsidRDefault="00944D31">
            <w:pPr>
              <w:pStyle w:val="TAC"/>
            </w:pPr>
            <w:r>
              <w:t>6.4</w:t>
            </w:r>
          </w:p>
        </w:tc>
        <w:tc>
          <w:tcPr>
            <w:tcW w:w="1134" w:type="dxa"/>
            <w:vAlign w:val="center"/>
          </w:tcPr>
          <w:p w14:paraId="5559BCD1" w14:textId="77777777" w:rsidR="00AA744A" w:rsidRDefault="00944D31">
            <w:pPr>
              <w:pStyle w:val="TAC"/>
            </w:pPr>
            <w:r>
              <w:t>12.9</w:t>
            </w:r>
          </w:p>
        </w:tc>
      </w:tr>
      <w:tr w:rsidR="00AA744A" w14:paraId="45F5113F" w14:textId="77777777">
        <w:trPr>
          <w:jc w:val="center"/>
        </w:trPr>
        <w:tc>
          <w:tcPr>
            <w:tcW w:w="2835" w:type="dxa"/>
          </w:tcPr>
          <w:p w14:paraId="1339A4F3" w14:textId="77777777" w:rsidR="00AA744A" w:rsidRDefault="00944D31">
            <w:pPr>
              <w:pStyle w:val="TAC"/>
            </w:pPr>
            <w:r>
              <w:t>Case 19, InF-SH, FR2, UL-TDOA</w:t>
            </w:r>
          </w:p>
        </w:tc>
        <w:tc>
          <w:tcPr>
            <w:tcW w:w="1134" w:type="dxa"/>
            <w:vAlign w:val="center"/>
          </w:tcPr>
          <w:p w14:paraId="2579CAEE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4C6ADF55" w14:textId="77777777" w:rsidR="00AA744A" w:rsidRDefault="00944D31">
            <w:pPr>
              <w:pStyle w:val="TAC"/>
            </w:pPr>
            <w:r>
              <w:t>0.44</w:t>
            </w:r>
          </w:p>
        </w:tc>
        <w:tc>
          <w:tcPr>
            <w:tcW w:w="1134" w:type="dxa"/>
            <w:vAlign w:val="center"/>
          </w:tcPr>
          <w:p w14:paraId="3B0695AC" w14:textId="77777777" w:rsidR="00AA744A" w:rsidRDefault="00944D31">
            <w:pPr>
              <w:pStyle w:val="TAC"/>
            </w:pPr>
            <w:r>
              <w:t>0.81</w:t>
            </w:r>
          </w:p>
        </w:tc>
        <w:tc>
          <w:tcPr>
            <w:tcW w:w="1134" w:type="dxa"/>
            <w:vAlign w:val="center"/>
          </w:tcPr>
          <w:p w14:paraId="06A8C081" w14:textId="77777777" w:rsidR="00AA744A" w:rsidRDefault="00944D31">
            <w:pPr>
              <w:pStyle w:val="TAC"/>
            </w:pPr>
            <w:r>
              <w:t>6.1</w:t>
            </w:r>
          </w:p>
        </w:tc>
        <w:tc>
          <w:tcPr>
            <w:tcW w:w="1134" w:type="dxa"/>
            <w:vAlign w:val="center"/>
          </w:tcPr>
          <w:p w14:paraId="12EDC040" w14:textId="77777777" w:rsidR="00AA744A" w:rsidRDefault="00944D31">
            <w:pPr>
              <w:pStyle w:val="TAC"/>
            </w:pPr>
            <w:r>
              <w:t>11.3</w:t>
            </w:r>
          </w:p>
        </w:tc>
      </w:tr>
      <w:tr w:rsidR="00AA744A" w14:paraId="5EAD38F9" w14:textId="77777777">
        <w:trPr>
          <w:jc w:val="center"/>
        </w:trPr>
        <w:tc>
          <w:tcPr>
            <w:tcW w:w="2835" w:type="dxa"/>
          </w:tcPr>
          <w:p w14:paraId="65A367FD" w14:textId="77777777" w:rsidR="00AA744A" w:rsidRDefault="00944D31">
            <w:pPr>
              <w:pStyle w:val="TAC"/>
            </w:pPr>
            <w:r>
              <w:t>Case 20, InF-DH, FR2, UL-TDOA</w:t>
            </w:r>
          </w:p>
        </w:tc>
        <w:tc>
          <w:tcPr>
            <w:tcW w:w="1134" w:type="dxa"/>
            <w:vAlign w:val="center"/>
          </w:tcPr>
          <w:p w14:paraId="48D94766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529502DF" w14:textId="77777777" w:rsidR="00AA744A" w:rsidRDefault="00944D31">
            <w:pPr>
              <w:pStyle w:val="TAC"/>
            </w:pPr>
            <w:r>
              <w:t>0.29</w:t>
            </w:r>
          </w:p>
        </w:tc>
        <w:tc>
          <w:tcPr>
            <w:tcW w:w="1134" w:type="dxa"/>
            <w:vAlign w:val="center"/>
          </w:tcPr>
          <w:p w14:paraId="399C17A7" w14:textId="77777777" w:rsidR="00AA744A" w:rsidRDefault="00944D31">
            <w:pPr>
              <w:pStyle w:val="TAC"/>
            </w:pPr>
            <w:r>
              <w:t>0.47</w:t>
            </w:r>
          </w:p>
        </w:tc>
        <w:tc>
          <w:tcPr>
            <w:tcW w:w="1134" w:type="dxa"/>
            <w:vAlign w:val="center"/>
          </w:tcPr>
          <w:p w14:paraId="34443810" w14:textId="77777777" w:rsidR="00AA744A" w:rsidRDefault="00944D31">
            <w:pPr>
              <w:pStyle w:val="TAC"/>
            </w:pPr>
            <w:r>
              <w:t>0.71</w:t>
            </w:r>
          </w:p>
        </w:tc>
        <w:tc>
          <w:tcPr>
            <w:tcW w:w="1134" w:type="dxa"/>
            <w:vAlign w:val="center"/>
          </w:tcPr>
          <w:p w14:paraId="382781D9" w14:textId="77777777" w:rsidR="00AA744A" w:rsidRDefault="00944D31">
            <w:pPr>
              <w:pStyle w:val="TAC"/>
            </w:pPr>
            <w:r>
              <w:t>0.64</w:t>
            </w:r>
          </w:p>
        </w:tc>
      </w:tr>
      <w:tr w:rsidR="00AA744A" w14:paraId="675BD548" w14:textId="77777777">
        <w:trPr>
          <w:jc w:val="center"/>
        </w:trPr>
        <w:tc>
          <w:tcPr>
            <w:tcW w:w="2835" w:type="dxa"/>
          </w:tcPr>
          <w:p w14:paraId="366F8BD0" w14:textId="77777777" w:rsidR="00AA744A" w:rsidRDefault="00944D31">
            <w:pPr>
              <w:pStyle w:val="TAC"/>
            </w:pPr>
            <w:r>
              <w:t>Case 21, InF-SH, FR1, Multi-RTT</w:t>
            </w:r>
          </w:p>
        </w:tc>
        <w:tc>
          <w:tcPr>
            <w:tcW w:w="1134" w:type="dxa"/>
            <w:vAlign w:val="center"/>
          </w:tcPr>
          <w:p w14:paraId="70537ED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4E367EA9" w14:textId="77777777" w:rsidR="00AA744A" w:rsidRDefault="00944D31">
            <w:pPr>
              <w:pStyle w:val="TAC"/>
            </w:pPr>
            <w:r>
              <w:t>0.19</w:t>
            </w:r>
          </w:p>
        </w:tc>
        <w:tc>
          <w:tcPr>
            <w:tcW w:w="1134" w:type="dxa"/>
            <w:vAlign w:val="center"/>
          </w:tcPr>
          <w:p w14:paraId="1BA5F0D7" w14:textId="77777777" w:rsidR="00AA744A" w:rsidRDefault="00944D31">
            <w:pPr>
              <w:pStyle w:val="TAC"/>
            </w:pPr>
            <w:r>
              <w:t>0.34</w:t>
            </w:r>
          </w:p>
        </w:tc>
        <w:tc>
          <w:tcPr>
            <w:tcW w:w="1134" w:type="dxa"/>
            <w:vAlign w:val="center"/>
          </w:tcPr>
          <w:p w14:paraId="48151A9B" w14:textId="77777777" w:rsidR="00AA744A" w:rsidRDefault="00944D31">
            <w:pPr>
              <w:pStyle w:val="TAC"/>
            </w:pPr>
            <w:r>
              <w:t>0.52</w:t>
            </w:r>
          </w:p>
        </w:tc>
        <w:tc>
          <w:tcPr>
            <w:tcW w:w="1134" w:type="dxa"/>
            <w:vAlign w:val="center"/>
          </w:tcPr>
          <w:p w14:paraId="6CAA967B" w14:textId="77777777" w:rsidR="00AA744A" w:rsidRDefault="00944D31">
            <w:pPr>
              <w:pStyle w:val="TAC"/>
            </w:pPr>
            <w:r>
              <w:t>0.89</w:t>
            </w:r>
          </w:p>
        </w:tc>
      </w:tr>
      <w:tr w:rsidR="00AA744A" w14:paraId="24F2C96C" w14:textId="77777777">
        <w:trPr>
          <w:jc w:val="center"/>
        </w:trPr>
        <w:tc>
          <w:tcPr>
            <w:tcW w:w="2835" w:type="dxa"/>
          </w:tcPr>
          <w:p w14:paraId="49121AE0" w14:textId="77777777" w:rsidR="00AA744A" w:rsidRDefault="00944D31">
            <w:pPr>
              <w:pStyle w:val="TAC"/>
            </w:pPr>
            <w:r>
              <w:t>Case 22, InF-DH, FR1, Multi-RTT</w:t>
            </w:r>
          </w:p>
        </w:tc>
        <w:tc>
          <w:tcPr>
            <w:tcW w:w="1134" w:type="dxa"/>
            <w:vAlign w:val="center"/>
          </w:tcPr>
          <w:p w14:paraId="569DD68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003C842B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1134" w:type="dxa"/>
            <w:vAlign w:val="center"/>
          </w:tcPr>
          <w:p w14:paraId="2CA707CA" w14:textId="77777777" w:rsidR="00AA744A" w:rsidRDefault="00944D31">
            <w:pPr>
              <w:pStyle w:val="TAC"/>
            </w:pPr>
            <w:r>
              <w:t>0.2</w:t>
            </w:r>
          </w:p>
        </w:tc>
        <w:tc>
          <w:tcPr>
            <w:tcW w:w="1134" w:type="dxa"/>
            <w:vAlign w:val="center"/>
          </w:tcPr>
          <w:p w14:paraId="1EE2A3A2" w14:textId="77777777" w:rsidR="00AA744A" w:rsidRDefault="00944D31">
            <w:pPr>
              <w:pStyle w:val="TAC"/>
            </w:pPr>
            <w:r>
              <w:t>0.3</w:t>
            </w:r>
          </w:p>
        </w:tc>
        <w:tc>
          <w:tcPr>
            <w:tcW w:w="1134" w:type="dxa"/>
            <w:vAlign w:val="center"/>
          </w:tcPr>
          <w:p w14:paraId="77AC3825" w14:textId="77777777" w:rsidR="00AA744A" w:rsidRDefault="00944D31">
            <w:pPr>
              <w:pStyle w:val="TAC"/>
            </w:pPr>
            <w:r>
              <w:t>0.49</w:t>
            </w:r>
          </w:p>
        </w:tc>
      </w:tr>
      <w:tr w:rsidR="00AA744A" w14:paraId="748F6A36" w14:textId="77777777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EFF5" w14:textId="77777777" w:rsidR="00AA744A" w:rsidRDefault="00944D31">
            <w:pPr>
              <w:pStyle w:val="TAC"/>
            </w:pPr>
            <w:r>
              <w:t>Case 23, InF-SH, FR2, Multi-RTT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3348F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58BF" w14:textId="77777777" w:rsidR="00AA744A" w:rsidRDefault="00944D31">
            <w:pPr>
              <w:pStyle w:val="TAC"/>
            </w:pPr>
            <w:r>
              <w:t>0.38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D6889" w14:textId="77777777" w:rsidR="00AA744A" w:rsidRDefault="00944D31">
            <w:pPr>
              <w:pStyle w:val="TAC"/>
            </w:pPr>
            <w:r>
              <w:t>0.53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01EBF" w14:textId="77777777" w:rsidR="00AA744A" w:rsidRDefault="00944D31">
            <w:pPr>
              <w:pStyle w:val="TAC"/>
            </w:pPr>
            <w:r>
              <w:t>0.7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84A18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5862B7D2" w14:textId="77777777">
        <w:trPr>
          <w:trHeight w:val="43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7E3F" w14:textId="77777777" w:rsidR="00AA744A" w:rsidRDefault="00944D31">
            <w:pPr>
              <w:pStyle w:val="TAC"/>
            </w:pPr>
            <w:r>
              <w:t>Case 24, InF-DH, FR2, Multi-RTT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A0EA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04DD" w14:textId="77777777" w:rsidR="00AA744A" w:rsidRDefault="00944D31">
            <w:pPr>
              <w:pStyle w:val="TAC"/>
            </w:pPr>
            <w:r>
              <w:t>0.18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6BFA" w14:textId="77777777" w:rsidR="00AA744A" w:rsidRDefault="00944D31">
            <w:pPr>
              <w:pStyle w:val="TAC"/>
            </w:pPr>
            <w:r>
              <w:t>0.25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198F" w14:textId="77777777" w:rsidR="00AA744A" w:rsidRDefault="00944D31">
            <w:pPr>
              <w:pStyle w:val="TAC"/>
            </w:pPr>
            <w:r>
              <w:t>0.32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F3E37" w14:textId="77777777" w:rsidR="00AA744A" w:rsidRDefault="00944D31">
            <w:pPr>
              <w:pStyle w:val="TAC"/>
            </w:pPr>
            <w:r>
              <w:t>0.45</w:t>
            </w:r>
          </w:p>
        </w:tc>
      </w:tr>
      <w:tr w:rsidR="00AA744A" w14:paraId="2E8725BB" w14:textId="77777777">
        <w:trPr>
          <w:jc w:val="center"/>
        </w:trPr>
        <w:tc>
          <w:tcPr>
            <w:tcW w:w="2835" w:type="dxa"/>
          </w:tcPr>
          <w:p w14:paraId="5E32C615" w14:textId="77777777" w:rsidR="00AA744A" w:rsidRDefault="00944D31">
            <w:pPr>
              <w:pStyle w:val="TAC"/>
            </w:pPr>
            <w:r>
              <w:t>Case 25, InF-SH, FR1, Multi-RTT + vertical AoA</w:t>
            </w:r>
          </w:p>
        </w:tc>
        <w:tc>
          <w:tcPr>
            <w:tcW w:w="1134" w:type="dxa"/>
            <w:vAlign w:val="center"/>
          </w:tcPr>
          <w:p w14:paraId="5CE608D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7FED170F" w14:textId="77777777" w:rsidR="00AA744A" w:rsidRDefault="00944D31">
            <w:pPr>
              <w:pStyle w:val="TAC"/>
            </w:pPr>
            <w:r>
              <w:t>0.08</w:t>
            </w:r>
          </w:p>
        </w:tc>
        <w:tc>
          <w:tcPr>
            <w:tcW w:w="1134" w:type="dxa"/>
            <w:vAlign w:val="center"/>
          </w:tcPr>
          <w:p w14:paraId="459A922F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1134" w:type="dxa"/>
            <w:vAlign w:val="center"/>
          </w:tcPr>
          <w:p w14:paraId="55E6F91A" w14:textId="77777777" w:rsidR="00AA744A" w:rsidRDefault="00944D31">
            <w:pPr>
              <w:pStyle w:val="TAC"/>
            </w:pPr>
            <w:r>
              <w:t>0.18</w:t>
            </w:r>
          </w:p>
        </w:tc>
        <w:tc>
          <w:tcPr>
            <w:tcW w:w="1134" w:type="dxa"/>
            <w:vAlign w:val="center"/>
          </w:tcPr>
          <w:p w14:paraId="18EF4718" w14:textId="77777777" w:rsidR="00AA744A" w:rsidRDefault="00944D31">
            <w:pPr>
              <w:pStyle w:val="TAC"/>
            </w:pPr>
            <w:r>
              <w:t>0.27</w:t>
            </w:r>
          </w:p>
        </w:tc>
      </w:tr>
      <w:tr w:rsidR="00AA744A" w14:paraId="5EA72E11" w14:textId="77777777">
        <w:trPr>
          <w:jc w:val="center"/>
        </w:trPr>
        <w:tc>
          <w:tcPr>
            <w:tcW w:w="2835" w:type="dxa"/>
          </w:tcPr>
          <w:p w14:paraId="11BF51C0" w14:textId="77777777" w:rsidR="00AA744A" w:rsidRDefault="00944D31">
            <w:pPr>
              <w:pStyle w:val="TAC"/>
            </w:pPr>
            <w:r>
              <w:t>Case 26, InF-DH, FR1, Multi-RTT + vertical AoA</w:t>
            </w:r>
          </w:p>
        </w:tc>
        <w:tc>
          <w:tcPr>
            <w:tcW w:w="1134" w:type="dxa"/>
            <w:vAlign w:val="center"/>
          </w:tcPr>
          <w:p w14:paraId="73AFEBE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3EFA86EA" w14:textId="77777777" w:rsidR="00AA744A" w:rsidRDefault="00944D31">
            <w:pPr>
              <w:pStyle w:val="TAC"/>
            </w:pPr>
            <w:r>
              <w:t>0.04</w:t>
            </w:r>
          </w:p>
        </w:tc>
        <w:tc>
          <w:tcPr>
            <w:tcW w:w="1134" w:type="dxa"/>
            <w:vAlign w:val="center"/>
          </w:tcPr>
          <w:p w14:paraId="2C169241" w14:textId="77777777" w:rsidR="00AA744A" w:rsidRDefault="00944D31">
            <w:pPr>
              <w:pStyle w:val="TAC"/>
            </w:pPr>
            <w:r>
              <w:t>0.08</w:t>
            </w:r>
          </w:p>
        </w:tc>
        <w:tc>
          <w:tcPr>
            <w:tcW w:w="1134" w:type="dxa"/>
            <w:vAlign w:val="center"/>
          </w:tcPr>
          <w:p w14:paraId="78F599E2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1134" w:type="dxa"/>
            <w:vAlign w:val="center"/>
          </w:tcPr>
          <w:p w14:paraId="011D5DE1" w14:textId="77777777" w:rsidR="00AA744A" w:rsidRDefault="00944D31">
            <w:pPr>
              <w:pStyle w:val="TAC"/>
            </w:pPr>
            <w:r>
              <w:t>0.2</w:t>
            </w:r>
          </w:p>
        </w:tc>
      </w:tr>
      <w:tr w:rsidR="00AA744A" w14:paraId="5B5D07E8" w14:textId="77777777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3E42" w14:textId="77777777" w:rsidR="00AA744A" w:rsidRDefault="00944D31">
            <w:pPr>
              <w:pStyle w:val="TAC"/>
            </w:pPr>
            <w:r>
              <w:t>Case 27, InF-SH, FR2, Multi-RTT + vertical AoA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4477D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5442" w14:textId="77777777" w:rsidR="00AA744A" w:rsidRDefault="00944D31">
            <w:pPr>
              <w:pStyle w:val="TAC"/>
            </w:pPr>
            <w:r>
              <w:t>0.01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5D9D" w14:textId="77777777" w:rsidR="00AA744A" w:rsidRDefault="00944D31">
            <w:pPr>
              <w:pStyle w:val="TAC"/>
            </w:pPr>
            <w:r>
              <w:t>0.03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309F" w14:textId="77777777" w:rsidR="00AA744A" w:rsidRDefault="00944D31">
            <w:pPr>
              <w:pStyle w:val="TAC"/>
            </w:pPr>
            <w:r>
              <w:t>0.05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1FC68" w14:textId="77777777" w:rsidR="00AA744A" w:rsidRDefault="00944D31">
            <w:pPr>
              <w:pStyle w:val="TAC"/>
            </w:pPr>
            <w:r>
              <w:t>0.08</w:t>
            </w:r>
          </w:p>
        </w:tc>
      </w:tr>
      <w:tr w:rsidR="00AA744A" w14:paraId="66C1A9D7" w14:textId="77777777">
        <w:trPr>
          <w:trHeight w:val="4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3F3A" w14:textId="77777777" w:rsidR="00AA744A" w:rsidRDefault="00944D31">
            <w:pPr>
              <w:pStyle w:val="TAC"/>
            </w:pPr>
            <w:r>
              <w:t>Case 28, InF-DH, FR2, Multi-RTT + vertical AoA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55C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BEF6" w14:textId="77777777" w:rsidR="00AA744A" w:rsidRDefault="00944D31">
            <w:pPr>
              <w:pStyle w:val="TAC"/>
            </w:pPr>
            <w:r>
              <w:t>0.01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4AD06" w14:textId="77777777" w:rsidR="00AA744A" w:rsidRDefault="00944D31">
            <w:pPr>
              <w:pStyle w:val="TAC"/>
            </w:pPr>
            <w:r>
              <w:t>0.02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E87DD" w14:textId="77777777" w:rsidR="00AA744A" w:rsidRDefault="00944D31">
            <w:pPr>
              <w:pStyle w:val="TAC"/>
            </w:pPr>
            <w:r>
              <w:t>0.03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E41A" w14:textId="77777777" w:rsidR="00AA744A" w:rsidRDefault="00944D31">
            <w:pPr>
              <w:pStyle w:val="TAC"/>
            </w:pPr>
            <w:r>
              <w:t>0.06</w:t>
            </w:r>
          </w:p>
        </w:tc>
      </w:tr>
      <w:tr w:rsidR="00AA744A" w14:paraId="302A4AD3" w14:textId="77777777">
        <w:trPr>
          <w:jc w:val="center"/>
        </w:trPr>
        <w:tc>
          <w:tcPr>
            <w:tcW w:w="2835" w:type="dxa"/>
          </w:tcPr>
          <w:p w14:paraId="2E9D7958" w14:textId="77777777" w:rsidR="00AA744A" w:rsidRDefault="00944D31">
            <w:pPr>
              <w:pStyle w:val="TAC"/>
            </w:pPr>
            <w:r>
              <w:t>Case 29, InF-SH, FR1, Multi-RTT + Tx/Rx timing error compensation</w:t>
            </w:r>
          </w:p>
        </w:tc>
        <w:tc>
          <w:tcPr>
            <w:tcW w:w="1134" w:type="dxa"/>
            <w:vAlign w:val="center"/>
          </w:tcPr>
          <w:p w14:paraId="6A44EF7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71A2D761" w14:textId="77777777" w:rsidR="00AA744A" w:rsidRDefault="00944D31">
            <w:pPr>
              <w:pStyle w:val="TAC"/>
            </w:pPr>
            <w:r>
              <w:t>0.38</w:t>
            </w:r>
          </w:p>
        </w:tc>
        <w:tc>
          <w:tcPr>
            <w:tcW w:w="1134" w:type="dxa"/>
            <w:vAlign w:val="center"/>
          </w:tcPr>
          <w:p w14:paraId="0F2DA4D2" w14:textId="77777777" w:rsidR="00AA744A" w:rsidRDefault="00944D31">
            <w:pPr>
              <w:pStyle w:val="TAC"/>
            </w:pPr>
            <w:r>
              <w:t>0.64</w:t>
            </w:r>
          </w:p>
        </w:tc>
        <w:tc>
          <w:tcPr>
            <w:tcW w:w="1134" w:type="dxa"/>
            <w:vAlign w:val="center"/>
          </w:tcPr>
          <w:p w14:paraId="6518B413" w14:textId="77777777" w:rsidR="00AA744A" w:rsidRDefault="00944D31">
            <w:pPr>
              <w:pStyle w:val="TAC"/>
            </w:pPr>
            <w:r>
              <w:t>1.1</w:t>
            </w:r>
          </w:p>
        </w:tc>
        <w:tc>
          <w:tcPr>
            <w:tcW w:w="1134" w:type="dxa"/>
            <w:vAlign w:val="center"/>
          </w:tcPr>
          <w:p w14:paraId="7FC1280C" w14:textId="77777777" w:rsidR="00AA744A" w:rsidRDefault="00944D31">
            <w:pPr>
              <w:pStyle w:val="TAC"/>
            </w:pPr>
            <w:r>
              <w:t>1.86</w:t>
            </w:r>
          </w:p>
        </w:tc>
      </w:tr>
      <w:tr w:rsidR="00AA744A" w14:paraId="12A35D3E" w14:textId="77777777">
        <w:trPr>
          <w:jc w:val="center"/>
        </w:trPr>
        <w:tc>
          <w:tcPr>
            <w:tcW w:w="2835" w:type="dxa"/>
          </w:tcPr>
          <w:p w14:paraId="61853ADF" w14:textId="77777777" w:rsidR="00AA744A" w:rsidRDefault="00944D31">
            <w:pPr>
              <w:pStyle w:val="TAC"/>
            </w:pPr>
            <w:r>
              <w:t>Case 30, InF-DH, FR1, Multi-RTT + Tx/Rx timing error compensation</w:t>
            </w:r>
          </w:p>
        </w:tc>
        <w:tc>
          <w:tcPr>
            <w:tcW w:w="1134" w:type="dxa"/>
            <w:vAlign w:val="center"/>
          </w:tcPr>
          <w:p w14:paraId="4F305C05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0D4711F2" w14:textId="77777777" w:rsidR="00AA744A" w:rsidRDefault="00944D31">
            <w:pPr>
              <w:pStyle w:val="TAC"/>
            </w:pPr>
            <w:r>
              <w:t>0.34</w:t>
            </w:r>
          </w:p>
        </w:tc>
        <w:tc>
          <w:tcPr>
            <w:tcW w:w="1134" w:type="dxa"/>
            <w:vAlign w:val="center"/>
          </w:tcPr>
          <w:p w14:paraId="7A883A7E" w14:textId="77777777" w:rsidR="00AA744A" w:rsidRDefault="00944D31">
            <w:pPr>
              <w:pStyle w:val="TAC"/>
            </w:pPr>
            <w:r>
              <w:t>0.64</w:t>
            </w:r>
          </w:p>
        </w:tc>
        <w:tc>
          <w:tcPr>
            <w:tcW w:w="1134" w:type="dxa"/>
            <w:vAlign w:val="center"/>
          </w:tcPr>
          <w:p w14:paraId="5738DBD9" w14:textId="77777777" w:rsidR="00AA744A" w:rsidRDefault="00944D31">
            <w:pPr>
              <w:pStyle w:val="TAC"/>
            </w:pPr>
            <w:r>
              <w:t>1.15</w:t>
            </w:r>
          </w:p>
        </w:tc>
        <w:tc>
          <w:tcPr>
            <w:tcW w:w="1134" w:type="dxa"/>
            <w:vAlign w:val="center"/>
          </w:tcPr>
          <w:p w14:paraId="3B56F936" w14:textId="77777777" w:rsidR="00AA744A" w:rsidRDefault="00944D31">
            <w:pPr>
              <w:pStyle w:val="TAC"/>
            </w:pPr>
            <w:r>
              <w:t>2.64</w:t>
            </w:r>
          </w:p>
        </w:tc>
      </w:tr>
      <w:tr w:rsidR="00AA744A" w14:paraId="34ED9A76" w14:textId="77777777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D816" w14:textId="77777777" w:rsidR="00AA744A" w:rsidRDefault="00944D31">
            <w:pPr>
              <w:pStyle w:val="TAC"/>
            </w:pPr>
            <w:r>
              <w:t>Case 31, InF-SH, FR2, Multi-RTT + Tx/Rx timing error compensation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7F2F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E1AF2" w14:textId="77777777" w:rsidR="00AA744A" w:rsidRDefault="00944D31">
            <w:pPr>
              <w:pStyle w:val="TAC"/>
            </w:pPr>
            <w:r>
              <w:t>0.33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8CD4" w14:textId="77777777" w:rsidR="00AA744A" w:rsidRDefault="00944D31">
            <w:pPr>
              <w:pStyle w:val="TAC"/>
            </w:pPr>
            <w:r>
              <w:t>0.58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95D5" w14:textId="77777777" w:rsidR="00AA744A" w:rsidRDefault="00944D31">
            <w:pPr>
              <w:pStyle w:val="TAC"/>
            </w:pPr>
            <w:r>
              <w:t>1.37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7C6AD" w14:textId="77777777" w:rsidR="00AA744A" w:rsidRDefault="00944D31">
            <w:pPr>
              <w:pStyle w:val="TAC"/>
            </w:pPr>
            <w:r>
              <w:t>12.7</w:t>
            </w:r>
          </w:p>
        </w:tc>
      </w:tr>
      <w:tr w:rsidR="00AA744A" w14:paraId="74C3E4D4" w14:textId="77777777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82E0" w14:textId="77777777" w:rsidR="00AA744A" w:rsidRDefault="00944D31">
            <w:pPr>
              <w:pStyle w:val="TAC"/>
            </w:pPr>
            <w:r>
              <w:t>Case 32, InF-DH, FR2, Multi-RTT + Tx/Rx timing error compensation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9554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9C12" w14:textId="77777777" w:rsidR="00AA744A" w:rsidRDefault="00944D31">
            <w:pPr>
              <w:pStyle w:val="TAC"/>
            </w:pPr>
            <w:r>
              <w:t>0.31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12F3C" w14:textId="77777777" w:rsidR="00AA744A" w:rsidRDefault="00944D31">
            <w:pPr>
              <w:pStyle w:val="TAC"/>
            </w:pPr>
            <w:r>
              <w:t>0.92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02AF" w14:textId="77777777" w:rsidR="00AA744A" w:rsidRDefault="00944D31">
            <w:pPr>
              <w:pStyle w:val="TAC"/>
            </w:pPr>
            <w:r>
              <w:t>6.4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9F75F" w14:textId="77777777" w:rsidR="00AA744A" w:rsidRDefault="00944D31">
            <w:pPr>
              <w:pStyle w:val="TAC"/>
            </w:pPr>
            <w:r>
              <w:t>12.9</w:t>
            </w:r>
          </w:p>
        </w:tc>
      </w:tr>
      <w:tr w:rsidR="00AA744A" w14:paraId="3F5345AF" w14:textId="77777777">
        <w:trPr>
          <w:jc w:val="center"/>
        </w:trPr>
        <w:tc>
          <w:tcPr>
            <w:tcW w:w="2835" w:type="dxa"/>
          </w:tcPr>
          <w:p w14:paraId="1A2E99BF" w14:textId="77777777" w:rsidR="00AA744A" w:rsidRDefault="00944D31">
            <w:pPr>
              <w:pStyle w:val="TAC"/>
            </w:pPr>
            <w:r>
              <w:t>Case 33, InF-SH, FR1, Multi-RTT</w:t>
            </w:r>
          </w:p>
        </w:tc>
        <w:tc>
          <w:tcPr>
            <w:tcW w:w="1134" w:type="dxa"/>
            <w:vAlign w:val="center"/>
          </w:tcPr>
          <w:p w14:paraId="08CCEA44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3843D6D2" w14:textId="77777777" w:rsidR="00AA744A" w:rsidRDefault="00944D31">
            <w:pPr>
              <w:pStyle w:val="TAC"/>
            </w:pPr>
            <w:r>
              <w:t>0.15</w:t>
            </w:r>
          </w:p>
        </w:tc>
        <w:tc>
          <w:tcPr>
            <w:tcW w:w="1134" w:type="dxa"/>
            <w:vAlign w:val="center"/>
          </w:tcPr>
          <w:p w14:paraId="1D94FEE6" w14:textId="77777777" w:rsidR="00AA744A" w:rsidRDefault="00944D31">
            <w:pPr>
              <w:pStyle w:val="TAC"/>
            </w:pPr>
            <w:r>
              <w:t>0.22</w:t>
            </w:r>
          </w:p>
        </w:tc>
        <w:tc>
          <w:tcPr>
            <w:tcW w:w="1134" w:type="dxa"/>
            <w:vAlign w:val="center"/>
          </w:tcPr>
          <w:p w14:paraId="78037167" w14:textId="77777777" w:rsidR="00AA744A" w:rsidRDefault="00944D31">
            <w:pPr>
              <w:pStyle w:val="TAC"/>
            </w:pPr>
            <w:r>
              <w:t>0.29</w:t>
            </w:r>
          </w:p>
        </w:tc>
        <w:tc>
          <w:tcPr>
            <w:tcW w:w="1134" w:type="dxa"/>
            <w:vAlign w:val="center"/>
          </w:tcPr>
          <w:p w14:paraId="372270EF" w14:textId="77777777" w:rsidR="00AA744A" w:rsidRDefault="00944D31">
            <w:pPr>
              <w:pStyle w:val="TAC"/>
            </w:pPr>
            <w:r>
              <w:t>0.4</w:t>
            </w:r>
          </w:p>
        </w:tc>
      </w:tr>
      <w:tr w:rsidR="00AA744A" w14:paraId="44891874" w14:textId="77777777">
        <w:trPr>
          <w:jc w:val="center"/>
        </w:trPr>
        <w:tc>
          <w:tcPr>
            <w:tcW w:w="2835" w:type="dxa"/>
          </w:tcPr>
          <w:p w14:paraId="78A521A3" w14:textId="77777777" w:rsidR="00AA744A" w:rsidRDefault="00944D31">
            <w:pPr>
              <w:pStyle w:val="TAC"/>
            </w:pPr>
            <w:r>
              <w:t>Case 34, InF-DH, FR1, Multi-RTT</w:t>
            </w:r>
          </w:p>
        </w:tc>
        <w:tc>
          <w:tcPr>
            <w:tcW w:w="1134" w:type="dxa"/>
            <w:vAlign w:val="center"/>
          </w:tcPr>
          <w:p w14:paraId="72086CF6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48491838" w14:textId="77777777" w:rsidR="00AA744A" w:rsidRDefault="00944D31">
            <w:pPr>
              <w:pStyle w:val="TAC"/>
            </w:pPr>
            <w:r>
              <w:t>0.07</w:t>
            </w:r>
          </w:p>
        </w:tc>
        <w:tc>
          <w:tcPr>
            <w:tcW w:w="1134" w:type="dxa"/>
            <w:vAlign w:val="center"/>
          </w:tcPr>
          <w:p w14:paraId="37330A1D" w14:textId="77777777" w:rsidR="00AA744A" w:rsidRDefault="00944D31">
            <w:pPr>
              <w:pStyle w:val="TAC"/>
            </w:pPr>
            <w:r>
              <w:t>0.1</w:t>
            </w:r>
          </w:p>
        </w:tc>
        <w:tc>
          <w:tcPr>
            <w:tcW w:w="1134" w:type="dxa"/>
            <w:vAlign w:val="center"/>
          </w:tcPr>
          <w:p w14:paraId="3C17D859" w14:textId="77777777" w:rsidR="00AA744A" w:rsidRDefault="00944D31">
            <w:pPr>
              <w:pStyle w:val="TAC"/>
            </w:pPr>
            <w:r>
              <w:t>0.14</w:t>
            </w:r>
          </w:p>
        </w:tc>
        <w:tc>
          <w:tcPr>
            <w:tcW w:w="1134" w:type="dxa"/>
            <w:vAlign w:val="center"/>
          </w:tcPr>
          <w:p w14:paraId="79D391B0" w14:textId="77777777" w:rsidR="00AA744A" w:rsidRDefault="00944D31">
            <w:pPr>
              <w:pStyle w:val="TAC"/>
            </w:pPr>
            <w:r>
              <w:t>0.19</w:t>
            </w:r>
          </w:p>
        </w:tc>
      </w:tr>
      <w:tr w:rsidR="00AA744A" w14:paraId="56A4DD0E" w14:textId="77777777">
        <w:trPr>
          <w:jc w:val="center"/>
        </w:trPr>
        <w:tc>
          <w:tcPr>
            <w:tcW w:w="2835" w:type="dxa"/>
          </w:tcPr>
          <w:p w14:paraId="5A7BFC5F" w14:textId="77777777" w:rsidR="00AA744A" w:rsidRDefault="00944D31">
            <w:pPr>
              <w:pStyle w:val="TAC"/>
            </w:pPr>
            <w:r>
              <w:t>Case 35, InF-SH, FR2, Multi-RTT</w:t>
            </w:r>
          </w:p>
        </w:tc>
        <w:tc>
          <w:tcPr>
            <w:tcW w:w="1134" w:type="dxa"/>
            <w:vAlign w:val="center"/>
          </w:tcPr>
          <w:p w14:paraId="618DA75F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125ABFB5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1134" w:type="dxa"/>
            <w:vAlign w:val="center"/>
          </w:tcPr>
          <w:p w14:paraId="3E792E36" w14:textId="77777777" w:rsidR="00AA744A" w:rsidRDefault="00944D31">
            <w:pPr>
              <w:pStyle w:val="TAC"/>
            </w:pPr>
            <w:r>
              <w:t>0.25</w:t>
            </w:r>
          </w:p>
        </w:tc>
        <w:tc>
          <w:tcPr>
            <w:tcW w:w="1134" w:type="dxa"/>
            <w:vAlign w:val="center"/>
          </w:tcPr>
          <w:p w14:paraId="49EEB4F1" w14:textId="77777777" w:rsidR="00AA744A" w:rsidRDefault="00944D31">
            <w:pPr>
              <w:pStyle w:val="TAC"/>
            </w:pPr>
            <w:r>
              <w:t>0.31</w:t>
            </w:r>
          </w:p>
        </w:tc>
        <w:tc>
          <w:tcPr>
            <w:tcW w:w="1134" w:type="dxa"/>
            <w:vAlign w:val="center"/>
          </w:tcPr>
          <w:p w14:paraId="65A06DE5" w14:textId="77777777" w:rsidR="00AA744A" w:rsidRDefault="00944D31">
            <w:pPr>
              <w:pStyle w:val="TAC"/>
            </w:pPr>
            <w:r>
              <w:t>0.39</w:t>
            </w:r>
          </w:p>
        </w:tc>
      </w:tr>
      <w:tr w:rsidR="00AA744A" w14:paraId="0A1F9291" w14:textId="77777777">
        <w:trPr>
          <w:jc w:val="center"/>
        </w:trPr>
        <w:tc>
          <w:tcPr>
            <w:tcW w:w="2835" w:type="dxa"/>
          </w:tcPr>
          <w:p w14:paraId="0DC14D63" w14:textId="77777777" w:rsidR="00AA744A" w:rsidRDefault="00944D31">
            <w:pPr>
              <w:pStyle w:val="TAC"/>
            </w:pPr>
            <w:r>
              <w:t>Case 36, InF-DH, FR2, Multi-RTT</w:t>
            </w:r>
          </w:p>
        </w:tc>
        <w:tc>
          <w:tcPr>
            <w:tcW w:w="1134" w:type="dxa"/>
            <w:vAlign w:val="center"/>
          </w:tcPr>
          <w:p w14:paraId="4BC286A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00B3F37C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1134" w:type="dxa"/>
            <w:vAlign w:val="center"/>
          </w:tcPr>
          <w:p w14:paraId="12908E7A" w14:textId="77777777" w:rsidR="00AA744A" w:rsidRDefault="00944D31">
            <w:pPr>
              <w:pStyle w:val="TAC"/>
            </w:pPr>
            <w:r>
              <w:t>0.15</w:t>
            </w:r>
          </w:p>
        </w:tc>
        <w:tc>
          <w:tcPr>
            <w:tcW w:w="1134" w:type="dxa"/>
            <w:vAlign w:val="center"/>
          </w:tcPr>
          <w:p w14:paraId="4EB69B2A" w14:textId="77777777" w:rsidR="00AA744A" w:rsidRDefault="00944D31">
            <w:pPr>
              <w:pStyle w:val="TAC"/>
            </w:pPr>
            <w:r>
              <w:t>0.2</w:t>
            </w:r>
          </w:p>
        </w:tc>
        <w:tc>
          <w:tcPr>
            <w:tcW w:w="1134" w:type="dxa"/>
            <w:vAlign w:val="center"/>
          </w:tcPr>
          <w:p w14:paraId="4E6B6C1E" w14:textId="77777777" w:rsidR="00AA744A" w:rsidRDefault="00944D31">
            <w:pPr>
              <w:pStyle w:val="TAC"/>
            </w:pPr>
            <w:r>
              <w:t>0.25</w:t>
            </w:r>
          </w:p>
        </w:tc>
      </w:tr>
    </w:tbl>
    <w:p w14:paraId="78468C14" w14:textId="77777777" w:rsidR="00AA744A" w:rsidRDefault="00AA744A"/>
    <w:p w14:paraId="4578DF70" w14:textId="77777777" w:rsidR="00AA744A" w:rsidRDefault="00AA744A"/>
    <w:tbl>
      <w:tblPr>
        <w:tblW w:w="9962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4981"/>
        <w:gridCol w:w="4981"/>
      </w:tblGrid>
      <w:tr w:rsidR="00AA744A" w14:paraId="06DC624D" w14:textId="77777777">
        <w:tc>
          <w:tcPr>
            <w:tcW w:w="9962" w:type="dxa"/>
            <w:gridSpan w:val="2"/>
            <w:shd w:val="clear" w:color="auto" w:fill="FFE599" w:themeFill="accent4" w:themeFillTint="66"/>
          </w:tcPr>
          <w:p w14:paraId="4920B569" w14:textId="77777777" w:rsidR="00AA744A" w:rsidRDefault="00944D31">
            <w:pPr>
              <w:pStyle w:val="TF"/>
            </w:pPr>
            <w:r>
              <w:t>Analysis for FR1</w:t>
            </w:r>
          </w:p>
        </w:tc>
      </w:tr>
      <w:tr w:rsidR="00AA744A" w14:paraId="10271D25" w14:textId="77777777">
        <w:tc>
          <w:tcPr>
            <w:tcW w:w="4981" w:type="dxa"/>
          </w:tcPr>
          <w:p w14:paraId="4FB3DFB1" w14:textId="77777777" w:rsidR="00AA744A" w:rsidRDefault="00944D31">
            <w:pPr>
              <w:pStyle w:val="TF"/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663752E0" wp14:editId="7373416D">
                  <wp:extent cx="3023235" cy="2395220"/>
                  <wp:effectExtent l="0" t="0" r="0" b="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3235" cy="2395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1" w:type="dxa"/>
          </w:tcPr>
          <w:p w14:paraId="42995A39" w14:textId="77777777" w:rsidR="00AA744A" w:rsidRDefault="00944D31">
            <w:pPr>
              <w:pStyle w:val="TF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7A1DB93" wp14:editId="07715C50">
                  <wp:extent cx="3023235" cy="2408555"/>
                  <wp:effectExtent l="0" t="0" r="0" b="0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3235" cy="2408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A744A" w14:paraId="56D3032C" w14:textId="77777777">
        <w:tc>
          <w:tcPr>
            <w:tcW w:w="9962" w:type="dxa"/>
            <w:gridSpan w:val="2"/>
            <w:shd w:val="clear" w:color="auto" w:fill="BDD6EE" w:themeFill="accent5" w:themeFillTint="66"/>
          </w:tcPr>
          <w:p w14:paraId="4795BF27" w14:textId="77777777" w:rsidR="00AA744A" w:rsidRDefault="00944D31">
            <w:pPr>
              <w:pStyle w:val="TF"/>
            </w:pPr>
            <w:r>
              <w:t>Analysis for FR2</w:t>
            </w:r>
          </w:p>
        </w:tc>
      </w:tr>
      <w:tr w:rsidR="00AA744A" w14:paraId="4869A475" w14:textId="77777777">
        <w:tc>
          <w:tcPr>
            <w:tcW w:w="4981" w:type="dxa"/>
          </w:tcPr>
          <w:p w14:paraId="782D9E2D" w14:textId="77777777" w:rsidR="00AA744A" w:rsidRDefault="00944D31">
            <w:pPr>
              <w:pStyle w:val="TF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2EF2E99" wp14:editId="4CDB6CA3">
                  <wp:extent cx="3023235" cy="2395220"/>
                  <wp:effectExtent l="0" t="0" r="0" b="0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3235" cy="2395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1" w:type="dxa"/>
          </w:tcPr>
          <w:p w14:paraId="091A1378" w14:textId="77777777" w:rsidR="00AA744A" w:rsidRDefault="00944D31">
            <w:pPr>
              <w:pStyle w:val="TF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18E386E1" wp14:editId="6BBA1B29">
                  <wp:extent cx="3023235" cy="239522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3235" cy="2395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7D6E962" w14:textId="77777777" w:rsidR="00AA744A" w:rsidRDefault="00944D31">
      <w:pPr>
        <w:pStyle w:val="TF"/>
      </w:pPr>
      <w:r>
        <w:t>Figure C.2.1.7.2-1. Accuracy for Rel 17 positioning solutions with LOS/NLOS classification</w:t>
      </w:r>
    </w:p>
    <w:p w14:paraId="2AC41604" w14:textId="77777777" w:rsidR="00AA744A" w:rsidRDefault="00AA744A"/>
    <w:tbl>
      <w:tblPr>
        <w:tblW w:w="9962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4981"/>
        <w:gridCol w:w="4981"/>
      </w:tblGrid>
      <w:tr w:rsidR="00AA744A" w14:paraId="2DCA983E" w14:textId="77777777">
        <w:tc>
          <w:tcPr>
            <w:tcW w:w="9962" w:type="dxa"/>
            <w:gridSpan w:val="2"/>
            <w:shd w:val="clear" w:color="auto" w:fill="FFE599" w:themeFill="accent4" w:themeFillTint="66"/>
          </w:tcPr>
          <w:p w14:paraId="3F8D60E2" w14:textId="77777777" w:rsidR="00AA744A" w:rsidRDefault="00944D31">
            <w:pPr>
              <w:pStyle w:val="TF"/>
            </w:pPr>
            <w:r>
              <w:t>Analysis for FR1 and FR2</w:t>
            </w:r>
          </w:p>
        </w:tc>
      </w:tr>
      <w:tr w:rsidR="00AA744A" w14:paraId="16AABC1F" w14:textId="77777777">
        <w:tc>
          <w:tcPr>
            <w:tcW w:w="4981" w:type="dxa"/>
          </w:tcPr>
          <w:p w14:paraId="503F49B4" w14:textId="77777777" w:rsidR="00AA744A" w:rsidRDefault="00944D31">
            <w:pPr>
              <w:pStyle w:val="TF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5DB0E14A" wp14:editId="65BFB536">
                  <wp:extent cx="3021330" cy="2231390"/>
                  <wp:effectExtent l="0" t="0" r="0" b="0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1330" cy="2231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1" w:type="dxa"/>
          </w:tcPr>
          <w:p w14:paraId="26FB6DA9" w14:textId="77777777" w:rsidR="00AA744A" w:rsidRDefault="00944D31">
            <w:pPr>
              <w:pStyle w:val="TF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697D6F3" wp14:editId="0A1DE533">
                  <wp:extent cx="3021330" cy="2238375"/>
                  <wp:effectExtent l="0" t="0" r="0" b="9525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1330" cy="2238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EFFAEEE" w14:textId="77777777" w:rsidR="00AA744A" w:rsidRDefault="00944D31">
      <w:pPr>
        <w:pStyle w:val="TF"/>
      </w:pPr>
      <w:r>
        <w:lastRenderedPageBreak/>
        <w:t>Figure C.2.1.7.2-2. Accuracy for Rel 17 positioning solutions based on Multi-RTT and vertical AoA measurements with LOS/NLOS classification</w:t>
      </w:r>
    </w:p>
    <w:p w14:paraId="21E6A6BF" w14:textId="77777777" w:rsidR="00AA744A" w:rsidRDefault="00AA744A"/>
    <w:tbl>
      <w:tblPr>
        <w:tblW w:w="9962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4981"/>
        <w:gridCol w:w="4981"/>
      </w:tblGrid>
      <w:tr w:rsidR="00AA744A" w14:paraId="5E30B6DE" w14:textId="77777777">
        <w:tc>
          <w:tcPr>
            <w:tcW w:w="9962" w:type="dxa"/>
            <w:gridSpan w:val="2"/>
            <w:shd w:val="clear" w:color="auto" w:fill="FFE599" w:themeFill="accent4" w:themeFillTint="66"/>
          </w:tcPr>
          <w:p w14:paraId="2897AF66" w14:textId="77777777" w:rsidR="00AA744A" w:rsidRDefault="00944D31">
            <w:pPr>
              <w:pStyle w:val="TF"/>
            </w:pPr>
            <w:r>
              <w:t>Analysis for FR1 and FR2</w:t>
            </w:r>
          </w:p>
        </w:tc>
      </w:tr>
      <w:tr w:rsidR="00AA744A" w14:paraId="0DDAC3B6" w14:textId="77777777">
        <w:tc>
          <w:tcPr>
            <w:tcW w:w="4981" w:type="dxa"/>
          </w:tcPr>
          <w:p w14:paraId="0DE4422F" w14:textId="77777777" w:rsidR="00AA744A" w:rsidRDefault="00944D31">
            <w:pPr>
              <w:pStyle w:val="TF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7EE7C7E" wp14:editId="532AB2A2">
                  <wp:extent cx="3021330" cy="2275205"/>
                  <wp:effectExtent l="0" t="0" r="0" b="0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1330" cy="2275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1" w:type="dxa"/>
          </w:tcPr>
          <w:p w14:paraId="08CBCF42" w14:textId="77777777" w:rsidR="00AA744A" w:rsidRDefault="00944D31">
            <w:pPr>
              <w:pStyle w:val="TF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813C7EC" wp14:editId="19E95EC3">
                  <wp:extent cx="3021330" cy="2267585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1330" cy="2267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C92E174" w14:textId="77777777" w:rsidR="00AA744A" w:rsidRDefault="00944D31">
      <w:pPr>
        <w:pStyle w:val="TF"/>
      </w:pPr>
      <w:r>
        <w:t>Figure C.2.1.7.2-3. Accuracy for Rel 17 positioning solutions for Multi-RTT with Tx/Rx timing errors</w:t>
      </w:r>
    </w:p>
    <w:p w14:paraId="49DFEBCB" w14:textId="77777777" w:rsidR="00AA744A" w:rsidRDefault="00AA744A">
      <w:pPr>
        <w:pStyle w:val="TF"/>
      </w:pPr>
    </w:p>
    <w:tbl>
      <w:tblPr>
        <w:tblW w:w="9962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4981"/>
        <w:gridCol w:w="4981"/>
      </w:tblGrid>
      <w:tr w:rsidR="00AA744A" w14:paraId="0B5C8C32" w14:textId="77777777">
        <w:tc>
          <w:tcPr>
            <w:tcW w:w="9962" w:type="dxa"/>
            <w:gridSpan w:val="2"/>
            <w:shd w:val="clear" w:color="auto" w:fill="FFE599" w:themeFill="accent4" w:themeFillTint="66"/>
          </w:tcPr>
          <w:p w14:paraId="2E659D9E" w14:textId="77777777" w:rsidR="00AA744A" w:rsidRDefault="00944D31">
            <w:pPr>
              <w:pStyle w:val="TF"/>
            </w:pPr>
            <w:r>
              <w:t>Analysis for FR1</w:t>
            </w:r>
          </w:p>
        </w:tc>
      </w:tr>
      <w:tr w:rsidR="00AA744A" w14:paraId="6BD9C9EA" w14:textId="77777777">
        <w:tc>
          <w:tcPr>
            <w:tcW w:w="4981" w:type="dxa"/>
          </w:tcPr>
          <w:p w14:paraId="787B0CD0" w14:textId="77777777" w:rsidR="00AA744A" w:rsidRDefault="00944D31">
            <w:pPr>
              <w:pStyle w:val="TF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8E510E5" wp14:editId="76C5E18D">
                  <wp:extent cx="3021330" cy="2267585"/>
                  <wp:effectExtent l="0" t="0" r="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1330" cy="2267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1" w:type="dxa"/>
          </w:tcPr>
          <w:p w14:paraId="23A77FAD" w14:textId="77777777" w:rsidR="00AA744A" w:rsidRDefault="00944D31">
            <w:pPr>
              <w:pStyle w:val="TF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06ADF8D" wp14:editId="3F0EEB7B">
                  <wp:extent cx="3021330" cy="2267585"/>
                  <wp:effectExtent l="0" t="0" r="0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1330" cy="2267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A744A" w14:paraId="0B249693" w14:textId="77777777">
        <w:tc>
          <w:tcPr>
            <w:tcW w:w="9962" w:type="dxa"/>
            <w:gridSpan w:val="2"/>
            <w:shd w:val="clear" w:color="auto" w:fill="BDD6EE" w:themeFill="accent5" w:themeFillTint="66"/>
          </w:tcPr>
          <w:p w14:paraId="1D240D72" w14:textId="77777777" w:rsidR="00AA744A" w:rsidRDefault="00944D31">
            <w:pPr>
              <w:pStyle w:val="TF"/>
            </w:pPr>
            <w:r>
              <w:t>Analysis for FR2</w:t>
            </w:r>
          </w:p>
        </w:tc>
      </w:tr>
      <w:tr w:rsidR="00AA744A" w14:paraId="60905D04" w14:textId="77777777">
        <w:tc>
          <w:tcPr>
            <w:tcW w:w="4981" w:type="dxa"/>
          </w:tcPr>
          <w:p w14:paraId="15B135CF" w14:textId="77777777" w:rsidR="00AA744A" w:rsidRDefault="00AA744A">
            <w:pPr>
              <w:pStyle w:val="TF"/>
              <w:rPr>
                <w:highlight w:val="yellow"/>
              </w:rPr>
            </w:pPr>
          </w:p>
        </w:tc>
        <w:tc>
          <w:tcPr>
            <w:tcW w:w="4981" w:type="dxa"/>
          </w:tcPr>
          <w:p w14:paraId="4A6A06B6" w14:textId="77777777" w:rsidR="00AA744A" w:rsidRDefault="00AA744A">
            <w:pPr>
              <w:pStyle w:val="TF"/>
              <w:rPr>
                <w:highlight w:val="yellow"/>
              </w:rPr>
            </w:pPr>
          </w:p>
        </w:tc>
      </w:tr>
    </w:tbl>
    <w:p w14:paraId="1D4D47AF" w14:textId="77777777" w:rsidR="00AA744A" w:rsidRDefault="00944D31">
      <w:pPr>
        <w:pStyle w:val="TF"/>
      </w:pPr>
      <w:r>
        <w:t>Figure C.2.1.7.2-4. Accuracy for Rel 17 positioning solutions with aggregated bandwidth</w:t>
      </w:r>
    </w:p>
    <w:p w14:paraId="38C3C743" w14:textId="77777777" w:rsidR="00AA744A" w:rsidRDefault="00AA744A"/>
    <w:bookmarkEnd w:id="1"/>
    <w:p w14:paraId="3BBDADB2" w14:textId="68AAAF01" w:rsidR="00AA744A" w:rsidRDefault="00AA744A" w:rsidP="009E10CB">
      <w:pPr>
        <w:pStyle w:val="Heading4"/>
      </w:pPr>
    </w:p>
    <w:sectPr w:rsidR="00AA744A">
      <w:headerReference w:type="default" r:id="rId37"/>
      <w:footerReference w:type="default" r:id="rId3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C619F6" w14:textId="77777777" w:rsidR="00B32C3C" w:rsidRDefault="00B32C3C">
      <w:pPr>
        <w:spacing w:after="0"/>
      </w:pPr>
      <w:r>
        <w:separator/>
      </w:r>
    </w:p>
  </w:endnote>
  <w:endnote w:type="continuationSeparator" w:id="0">
    <w:p w14:paraId="51E4E133" w14:textId="77777777" w:rsidR="00B32C3C" w:rsidRDefault="00B32C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ACE18B" w14:textId="77777777" w:rsidR="00AA744A" w:rsidRDefault="00944D31">
    <w:r>
      <w:fldChar w:fldCharType="begin"/>
    </w:r>
    <w:r>
      <w:instrText xml:space="preserve">PAGE  </w:instrText>
    </w:r>
    <w:r>
      <w:fldChar w:fldCharType="end"/>
    </w:r>
  </w:p>
  <w:p w14:paraId="3B555B9A" w14:textId="77777777" w:rsidR="00AA744A" w:rsidRDefault="00AA744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65C9E2" w14:textId="77777777" w:rsidR="00AA744A" w:rsidRDefault="00944D31">
    <w:r>
      <w:fldChar w:fldCharType="begin"/>
    </w:r>
    <w:r>
      <w:instrText xml:space="preserve"> PAGE </w:instrText>
    </w:r>
    <w:r>
      <w:fldChar w:fldCharType="separate"/>
    </w:r>
    <w:r>
      <w:t>358</w:t>
    </w:r>
    <w:r>
      <w:fldChar w:fldCharType="end"/>
    </w:r>
    <w:r>
      <w:t>/</w:t>
    </w:r>
    <w:r>
      <w:fldChar w:fldCharType="begin"/>
    </w:r>
    <w:r>
      <w:instrText xml:space="preserve"> NUMPAGES </w:instrText>
    </w:r>
    <w:r>
      <w:fldChar w:fldCharType="separate"/>
    </w:r>
    <w:r>
      <w:t>558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E7CE00" w14:textId="77777777" w:rsidR="00AA744A" w:rsidRDefault="00944D3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B3CCCB" w14:textId="77777777" w:rsidR="00B32C3C" w:rsidRDefault="00B32C3C">
      <w:pPr>
        <w:spacing w:after="0"/>
      </w:pPr>
      <w:r>
        <w:separator/>
      </w:r>
    </w:p>
  </w:footnote>
  <w:footnote w:type="continuationSeparator" w:id="0">
    <w:p w14:paraId="6D9343AC" w14:textId="77777777" w:rsidR="00B32C3C" w:rsidRDefault="00B32C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48446C" w14:textId="77777777" w:rsidR="00AA744A" w:rsidRDefault="00944D3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CF3780" w14:textId="5D94B942" w:rsidR="00AA744A" w:rsidRDefault="00944D3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C2769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0911A1F" w14:textId="77777777" w:rsidR="00AA744A" w:rsidRDefault="00944D3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395</w:t>
    </w:r>
    <w:r>
      <w:rPr>
        <w:rFonts w:ascii="Arial" w:hAnsi="Arial" w:cs="Arial"/>
        <w:b/>
        <w:sz w:val="18"/>
        <w:szCs w:val="18"/>
      </w:rPr>
      <w:fldChar w:fldCharType="end"/>
    </w:r>
  </w:p>
  <w:p w14:paraId="79A3CAF6" w14:textId="3ED6E2C9" w:rsidR="00AA744A" w:rsidRDefault="00944D3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C2769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BAE25F2" w14:textId="77777777" w:rsidR="00AA744A" w:rsidRDefault="00AA744A">
    <w:pPr>
      <w:pStyle w:val="Header"/>
    </w:pPr>
  </w:p>
  <w:p w14:paraId="02F28205" w14:textId="77777777" w:rsidR="00AA744A" w:rsidRDefault="00AA744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0B7A30A"/>
    <w:multiLevelType w:val="multilevel"/>
    <w:tmpl w:val="90B7A30A"/>
    <w:lvl w:ilvl="0">
      <w:start w:val="1"/>
      <w:numFmt w:val="decimal"/>
      <w:lvlText w:val="Observation %1:"/>
      <w:lvlJc w:val="left"/>
      <w:pPr>
        <w:ind w:left="710" w:firstLine="0"/>
        <w:textAlignment w:val="baseline"/>
      </w:pPr>
      <w:rPr>
        <w:rFonts w:ascii="Times New Roman" w:hAnsi="Times New Roman" w:cs="Times New Roman" w:hint="eastAsia"/>
        <w:b/>
        <w:caps w:val="0"/>
        <w:strike w:val="0"/>
        <w:dstrike w:val="0"/>
        <w:vanish w:val="0"/>
        <w:color w:val="auto"/>
        <w:sz w:val="22"/>
        <w:u w:val="none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eastAsia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eastAsia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eastAsia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0EA5155"/>
    <w:multiLevelType w:val="multilevel"/>
    <w:tmpl w:val="00EA515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42D23"/>
    <w:multiLevelType w:val="multilevel"/>
    <w:tmpl w:val="01F42D23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2030DD"/>
    <w:multiLevelType w:val="multilevel"/>
    <w:tmpl w:val="022030DD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E94FB3"/>
    <w:multiLevelType w:val="multilevel"/>
    <w:tmpl w:val="02E94FB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D7113D"/>
    <w:multiLevelType w:val="multilevel"/>
    <w:tmpl w:val="06D7113D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395864"/>
    <w:multiLevelType w:val="multilevel"/>
    <w:tmpl w:val="07395864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461983"/>
    <w:multiLevelType w:val="multilevel"/>
    <w:tmpl w:val="08461983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666CE5"/>
    <w:multiLevelType w:val="multilevel"/>
    <w:tmpl w:val="0B666CE5"/>
    <w:lvl w:ilvl="0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04131BE"/>
    <w:multiLevelType w:val="multilevel"/>
    <w:tmpl w:val="104131BE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583014"/>
    <w:multiLevelType w:val="multilevel"/>
    <w:tmpl w:val="10583014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F125B0"/>
    <w:multiLevelType w:val="multilevel"/>
    <w:tmpl w:val="13F125B0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6D5CD4"/>
    <w:multiLevelType w:val="multilevel"/>
    <w:tmpl w:val="146D5C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8DE2878"/>
    <w:multiLevelType w:val="multilevel"/>
    <w:tmpl w:val="18DE2878"/>
    <w:lvl w:ilvl="0">
      <w:start w:val="1"/>
      <w:numFmt w:val="lowerLetter"/>
      <w:lvlText w:val="(%1)"/>
      <w:lvlJc w:val="left"/>
      <w:pPr>
        <w:ind w:left="1648" w:hanging="360"/>
      </w:pPr>
      <w:rPr>
        <w:rFonts w:ascii="Times New Roman" w:eastAsia="SimSu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560F18"/>
    <w:multiLevelType w:val="multilevel"/>
    <w:tmpl w:val="1A560F18"/>
    <w:lvl w:ilvl="0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lowerLetter"/>
      <w:lvlText w:val="(%2)"/>
      <w:lvlJc w:val="left"/>
      <w:pPr>
        <w:ind w:left="1648" w:hanging="360"/>
      </w:pPr>
      <w:rPr>
        <w:rFonts w:ascii="Times New Roman" w:eastAsia="SimSun" w:hAnsi="Times New Roman" w:cs="Times New Roman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1BFA7A68"/>
    <w:multiLevelType w:val="multilevel"/>
    <w:tmpl w:val="1BFA7A68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176753"/>
    <w:multiLevelType w:val="multilevel"/>
    <w:tmpl w:val="1C176753"/>
    <w:lvl w:ilvl="0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800" w:hanging="360"/>
      </w:pPr>
      <w:rPr>
        <w:rFonts w:ascii="Times New Roman" w:eastAsia="MS Mincho" w:hAnsi="Times New Roman" w:cs="Times New Roman" w:hint="default"/>
      </w:rPr>
    </w:lvl>
    <w:lvl w:ilvl="2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1EF605FF"/>
    <w:multiLevelType w:val="multilevel"/>
    <w:tmpl w:val="1EF605F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C0349E"/>
    <w:multiLevelType w:val="multilevel"/>
    <w:tmpl w:val="1FC0349E"/>
    <w:lvl w:ilvl="0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19A5B4B"/>
    <w:multiLevelType w:val="multilevel"/>
    <w:tmpl w:val="219A5B4B"/>
    <w:lvl w:ilvl="0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A74433"/>
    <w:multiLevelType w:val="multilevel"/>
    <w:tmpl w:val="24A74433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59524C"/>
    <w:multiLevelType w:val="multilevel"/>
    <w:tmpl w:val="2659524C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720587"/>
    <w:multiLevelType w:val="multilevel"/>
    <w:tmpl w:val="27720587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1573DE"/>
    <w:multiLevelType w:val="multilevel"/>
    <w:tmpl w:val="281573DE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BD58F5"/>
    <w:multiLevelType w:val="multilevel"/>
    <w:tmpl w:val="2ABD58F5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27180F"/>
    <w:multiLevelType w:val="multilevel"/>
    <w:tmpl w:val="2C27180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C7368B7"/>
    <w:multiLevelType w:val="multilevel"/>
    <w:tmpl w:val="2C7368B7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D6360FA"/>
    <w:multiLevelType w:val="multilevel"/>
    <w:tmpl w:val="2D6360FA"/>
    <w:lvl w:ilvl="0"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2FB853CB"/>
    <w:multiLevelType w:val="multilevel"/>
    <w:tmpl w:val="2FB853CB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0155DCB"/>
    <w:multiLevelType w:val="multilevel"/>
    <w:tmpl w:val="30155DCB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0B54DC8"/>
    <w:multiLevelType w:val="multilevel"/>
    <w:tmpl w:val="30B54DC8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0C71010"/>
    <w:multiLevelType w:val="multilevel"/>
    <w:tmpl w:val="30C710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38D6001"/>
    <w:multiLevelType w:val="multilevel"/>
    <w:tmpl w:val="338D6001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4817121"/>
    <w:multiLevelType w:val="multilevel"/>
    <w:tmpl w:val="34817121"/>
    <w:lvl w:ilvl="0">
      <w:start w:val="1"/>
      <w:numFmt w:val="lowerLetter"/>
      <w:lvlText w:val="(%1)"/>
      <w:lvlJc w:val="left"/>
      <w:pPr>
        <w:ind w:left="1648" w:hanging="360"/>
      </w:pPr>
      <w:rPr>
        <w:rFonts w:ascii="Times New Roman" w:eastAsia="SimSu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7834FE3"/>
    <w:multiLevelType w:val="multilevel"/>
    <w:tmpl w:val="37834FE3"/>
    <w:lvl w:ilvl="0">
      <w:start w:val="1"/>
      <w:numFmt w:val="lowerLetter"/>
      <w:lvlText w:val="(%1)"/>
      <w:lvlJc w:val="left"/>
      <w:pPr>
        <w:ind w:left="1648" w:hanging="360"/>
      </w:pPr>
      <w:rPr>
        <w:rFonts w:ascii="Times New Roman" w:eastAsia="SimSu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A6A4412"/>
    <w:multiLevelType w:val="multilevel"/>
    <w:tmpl w:val="3A6A4412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7825"/>
        </w:tabs>
        <w:ind w:left="7825" w:hanging="1304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7" w15:restartNumberingAfterBreak="0">
    <w:nsid w:val="3BF14DE6"/>
    <w:multiLevelType w:val="multilevel"/>
    <w:tmpl w:val="3BF14DE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D384952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DB0404C"/>
    <w:multiLevelType w:val="multilevel"/>
    <w:tmpl w:val="3DB040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01F2BB0"/>
    <w:multiLevelType w:val="multilevel"/>
    <w:tmpl w:val="401F2BB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2"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44A37532"/>
    <w:multiLevelType w:val="multilevel"/>
    <w:tmpl w:val="44A37532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D84633"/>
    <w:multiLevelType w:val="multilevel"/>
    <w:tmpl w:val="44D84633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8B5039F"/>
    <w:multiLevelType w:val="multilevel"/>
    <w:tmpl w:val="48B5039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8B764A8"/>
    <w:multiLevelType w:val="multilevel"/>
    <w:tmpl w:val="48B764A8"/>
    <w:lvl w:ilvl="0">
      <w:start w:val="1"/>
      <w:numFmt w:val="decimal"/>
      <w:pStyle w:val="a"/>
      <w:lvlText w:val="[%1]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4B0B27DA"/>
    <w:multiLevelType w:val="multilevel"/>
    <w:tmpl w:val="4B0B27DA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C5E64BA"/>
    <w:multiLevelType w:val="multilevel"/>
    <w:tmpl w:val="4C5E64BA"/>
    <w:lvl w:ilvl="0">
      <w:start w:val="1"/>
      <w:numFmt w:val="decimal"/>
      <w:lvlText w:val="Observation %1:"/>
      <w:lvlJc w:val="left"/>
      <w:pPr>
        <w:ind w:left="71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  <w:b/>
        <w:color w:val="auto"/>
        <w:sz w:val="22"/>
      </w:rPr>
    </w:lvl>
    <w:lvl w:ilvl="3">
      <w:start w:val="1"/>
      <w:numFmt w:val="lowerLetter"/>
      <w:lvlText w:val="(%4)"/>
      <w:lvlJc w:val="left"/>
      <w:pPr>
        <w:ind w:left="927" w:hanging="360"/>
      </w:pPr>
      <w:rPr>
        <w:rFonts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8" w15:restartNumberingAfterBreak="0">
    <w:nsid w:val="4D521464"/>
    <w:multiLevelType w:val="multilevel"/>
    <w:tmpl w:val="4D521464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2344950"/>
    <w:multiLevelType w:val="multilevel"/>
    <w:tmpl w:val="52344950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2C52513"/>
    <w:multiLevelType w:val="multilevel"/>
    <w:tmpl w:val="52C52513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34D0AE3"/>
    <w:multiLevelType w:val="multilevel"/>
    <w:tmpl w:val="534D0AE3"/>
    <w:lvl w:ilvl="0"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3" w15:restartNumberingAfterBreak="0">
    <w:nsid w:val="5350694E"/>
    <w:multiLevelType w:val="multilevel"/>
    <w:tmpl w:val="5350694E"/>
    <w:lvl w:ilvl="0">
      <w:start w:val="1"/>
      <w:numFmt w:val="lowerLetter"/>
      <w:lvlText w:val="(%1)"/>
      <w:lvlJc w:val="left"/>
      <w:pPr>
        <w:ind w:left="1648" w:hanging="360"/>
      </w:pPr>
      <w:rPr>
        <w:rFonts w:ascii="Times New Roman" w:eastAsia="SimSu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35354A8"/>
    <w:multiLevelType w:val="multilevel"/>
    <w:tmpl w:val="535354A8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3A40CDA"/>
    <w:multiLevelType w:val="multilevel"/>
    <w:tmpl w:val="53A40CD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54A328F0"/>
    <w:multiLevelType w:val="multilevel"/>
    <w:tmpl w:val="54A328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4EF2C5A"/>
    <w:multiLevelType w:val="multilevel"/>
    <w:tmpl w:val="54EF2C5A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945F4D"/>
    <w:multiLevelType w:val="multilevel"/>
    <w:tmpl w:val="55945F4D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A84B2B"/>
    <w:multiLevelType w:val="multilevel"/>
    <w:tmpl w:val="55A84B2B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7A9248D"/>
    <w:multiLevelType w:val="multilevel"/>
    <w:tmpl w:val="57A9248D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2" w15:restartNumberingAfterBreak="0">
    <w:nsid w:val="5EA77EAD"/>
    <w:multiLevelType w:val="multilevel"/>
    <w:tmpl w:val="5EA77EAD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1FC3D50"/>
    <w:multiLevelType w:val="multilevel"/>
    <w:tmpl w:val="61FC3D50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31204CD"/>
    <w:multiLevelType w:val="multilevel"/>
    <w:tmpl w:val="631204CD"/>
    <w:lvl w:ilvl="0">
      <w:start w:val="1"/>
      <w:numFmt w:val="decimal"/>
      <w:lvlText w:val="Observation %1:"/>
      <w:lvlJc w:val="left"/>
      <w:pPr>
        <w:ind w:left="71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5" w15:restartNumberingAfterBreak="0">
    <w:nsid w:val="65B63A67"/>
    <w:multiLevelType w:val="multilevel"/>
    <w:tmpl w:val="65B63A67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64F34AC"/>
    <w:multiLevelType w:val="multilevel"/>
    <w:tmpl w:val="664F34AC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70E5478"/>
    <w:multiLevelType w:val="multilevel"/>
    <w:tmpl w:val="670E5478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77D0579"/>
    <w:multiLevelType w:val="multilevel"/>
    <w:tmpl w:val="677D0579"/>
    <w:lvl w:ilvl="0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6A906E7B"/>
    <w:multiLevelType w:val="multilevel"/>
    <w:tmpl w:val="6A906E7B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D005C1F"/>
    <w:multiLevelType w:val="multilevel"/>
    <w:tmpl w:val="6D005C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E0756A6"/>
    <w:multiLevelType w:val="multilevel"/>
    <w:tmpl w:val="6E0756A6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E2711F3"/>
    <w:multiLevelType w:val="multilevel"/>
    <w:tmpl w:val="6E2711F3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E631FC3"/>
    <w:multiLevelType w:val="multilevel"/>
    <w:tmpl w:val="6E631FC3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0DC716C"/>
    <w:multiLevelType w:val="multilevel"/>
    <w:tmpl w:val="70DC716C"/>
    <w:lvl w:ilvl="0">
      <w:start w:val="1"/>
      <w:numFmt w:val="lowerLetter"/>
      <w:lvlText w:val="(%1)"/>
      <w:lvlJc w:val="left"/>
      <w:pPr>
        <w:ind w:left="1648" w:hanging="360"/>
      </w:pPr>
      <w:rPr>
        <w:rFonts w:ascii="Times New Roman" w:eastAsia="SimSu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2C36D9E"/>
    <w:multiLevelType w:val="multilevel"/>
    <w:tmpl w:val="72C36D9E"/>
    <w:lvl w:ilvl="0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73A36EC"/>
    <w:multiLevelType w:val="multilevel"/>
    <w:tmpl w:val="773A36EC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7F07893"/>
    <w:multiLevelType w:val="multilevel"/>
    <w:tmpl w:val="77F07893"/>
    <w:lvl w:ilvl="0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78" w15:restartNumberingAfterBreak="0">
    <w:nsid w:val="7AC76664"/>
    <w:multiLevelType w:val="multilevel"/>
    <w:tmpl w:val="7AC76664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B71720E"/>
    <w:multiLevelType w:val="multilevel"/>
    <w:tmpl w:val="7B71720E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B7C238C"/>
    <w:multiLevelType w:val="multilevel"/>
    <w:tmpl w:val="7B7C238C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D365A96"/>
    <w:multiLevelType w:val="multilevel"/>
    <w:tmpl w:val="7D365A96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DC4252C"/>
    <w:multiLevelType w:val="multilevel"/>
    <w:tmpl w:val="7DC4252C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DC95195"/>
    <w:multiLevelType w:val="multilevel"/>
    <w:tmpl w:val="7DC95195"/>
    <w:lvl w:ilvl="0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4" w15:restartNumberingAfterBreak="0">
    <w:nsid w:val="7DED50FE"/>
    <w:multiLevelType w:val="multilevel"/>
    <w:tmpl w:val="7DED50FE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F4E1E06"/>
    <w:multiLevelType w:val="multilevel"/>
    <w:tmpl w:val="7F4E1E06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1"/>
  </w:num>
  <w:num w:numId="2">
    <w:abstractNumId w:val="36"/>
    <w:lvlOverride w:ilvl="0">
      <w:startOverride w:val="1"/>
    </w:lvlOverride>
  </w:num>
  <w:num w:numId="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5"/>
  </w:num>
  <w:num w:numId="5">
    <w:abstractNumId w:val="41"/>
  </w:num>
  <w:num w:numId="6">
    <w:abstractNumId w:val="47"/>
  </w:num>
  <w:num w:numId="7">
    <w:abstractNumId w:val="12"/>
  </w:num>
  <w:num w:numId="8">
    <w:abstractNumId w:val="10"/>
  </w:num>
  <w:num w:numId="9">
    <w:abstractNumId w:val="19"/>
  </w:num>
  <w:num w:numId="10">
    <w:abstractNumId w:val="68"/>
  </w:num>
  <w:num w:numId="11">
    <w:abstractNumId w:val="75"/>
  </w:num>
  <w:num w:numId="12">
    <w:abstractNumId w:val="63"/>
  </w:num>
  <w:num w:numId="13">
    <w:abstractNumId w:val="71"/>
  </w:num>
  <w:num w:numId="14">
    <w:abstractNumId w:val="26"/>
  </w:num>
  <w:num w:numId="15">
    <w:abstractNumId w:val="77"/>
  </w:num>
  <w:num w:numId="16">
    <w:abstractNumId w:val="0"/>
  </w:num>
  <w:num w:numId="17">
    <w:abstractNumId w:val="85"/>
  </w:num>
  <w:num w:numId="18">
    <w:abstractNumId w:val="64"/>
  </w:num>
  <w:num w:numId="19">
    <w:abstractNumId w:val="14"/>
  </w:num>
  <w:num w:numId="20">
    <w:abstractNumId w:val="62"/>
  </w:num>
  <w:num w:numId="21">
    <w:abstractNumId w:val="74"/>
  </w:num>
  <w:num w:numId="22">
    <w:abstractNumId w:val="67"/>
  </w:num>
  <w:num w:numId="23">
    <w:abstractNumId w:val="20"/>
  </w:num>
  <w:num w:numId="24">
    <w:abstractNumId w:val="16"/>
  </w:num>
  <w:num w:numId="25">
    <w:abstractNumId w:val="53"/>
  </w:num>
  <w:num w:numId="26">
    <w:abstractNumId w:val="33"/>
  </w:num>
  <w:num w:numId="27">
    <w:abstractNumId w:val="13"/>
  </w:num>
  <w:num w:numId="28">
    <w:abstractNumId w:val="34"/>
  </w:num>
  <w:num w:numId="29">
    <w:abstractNumId w:val="40"/>
  </w:num>
  <w:num w:numId="30">
    <w:abstractNumId w:val="82"/>
  </w:num>
  <w:num w:numId="31">
    <w:abstractNumId w:val="48"/>
  </w:num>
  <w:num w:numId="32">
    <w:abstractNumId w:val="25"/>
  </w:num>
  <w:num w:numId="33">
    <w:abstractNumId w:val="35"/>
  </w:num>
  <w:num w:numId="34">
    <w:abstractNumId w:val="18"/>
  </w:num>
  <w:num w:numId="35">
    <w:abstractNumId w:val="83"/>
  </w:num>
  <w:num w:numId="36">
    <w:abstractNumId w:val="38"/>
  </w:num>
  <w:num w:numId="37">
    <w:abstractNumId w:val="39"/>
  </w:num>
  <w:num w:numId="38">
    <w:abstractNumId w:val="4"/>
  </w:num>
  <w:num w:numId="39">
    <w:abstractNumId w:val="56"/>
  </w:num>
  <w:num w:numId="40">
    <w:abstractNumId w:val="55"/>
  </w:num>
  <w:num w:numId="41">
    <w:abstractNumId w:val="1"/>
  </w:num>
  <w:num w:numId="42">
    <w:abstractNumId w:val="31"/>
  </w:num>
  <w:num w:numId="43">
    <w:abstractNumId w:val="76"/>
  </w:num>
  <w:num w:numId="44">
    <w:abstractNumId w:val="9"/>
  </w:num>
  <w:num w:numId="45">
    <w:abstractNumId w:val="78"/>
  </w:num>
  <w:num w:numId="46">
    <w:abstractNumId w:val="15"/>
  </w:num>
  <w:num w:numId="47">
    <w:abstractNumId w:val="43"/>
  </w:num>
  <w:num w:numId="48">
    <w:abstractNumId w:val="24"/>
  </w:num>
  <w:num w:numId="49">
    <w:abstractNumId w:val="58"/>
  </w:num>
  <w:num w:numId="50">
    <w:abstractNumId w:val="44"/>
  </w:num>
  <w:num w:numId="51">
    <w:abstractNumId w:val="50"/>
  </w:num>
  <w:num w:numId="52">
    <w:abstractNumId w:val="60"/>
  </w:num>
  <w:num w:numId="53">
    <w:abstractNumId w:val="59"/>
  </w:num>
  <w:num w:numId="54">
    <w:abstractNumId w:val="84"/>
  </w:num>
  <w:num w:numId="55">
    <w:abstractNumId w:val="28"/>
  </w:num>
  <w:num w:numId="56">
    <w:abstractNumId w:val="65"/>
  </w:num>
  <w:num w:numId="57">
    <w:abstractNumId w:val="5"/>
  </w:num>
  <w:num w:numId="58">
    <w:abstractNumId w:val="57"/>
  </w:num>
  <w:num w:numId="59">
    <w:abstractNumId w:val="8"/>
  </w:num>
  <w:num w:numId="60">
    <w:abstractNumId w:val="46"/>
  </w:num>
  <w:num w:numId="61">
    <w:abstractNumId w:val="51"/>
  </w:num>
  <w:num w:numId="62">
    <w:abstractNumId w:val="2"/>
  </w:num>
  <w:num w:numId="63">
    <w:abstractNumId w:val="17"/>
  </w:num>
  <w:num w:numId="64">
    <w:abstractNumId w:val="72"/>
  </w:num>
  <w:num w:numId="65">
    <w:abstractNumId w:val="70"/>
  </w:num>
  <w:num w:numId="66">
    <w:abstractNumId w:val="42"/>
  </w:num>
  <w:num w:numId="67">
    <w:abstractNumId w:val="30"/>
  </w:num>
  <w:num w:numId="68">
    <w:abstractNumId w:val="7"/>
  </w:num>
  <w:num w:numId="69">
    <w:abstractNumId w:val="3"/>
  </w:num>
  <w:num w:numId="70">
    <w:abstractNumId w:val="32"/>
  </w:num>
  <w:num w:numId="71">
    <w:abstractNumId w:val="81"/>
  </w:num>
  <w:num w:numId="72">
    <w:abstractNumId w:val="11"/>
  </w:num>
  <w:num w:numId="73">
    <w:abstractNumId w:val="37"/>
  </w:num>
  <w:num w:numId="74">
    <w:abstractNumId w:val="54"/>
  </w:num>
  <w:num w:numId="75">
    <w:abstractNumId w:val="22"/>
  </w:num>
  <w:num w:numId="76">
    <w:abstractNumId w:val="66"/>
  </w:num>
  <w:num w:numId="77">
    <w:abstractNumId w:val="29"/>
  </w:num>
  <w:num w:numId="78">
    <w:abstractNumId w:val="52"/>
  </w:num>
  <w:num w:numId="79">
    <w:abstractNumId w:val="73"/>
  </w:num>
  <w:num w:numId="80">
    <w:abstractNumId w:val="21"/>
  </w:num>
  <w:num w:numId="81">
    <w:abstractNumId w:val="69"/>
  </w:num>
  <w:num w:numId="82">
    <w:abstractNumId w:val="80"/>
  </w:num>
  <w:num w:numId="83">
    <w:abstractNumId w:val="27"/>
  </w:num>
  <w:num w:numId="84">
    <w:abstractNumId w:val="23"/>
  </w:num>
  <w:num w:numId="85">
    <w:abstractNumId w:val="79"/>
  </w:num>
  <w:num w:numId="86">
    <w:abstractNumId w:val="6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YwMDGwNDc2NDQwtjRQ0lEKTi0uzszPAykwrQUAHzrhKiwAAAA="/>
  </w:docVars>
  <w:rsids>
    <w:rsidRoot w:val="004E213A"/>
    <w:rsid w:val="0000671A"/>
    <w:rsid w:val="00010BDB"/>
    <w:rsid w:val="00014251"/>
    <w:rsid w:val="00022914"/>
    <w:rsid w:val="00023F77"/>
    <w:rsid w:val="0003044D"/>
    <w:rsid w:val="00033397"/>
    <w:rsid w:val="00033415"/>
    <w:rsid w:val="00033CAD"/>
    <w:rsid w:val="00035080"/>
    <w:rsid w:val="00040095"/>
    <w:rsid w:val="00040261"/>
    <w:rsid w:val="00041DD8"/>
    <w:rsid w:val="00042334"/>
    <w:rsid w:val="000431D9"/>
    <w:rsid w:val="0004367D"/>
    <w:rsid w:val="000439FC"/>
    <w:rsid w:val="00044D68"/>
    <w:rsid w:val="000456C9"/>
    <w:rsid w:val="00045776"/>
    <w:rsid w:val="0005170E"/>
    <w:rsid w:val="00051834"/>
    <w:rsid w:val="000522AB"/>
    <w:rsid w:val="00053FD2"/>
    <w:rsid w:val="00054A22"/>
    <w:rsid w:val="00056052"/>
    <w:rsid w:val="00057479"/>
    <w:rsid w:val="00062023"/>
    <w:rsid w:val="00063E89"/>
    <w:rsid w:val="000655A6"/>
    <w:rsid w:val="000705A6"/>
    <w:rsid w:val="00070D92"/>
    <w:rsid w:val="000726E1"/>
    <w:rsid w:val="0007326E"/>
    <w:rsid w:val="0007426C"/>
    <w:rsid w:val="00080512"/>
    <w:rsid w:val="000833D4"/>
    <w:rsid w:val="00083754"/>
    <w:rsid w:val="0008435A"/>
    <w:rsid w:val="00086A24"/>
    <w:rsid w:val="0009171A"/>
    <w:rsid w:val="00091F25"/>
    <w:rsid w:val="000940DD"/>
    <w:rsid w:val="00096D9F"/>
    <w:rsid w:val="000A0E0A"/>
    <w:rsid w:val="000A675A"/>
    <w:rsid w:val="000B009A"/>
    <w:rsid w:val="000B084A"/>
    <w:rsid w:val="000B1D70"/>
    <w:rsid w:val="000B2504"/>
    <w:rsid w:val="000B2F17"/>
    <w:rsid w:val="000B3634"/>
    <w:rsid w:val="000B5454"/>
    <w:rsid w:val="000B6194"/>
    <w:rsid w:val="000B77CD"/>
    <w:rsid w:val="000C0C0F"/>
    <w:rsid w:val="000C1BA5"/>
    <w:rsid w:val="000C47C3"/>
    <w:rsid w:val="000C5229"/>
    <w:rsid w:val="000C62DE"/>
    <w:rsid w:val="000D0E27"/>
    <w:rsid w:val="000D25A5"/>
    <w:rsid w:val="000D58AB"/>
    <w:rsid w:val="000D5AB8"/>
    <w:rsid w:val="000D6421"/>
    <w:rsid w:val="000D78A2"/>
    <w:rsid w:val="000E1E32"/>
    <w:rsid w:val="000E2064"/>
    <w:rsid w:val="000E3750"/>
    <w:rsid w:val="000F2812"/>
    <w:rsid w:val="000F423F"/>
    <w:rsid w:val="0010185E"/>
    <w:rsid w:val="00103007"/>
    <w:rsid w:val="0010726D"/>
    <w:rsid w:val="00107EDF"/>
    <w:rsid w:val="00110119"/>
    <w:rsid w:val="001108C2"/>
    <w:rsid w:val="001236BE"/>
    <w:rsid w:val="00125ABD"/>
    <w:rsid w:val="00125C51"/>
    <w:rsid w:val="001304C1"/>
    <w:rsid w:val="0013089E"/>
    <w:rsid w:val="00131DD8"/>
    <w:rsid w:val="00132C52"/>
    <w:rsid w:val="00133525"/>
    <w:rsid w:val="00135419"/>
    <w:rsid w:val="00141172"/>
    <w:rsid w:val="00141B9F"/>
    <w:rsid w:val="00152790"/>
    <w:rsid w:val="00154514"/>
    <w:rsid w:val="00160581"/>
    <w:rsid w:val="00161171"/>
    <w:rsid w:val="00164208"/>
    <w:rsid w:val="00166C23"/>
    <w:rsid w:val="0016775E"/>
    <w:rsid w:val="0017403F"/>
    <w:rsid w:val="0017640B"/>
    <w:rsid w:val="001847C1"/>
    <w:rsid w:val="00186462"/>
    <w:rsid w:val="001877EF"/>
    <w:rsid w:val="0019452D"/>
    <w:rsid w:val="001952F0"/>
    <w:rsid w:val="001A4885"/>
    <w:rsid w:val="001A4C42"/>
    <w:rsid w:val="001A6836"/>
    <w:rsid w:val="001A7420"/>
    <w:rsid w:val="001B0F6D"/>
    <w:rsid w:val="001B30BD"/>
    <w:rsid w:val="001B6637"/>
    <w:rsid w:val="001C21C3"/>
    <w:rsid w:val="001D02C2"/>
    <w:rsid w:val="001D1EF2"/>
    <w:rsid w:val="001D5815"/>
    <w:rsid w:val="001D6B04"/>
    <w:rsid w:val="001E12ED"/>
    <w:rsid w:val="001E279F"/>
    <w:rsid w:val="001E4A78"/>
    <w:rsid w:val="001E5AE8"/>
    <w:rsid w:val="001E7A5B"/>
    <w:rsid w:val="001F0C1D"/>
    <w:rsid w:val="001F0F07"/>
    <w:rsid w:val="001F1132"/>
    <w:rsid w:val="001F115D"/>
    <w:rsid w:val="001F1222"/>
    <w:rsid w:val="001F168B"/>
    <w:rsid w:val="001F1F07"/>
    <w:rsid w:val="001F231D"/>
    <w:rsid w:val="001F3A86"/>
    <w:rsid w:val="001F4466"/>
    <w:rsid w:val="001F5409"/>
    <w:rsid w:val="002019DD"/>
    <w:rsid w:val="002047E9"/>
    <w:rsid w:val="00207A00"/>
    <w:rsid w:val="002173A6"/>
    <w:rsid w:val="00217507"/>
    <w:rsid w:val="0022136D"/>
    <w:rsid w:val="00232560"/>
    <w:rsid w:val="002347A2"/>
    <w:rsid w:val="00234993"/>
    <w:rsid w:val="0023502D"/>
    <w:rsid w:val="00237221"/>
    <w:rsid w:val="00241528"/>
    <w:rsid w:val="002442DE"/>
    <w:rsid w:val="00244FED"/>
    <w:rsid w:val="0025399A"/>
    <w:rsid w:val="00256E86"/>
    <w:rsid w:val="00265AFA"/>
    <w:rsid w:val="002675F0"/>
    <w:rsid w:val="00270419"/>
    <w:rsid w:val="00271BE9"/>
    <w:rsid w:val="002730AA"/>
    <w:rsid w:val="00273701"/>
    <w:rsid w:val="00273DCB"/>
    <w:rsid w:val="00276D7E"/>
    <w:rsid w:val="002777E7"/>
    <w:rsid w:val="002777FD"/>
    <w:rsid w:val="00284842"/>
    <w:rsid w:val="00285E02"/>
    <w:rsid w:val="00296BA3"/>
    <w:rsid w:val="002A04F1"/>
    <w:rsid w:val="002A248D"/>
    <w:rsid w:val="002A25E1"/>
    <w:rsid w:val="002A3D0A"/>
    <w:rsid w:val="002A4DE1"/>
    <w:rsid w:val="002A5056"/>
    <w:rsid w:val="002A6A28"/>
    <w:rsid w:val="002A79F5"/>
    <w:rsid w:val="002A7ED2"/>
    <w:rsid w:val="002B343A"/>
    <w:rsid w:val="002B5F18"/>
    <w:rsid w:val="002B6339"/>
    <w:rsid w:val="002B79E0"/>
    <w:rsid w:val="002C09F4"/>
    <w:rsid w:val="002C329B"/>
    <w:rsid w:val="002C4601"/>
    <w:rsid w:val="002D2BFD"/>
    <w:rsid w:val="002D6A69"/>
    <w:rsid w:val="002E00EE"/>
    <w:rsid w:val="002E10F8"/>
    <w:rsid w:val="002E4DB9"/>
    <w:rsid w:val="002F0AA0"/>
    <w:rsid w:val="002F4372"/>
    <w:rsid w:val="002F5226"/>
    <w:rsid w:val="003016AF"/>
    <w:rsid w:val="00305717"/>
    <w:rsid w:val="00305844"/>
    <w:rsid w:val="003064DF"/>
    <w:rsid w:val="00307977"/>
    <w:rsid w:val="00313181"/>
    <w:rsid w:val="00313A4B"/>
    <w:rsid w:val="00316044"/>
    <w:rsid w:val="00316C79"/>
    <w:rsid w:val="003171BC"/>
    <w:rsid w:val="003172DC"/>
    <w:rsid w:val="0032103A"/>
    <w:rsid w:val="00325D9B"/>
    <w:rsid w:val="00332DB0"/>
    <w:rsid w:val="003350D6"/>
    <w:rsid w:val="003406C9"/>
    <w:rsid w:val="0034273D"/>
    <w:rsid w:val="00345451"/>
    <w:rsid w:val="00350138"/>
    <w:rsid w:val="00350D67"/>
    <w:rsid w:val="00351931"/>
    <w:rsid w:val="003521C9"/>
    <w:rsid w:val="00352929"/>
    <w:rsid w:val="00353041"/>
    <w:rsid w:val="0035462D"/>
    <w:rsid w:val="003615DE"/>
    <w:rsid w:val="00361624"/>
    <w:rsid w:val="00361B84"/>
    <w:rsid w:val="00367214"/>
    <w:rsid w:val="00372209"/>
    <w:rsid w:val="003765B8"/>
    <w:rsid w:val="003775B4"/>
    <w:rsid w:val="00380F57"/>
    <w:rsid w:val="003847C7"/>
    <w:rsid w:val="00385C31"/>
    <w:rsid w:val="003908CA"/>
    <w:rsid w:val="0039122A"/>
    <w:rsid w:val="0039484E"/>
    <w:rsid w:val="003A160B"/>
    <w:rsid w:val="003A517D"/>
    <w:rsid w:val="003A7CCC"/>
    <w:rsid w:val="003C2369"/>
    <w:rsid w:val="003C3971"/>
    <w:rsid w:val="003C5B05"/>
    <w:rsid w:val="003C63EA"/>
    <w:rsid w:val="003C6463"/>
    <w:rsid w:val="003C75D6"/>
    <w:rsid w:val="003D150D"/>
    <w:rsid w:val="003D2EB3"/>
    <w:rsid w:val="003E2469"/>
    <w:rsid w:val="003E325B"/>
    <w:rsid w:val="003F2081"/>
    <w:rsid w:val="003F51A7"/>
    <w:rsid w:val="003F5B8F"/>
    <w:rsid w:val="003F7390"/>
    <w:rsid w:val="00400C16"/>
    <w:rsid w:val="004049C5"/>
    <w:rsid w:val="00411E98"/>
    <w:rsid w:val="0041303C"/>
    <w:rsid w:val="004160E2"/>
    <w:rsid w:val="0041788C"/>
    <w:rsid w:val="00417F28"/>
    <w:rsid w:val="00422396"/>
    <w:rsid w:val="0042251E"/>
    <w:rsid w:val="00422C08"/>
    <w:rsid w:val="00423334"/>
    <w:rsid w:val="00425295"/>
    <w:rsid w:val="0042550E"/>
    <w:rsid w:val="00427202"/>
    <w:rsid w:val="004345EC"/>
    <w:rsid w:val="00437F7D"/>
    <w:rsid w:val="00440D12"/>
    <w:rsid w:val="004418A8"/>
    <w:rsid w:val="00441FCA"/>
    <w:rsid w:val="004426FE"/>
    <w:rsid w:val="004436E8"/>
    <w:rsid w:val="004441A3"/>
    <w:rsid w:val="00446BC0"/>
    <w:rsid w:val="00446F40"/>
    <w:rsid w:val="00451545"/>
    <w:rsid w:val="00451A84"/>
    <w:rsid w:val="00451DB4"/>
    <w:rsid w:val="004556AE"/>
    <w:rsid w:val="00461C81"/>
    <w:rsid w:val="00462447"/>
    <w:rsid w:val="00462724"/>
    <w:rsid w:val="00463B48"/>
    <w:rsid w:val="00463E6E"/>
    <w:rsid w:val="00465515"/>
    <w:rsid w:val="00465DCD"/>
    <w:rsid w:val="0046780F"/>
    <w:rsid w:val="00472CEF"/>
    <w:rsid w:val="00474CC3"/>
    <w:rsid w:val="00480E43"/>
    <w:rsid w:val="004835AA"/>
    <w:rsid w:val="00483BE8"/>
    <w:rsid w:val="00483E14"/>
    <w:rsid w:val="00485945"/>
    <w:rsid w:val="00490837"/>
    <w:rsid w:val="004941BC"/>
    <w:rsid w:val="00494386"/>
    <w:rsid w:val="004958EC"/>
    <w:rsid w:val="004A2E7D"/>
    <w:rsid w:val="004B091C"/>
    <w:rsid w:val="004B41F6"/>
    <w:rsid w:val="004B4378"/>
    <w:rsid w:val="004B5908"/>
    <w:rsid w:val="004B6EAA"/>
    <w:rsid w:val="004C0284"/>
    <w:rsid w:val="004C3056"/>
    <w:rsid w:val="004C3744"/>
    <w:rsid w:val="004C49CB"/>
    <w:rsid w:val="004D0523"/>
    <w:rsid w:val="004D056E"/>
    <w:rsid w:val="004D3578"/>
    <w:rsid w:val="004D3AEF"/>
    <w:rsid w:val="004D439B"/>
    <w:rsid w:val="004D446E"/>
    <w:rsid w:val="004D5535"/>
    <w:rsid w:val="004D66CC"/>
    <w:rsid w:val="004E0F80"/>
    <w:rsid w:val="004E1CC0"/>
    <w:rsid w:val="004E213A"/>
    <w:rsid w:val="004E3903"/>
    <w:rsid w:val="004E633E"/>
    <w:rsid w:val="004F071D"/>
    <w:rsid w:val="004F0988"/>
    <w:rsid w:val="004F3340"/>
    <w:rsid w:val="004F5487"/>
    <w:rsid w:val="005010BD"/>
    <w:rsid w:val="005019E1"/>
    <w:rsid w:val="00505AA3"/>
    <w:rsid w:val="00505E3A"/>
    <w:rsid w:val="00510868"/>
    <w:rsid w:val="0051249D"/>
    <w:rsid w:val="00513958"/>
    <w:rsid w:val="005151E3"/>
    <w:rsid w:val="005173DC"/>
    <w:rsid w:val="005211FB"/>
    <w:rsid w:val="0052243F"/>
    <w:rsid w:val="00522D94"/>
    <w:rsid w:val="005244A4"/>
    <w:rsid w:val="00524CC0"/>
    <w:rsid w:val="00525ECC"/>
    <w:rsid w:val="0052776E"/>
    <w:rsid w:val="00532F58"/>
    <w:rsid w:val="0053388B"/>
    <w:rsid w:val="00533EB0"/>
    <w:rsid w:val="00535773"/>
    <w:rsid w:val="00536A88"/>
    <w:rsid w:val="00537C42"/>
    <w:rsid w:val="00537EBD"/>
    <w:rsid w:val="00542806"/>
    <w:rsid w:val="00543D98"/>
    <w:rsid w:val="00543E6C"/>
    <w:rsid w:val="0055436C"/>
    <w:rsid w:val="005544E1"/>
    <w:rsid w:val="00562F61"/>
    <w:rsid w:val="00565078"/>
    <w:rsid w:val="00565087"/>
    <w:rsid w:val="00573BB3"/>
    <w:rsid w:val="00575662"/>
    <w:rsid w:val="00577FF1"/>
    <w:rsid w:val="00581CCA"/>
    <w:rsid w:val="00583FC8"/>
    <w:rsid w:val="00584F08"/>
    <w:rsid w:val="0058501E"/>
    <w:rsid w:val="005852A5"/>
    <w:rsid w:val="00586F06"/>
    <w:rsid w:val="00594CB4"/>
    <w:rsid w:val="00597219"/>
    <w:rsid w:val="00597B11"/>
    <w:rsid w:val="005A133F"/>
    <w:rsid w:val="005A5BC0"/>
    <w:rsid w:val="005A6D3F"/>
    <w:rsid w:val="005B0F29"/>
    <w:rsid w:val="005B271D"/>
    <w:rsid w:val="005B32C9"/>
    <w:rsid w:val="005B7584"/>
    <w:rsid w:val="005C1E73"/>
    <w:rsid w:val="005C2116"/>
    <w:rsid w:val="005C39F8"/>
    <w:rsid w:val="005C6B32"/>
    <w:rsid w:val="005D2E01"/>
    <w:rsid w:val="005D42F1"/>
    <w:rsid w:val="005D74C1"/>
    <w:rsid w:val="005D7526"/>
    <w:rsid w:val="005E1935"/>
    <w:rsid w:val="005E28D5"/>
    <w:rsid w:val="005E4BB2"/>
    <w:rsid w:val="005F1786"/>
    <w:rsid w:val="005F4E99"/>
    <w:rsid w:val="00601AD5"/>
    <w:rsid w:val="0060220B"/>
    <w:rsid w:val="00602AEA"/>
    <w:rsid w:val="00603A98"/>
    <w:rsid w:val="00604731"/>
    <w:rsid w:val="00604A0C"/>
    <w:rsid w:val="00611B1A"/>
    <w:rsid w:val="006135A3"/>
    <w:rsid w:val="00614FDF"/>
    <w:rsid w:val="00617EEE"/>
    <w:rsid w:val="006209E4"/>
    <w:rsid w:val="0062539E"/>
    <w:rsid w:val="00630F0E"/>
    <w:rsid w:val="006321C1"/>
    <w:rsid w:val="0063543D"/>
    <w:rsid w:val="00636571"/>
    <w:rsid w:val="00641255"/>
    <w:rsid w:val="00647114"/>
    <w:rsid w:val="0064720B"/>
    <w:rsid w:val="00652E6B"/>
    <w:rsid w:val="006535BF"/>
    <w:rsid w:val="006545CE"/>
    <w:rsid w:val="006561AA"/>
    <w:rsid w:val="00664068"/>
    <w:rsid w:val="0066582E"/>
    <w:rsid w:val="00666627"/>
    <w:rsid w:val="006676DD"/>
    <w:rsid w:val="006723E8"/>
    <w:rsid w:val="00673926"/>
    <w:rsid w:val="00673EDE"/>
    <w:rsid w:val="00682047"/>
    <w:rsid w:val="00685702"/>
    <w:rsid w:val="00687916"/>
    <w:rsid w:val="006901F4"/>
    <w:rsid w:val="00690869"/>
    <w:rsid w:val="00690BD6"/>
    <w:rsid w:val="006958FA"/>
    <w:rsid w:val="006A09F6"/>
    <w:rsid w:val="006A323F"/>
    <w:rsid w:val="006B0698"/>
    <w:rsid w:val="006B0E3B"/>
    <w:rsid w:val="006B139E"/>
    <w:rsid w:val="006B1E53"/>
    <w:rsid w:val="006B2830"/>
    <w:rsid w:val="006B30D0"/>
    <w:rsid w:val="006B4024"/>
    <w:rsid w:val="006B423F"/>
    <w:rsid w:val="006B4F32"/>
    <w:rsid w:val="006C1209"/>
    <w:rsid w:val="006C1298"/>
    <w:rsid w:val="006C1373"/>
    <w:rsid w:val="006C3D95"/>
    <w:rsid w:val="006C49C6"/>
    <w:rsid w:val="006C5A05"/>
    <w:rsid w:val="006C5DB6"/>
    <w:rsid w:val="006E32B9"/>
    <w:rsid w:val="006E5C86"/>
    <w:rsid w:val="006F00DD"/>
    <w:rsid w:val="006F4B87"/>
    <w:rsid w:val="006F5183"/>
    <w:rsid w:val="006F523E"/>
    <w:rsid w:val="006F74D2"/>
    <w:rsid w:val="006F7753"/>
    <w:rsid w:val="00701116"/>
    <w:rsid w:val="007014AF"/>
    <w:rsid w:val="00702E01"/>
    <w:rsid w:val="00703672"/>
    <w:rsid w:val="00707AF5"/>
    <w:rsid w:val="007110B9"/>
    <w:rsid w:val="00713C44"/>
    <w:rsid w:val="007150F3"/>
    <w:rsid w:val="00717CA5"/>
    <w:rsid w:val="007250D1"/>
    <w:rsid w:val="00725466"/>
    <w:rsid w:val="00733730"/>
    <w:rsid w:val="00734A5B"/>
    <w:rsid w:val="00736CF1"/>
    <w:rsid w:val="00737976"/>
    <w:rsid w:val="0074026F"/>
    <w:rsid w:val="007429F6"/>
    <w:rsid w:val="00744E76"/>
    <w:rsid w:val="00745DC4"/>
    <w:rsid w:val="007472F4"/>
    <w:rsid w:val="00747B42"/>
    <w:rsid w:val="00751B25"/>
    <w:rsid w:val="00752B29"/>
    <w:rsid w:val="00753880"/>
    <w:rsid w:val="007542A1"/>
    <w:rsid w:val="00754557"/>
    <w:rsid w:val="00756F15"/>
    <w:rsid w:val="007604D3"/>
    <w:rsid w:val="00762699"/>
    <w:rsid w:val="00763C19"/>
    <w:rsid w:val="00766CC1"/>
    <w:rsid w:val="00774DA4"/>
    <w:rsid w:val="007750F6"/>
    <w:rsid w:val="00775AEB"/>
    <w:rsid w:val="00775E43"/>
    <w:rsid w:val="00780B15"/>
    <w:rsid w:val="00781F0F"/>
    <w:rsid w:val="00782FC8"/>
    <w:rsid w:val="00784378"/>
    <w:rsid w:val="007912FC"/>
    <w:rsid w:val="007918CF"/>
    <w:rsid w:val="0079250A"/>
    <w:rsid w:val="00794AAA"/>
    <w:rsid w:val="007961B4"/>
    <w:rsid w:val="00797374"/>
    <w:rsid w:val="00797780"/>
    <w:rsid w:val="007A12D1"/>
    <w:rsid w:val="007A2841"/>
    <w:rsid w:val="007A353C"/>
    <w:rsid w:val="007A40A5"/>
    <w:rsid w:val="007A4112"/>
    <w:rsid w:val="007A729B"/>
    <w:rsid w:val="007B0729"/>
    <w:rsid w:val="007B4EA8"/>
    <w:rsid w:val="007B600E"/>
    <w:rsid w:val="007C06A1"/>
    <w:rsid w:val="007C2769"/>
    <w:rsid w:val="007C3004"/>
    <w:rsid w:val="007D2143"/>
    <w:rsid w:val="007D4308"/>
    <w:rsid w:val="007D6368"/>
    <w:rsid w:val="007E1263"/>
    <w:rsid w:val="007E2AE2"/>
    <w:rsid w:val="007E33A5"/>
    <w:rsid w:val="007F0F4A"/>
    <w:rsid w:val="007F22A8"/>
    <w:rsid w:val="007F2937"/>
    <w:rsid w:val="007F520C"/>
    <w:rsid w:val="007F5F52"/>
    <w:rsid w:val="008028A4"/>
    <w:rsid w:val="00803547"/>
    <w:rsid w:val="00804438"/>
    <w:rsid w:val="008046AA"/>
    <w:rsid w:val="00807618"/>
    <w:rsid w:val="00811F98"/>
    <w:rsid w:val="00812F5F"/>
    <w:rsid w:val="008143A7"/>
    <w:rsid w:val="00815170"/>
    <w:rsid w:val="008201D3"/>
    <w:rsid w:val="00824CB1"/>
    <w:rsid w:val="00826707"/>
    <w:rsid w:val="00830747"/>
    <w:rsid w:val="00830A0B"/>
    <w:rsid w:val="00833B25"/>
    <w:rsid w:val="008341FF"/>
    <w:rsid w:val="0083550B"/>
    <w:rsid w:val="00840C02"/>
    <w:rsid w:val="00842846"/>
    <w:rsid w:val="00842CD3"/>
    <w:rsid w:val="008439C4"/>
    <w:rsid w:val="00844FC0"/>
    <w:rsid w:val="00847971"/>
    <w:rsid w:val="00852FD8"/>
    <w:rsid w:val="00854377"/>
    <w:rsid w:val="00855545"/>
    <w:rsid w:val="00856927"/>
    <w:rsid w:val="00856B4E"/>
    <w:rsid w:val="00860CB4"/>
    <w:rsid w:val="00861CAC"/>
    <w:rsid w:val="00861E63"/>
    <w:rsid w:val="00865DA6"/>
    <w:rsid w:val="00870B60"/>
    <w:rsid w:val="00873BBD"/>
    <w:rsid w:val="008768CA"/>
    <w:rsid w:val="008816D0"/>
    <w:rsid w:val="00881E6F"/>
    <w:rsid w:val="00890ECD"/>
    <w:rsid w:val="008946D5"/>
    <w:rsid w:val="00894B82"/>
    <w:rsid w:val="008954AC"/>
    <w:rsid w:val="008A3857"/>
    <w:rsid w:val="008A398B"/>
    <w:rsid w:val="008A4244"/>
    <w:rsid w:val="008A43CC"/>
    <w:rsid w:val="008A4866"/>
    <w:rsid w:val="008B3F26"/>
    <w:rsid w:val="008B4492"/>
    <w:rsid w:val="008B62DE"/>
    <w:rsid w:val="008C0632"/>
    <w:rsid w:val="008C1388"/>
    <w:rsid w:val="008C384C"/>
    <w:rsid w:val="008C42B2"/>
    <w:rsid w:val="008C6A31"/>
    <w:rsid w:val="008D05B9"/>
    <w:rsid w:val="008D2F17"/>
    <w:rsid w:val="008D67FA"/>
    <w:rsid w:val="008E287A"/>
    <w:rsid w:val="008E3B3C"/>
    <w:rsid w:val="008E49A7"/>
    <w:rsid w:val="008E5415"/>
    <w:rsid w:val="008E73CC"/>
    <w:rsid w:val="008E78D4"/>
    <w:rsid w:val="008F3896"/>
    <w:rsid w:val="008F4E97"/>
    <w:rsid w:val="008F6759"/>
    <w:rsid w:val="008F7417"/>
    <w:rsid w:val="009002BF"/>
    <w:rsid w:val="0090271F"/>
    <w:rsid w:val="00902B87"/>
    <w:rsid w:val="00902E23"/>
    <w:rsid w:val="009038F3"/>
    <w:rsid w:val="00904AF0"/>
    <w:rsid w:val="00907290"/>
    <w:rsid w:val="00910B3F"/>
    <w:rsid w:val="009114D7"/>
    <w:rsid w:val="00912691"/>
    <w:rsid w:val="0091348E"/>
    <w:rsid w:val="00917CCB"/>
    <w:rsid w:val="009213A9"/>
    <w:rsid w:val="0092311B"/>
    <w:rsid w:val="00931B9C"/>
    <w:rsid w:val="00931D2A"/>
    <w:rsid w:val="00932CF4"/>
    <w:rsid w:val="0093592E"/>
    <w:rsid w:val="00935EA8"/>
    <w:rsid w:val="00940C1E"/>
    <w:rsid w:val="00942884"/>
    <w:rsid w:val="00942EC2"/>
    <w:rsid w:val="009430B4"/>
    <w:rsid w:val="00944D31"/>
    <w:rsid w:val="009453F8"/>
    <w:rsid w:val="00950FBE"/>
    <w:rsid w:val="009614D0"/>
    <w:rsid w:val="00963B0F"/>
    <w:rsid w:val="0096596C"/>
    <w:rsid w:val="00967281"/>
    <w:rsid w:val="009734D2"/>
    <w:rsid w:val="00973EC7"/>
    <w:rsid w:val="00973EE3"/>
    <w:rsid w:val="009745AD"/>
    <w:rsid w:val="0097715D"/>
    <w:rsid w:val="0098042B"/>
    <w:rsid w:val="0098213B"/>
    <w:rsid w:val="009862E6"/>
    <w:rsid w:val="00987CC4"/>
    <w:rsid w:val="00994DAB"/>
    <w:rsid w:val="00997EAB"/>
    <w:rsid w:val="009A1885"/>
    <w:rsid w:val="009A2A4A"/>
    <w:rsid w:val="009A3BBF"/>
    <w:rsid w:val="009A4086"/>
    <w:rsid w:val="009B1FDF"/>
    <w:rsid w:val="009B7FF6"/>
    <w:rsid w:val="009C1F44"/>
    <w:rsid w:val="009C25CE"/>
    <w:rsid w:val="009C2B91"/>
    <w:rsid w:val="009C5BF5"/>
    <w:rsid w:val="009D10EE"/>
    <w:rsid w:val="009D118D"/>
    <w:rsid w:val="009D354F"/>
    <w:rsid w:val="009E10CB"/>
    <w:rsid w:val="009E41EA"/>
    <w:rsid w:val="009E44F7"/>
    <w:rsid w:val="009E4AE7"/>
    <w:rsid w:val="009E60D2"/>
    <w:rsid w:val="009E6ACE"/>
    <w:rsid w:val="009E7CC4"/>
    <w:rsid w:val="009F078E"/>
    <w:rsid w:val="009F37B7"/>
    <w:rsid w:val="009F68B2"/>
    <w:rsid w:val="009F7CB0"/>
    <w:rsid w:val="00A017C2"/>
    <w:rsid w:val="00A01AA9"/>
    <w:rsid w:val="00A01EF1"/>
    <w:rsid w:val="00A05139"/>
    <w:rsid w:val="00A10F02"/>
    <w:rsid w:val="00A164B4"/>
    <w:rsid w:val="00A16BD2"/>
    <w:rsid w:val="00A224DE"/>
    <w:rsid w:val="00A235B2"/>
    <w:rsid w:val="00A26956"/>
    <w:rsid w:val="00A2731B"/>
    <w:rsid w:val="00A27486"/>
    <w:rsid w:val="00A35B8A"/>
    <w:rsid w:val="00A40477"/>
    <w:rsid w:val="00A42756"/>
    <w:rsid w:val="00A431A5"/>
    <w:rsid w:val="00A43AC7"/>
    <w:rsid w:val="00A4411C"/>
    <w:rsid w:val="00A44C9A"/>
    <w:rsid w:val="00A44E8A"/>
    <w:rsid w:val="00A4718F"/>
    <w:rsid w:val="00A4786A"/>
    <w:rsid w:val="00A47ABF"/>
    <w:rsid w:val="00A506C2"/>
    <w:rsid w:val="00A5150F"/>
    <w:rsid w:val="00A53724"/>
    <w:rsid w:val="00A544AD"/>
    <w:rsid w:val="00A56066"/>
    <w:rsid w:val="00A57ED7"/>
    <w:rsid w:val="00A627C6"/>
    <w:rsid w:val="00A62E3F"/>
    <w:rsid w:val="00A713C1"/>
    <w:rsid w:val="00A72E97"/>
    <w:rsid w:val="00A73129"/>
    <w:rsid w:val="00A735DF"/>
    <w:rsid w:val="00A73930"/>
    <w:rsid w:val="00A75A20"/>
    <w:rsid w:val="00A77146"/>
    <w:rsid w:val="00A77E62"/>
    <w:rsid w:val="00A81B05"/>
    <w:rsid w:val="00A82346"/>
    <w:rsid w:val="00A823CB"/>
    <w:rsid w:val="00A82FBB"/>
    <w:rsid w:val="00A836AF"/>
    <w:rsid w:val="00A83969"/>
    <w:rsid w:val="00A85BF4"/>
    <w:rsid w:val="00A91F3A"/>
    <w:rsid w:val="00A92BA1"/>
    <w:rsid w:val="00A936A6"/>
    <w:rsid w:val="00A93F09"/>
    <w:rsid w:val="00A95E64"/>
    <w:rsid w:val="00A9710F"/>
    <w:rsid w:val="00A9797B"/>
    <w:rsid w:val="00AA1470"/>
    <w:rsid w:val="00AA21DD"/>
    <w:rsid w:val="00AA4069"/>
    <w:rsid w:val="00AA52F6"/>
    <w:rsid w:val="00AA6D50"/>
    <w:rsid w:val="00AA6F27"/>
    <w:rsid w:val="00AA744A"/>
    <w:rsid w:val="00AA7509"/>
    <w:rsid w:val="00AB2E6F"/>
    <w:rsid w:val="00AB750F"/>
    <w:rsid w:val="00AC022F"/>
    <w:rsid w:val="00AC6BC6"/>
    <w:rsid w:val="00AC6CA2"/>
    <w:rsid w:val="00AC723A"/>
    <w:rsid w:val="00AD258D"/>
    <w:rsid w:val="00AD3021"/>
    <w:rsid w:val="00AE5484"/>
    <w:rsid w:val="00AE5DBA"/>
    <w:rsid w:val="00AE65E2"/>
    <w:rsid w:val="00AF221E"/>
    <w:rsid w:val="00AF2635"/>
    <w:rsid w:val="00AF2DF1"/>
    <w:rsid w:val="00AF2E46"/>
    <w:rsid w:val="00AF3A5D"/>
    <w:rsid w:val="00AF70B0"/>
    <w:rsid w:val="00B02444"/>
    <w:rsid w:val="00B05BBA"/>
    <w:rsid w:val="00B101E9"/>
    <w:rsid w:val="00B1224C"/>
    <w:rsid w:val="00B1436F"/>
    <w:rsid w:val="00B15449"/>
    <w:rsid w:val="00B17665"/>
    <w:rsid w:val="00B2057B"/>
    <w:rsid w:val="00B238E3"/>
    <w:rsid w:val="00B2540D"/>
    <w:rsid w:val="00B26303"/>
    <w:rsid w:val="00B26E5B"/>
    <w:rsid w:val="00B32C3C"/>
    <w:rsid w:val="00B33B2D"/>
    <w:rsid w:val="00B34B48"/>
    <w:rsid w:val="00B3536C"/>
    <w:rsid w:val="00B37026"/>
    <w:rsid w:val="00B41863"/>
    <w:rsid w:val="00B42A79"/>
    <w:rsid w:val="00B42BB5"/>
    <w:rsid w:val="00B430EE"/>
    <w:rsid w:val="00B432C3"/>
    <w:rsid w:val="00B445D9"/>
    <w:rsid w:val="00B47887"/>
    <w:rsid w:val="00B530EB"/>
    <w:rsid w:val="00B5313D"/>
    <w:rsid w:val="00B56D15"/>
    <w:rsid w:val="00B57FB9"/>
    <w:rsid w:val="00B63A6F"/>
    <w:rsid w:val="00B66F9C"/>
    <w:rsid w:val="00B71A28"/>
    <w:rsid w:val="00B761C8"/>
    <w:rsid w:val="00B84EFA"/>
    <w:rsid w:val="00B85EE9"/>
    <w:rsid w:val="00B8618F"/>
    <w:rsid w:val="00B86474"/>
    <w:rsid w:val="00B864D6"/>
    <w:rsid w:val="00B93086"/>
    <w:rsid w:val="00B96DDF"/>
    <w:rsid w:val="00BA0544"/>
    <w:rsid w:val="00BA18C0"/>
    <w:rsid w:val="00BA19ED"/>
    <w:rsid w:val="00BA4B8D"/>
    <w:rsid w:val="00BB2DAC"/>
    <w:rsid w:val="00BB3646"/>
    <w:rsid w:val="00BB3CE5"/>
    <w:rsid w:val="00BB7C94"/>
    <w:rsid w:val="00BC0F7D"/>
    <w:rsid w:val="00BC145E"/>
    <w:rsid w:val="00BC4F2F"/>
    <w:rsid w:val="00BD037D"/>
    <w:rsid w:val="00BD2E01"/>
    <w:rsid w:val="00BD4036"/>
    <w:rsid w:val="00BD7D31"/>
    <w:rsid w:val="00BE3255"/>
    <w:rsid w:val="00BF128E"/>
    <w:rsid w:val="00BF5F9D"/>
    <w:rsid w:val="00BF7061"/>
    <w:rsid w:val="00C071FA"/>
    <w:rsid w:val="00C074DD"/>
    <w:rsid w:val="00C1021C"/>
    <w:rsid w:val="00C11D6C"/>
    <w:rsid w:val="00C1496A"/>
    <w:rsid w:val="00C14FCD"/>
    <w:rsid w:val="00C2396F"/>
    <w:rsid w:val="00C26A09"/>
    <w:rsid w:val="00C31518"/>
    <w:rsid w:val="00C32240"/>
    <w:rsid w:val="00C32AA7"/>
    <w:rsid w:val="00C33079"/>
    <w:rsid w:val="00C3402D"/>
    <w:rsid w:val="00C35AA4"/>
    <w:rsid w:val="00C36202"/>
    <w:rsid w:val="00C4042A"/>
    <w:rsid w:val="00C41558"/>
    <w:rsid w:val="00C44448"/>
    <w:rsid w:val="00C45231"/>
    <w:rsid w:val="00C4613B"/>
    <w:rsid w:val="00C461C7"/>
    <w:rsid w:val="00C50A2D"/>
    <w:rsid w:val="00C53514"/>
    <w:rsid w:val="00C57064"/>
    <w:rsid w:val="00C6415D"/>
    <w:rsid w:val="00C64413"/>
    <w:rsid w:val="00C65206"/>
    <w:rsid w:val="00C67693"/>
    <w:rsid w:val="00C72833"/>
    <w:rsid w:val="00C74AA7"/>
    <w:rsid w:val="00C77762"/>
    <w:rsid w:val="00C80F1D"/>
    <w:rsid w:val="00C8427E"/>
    <w:rsid w:val="00C900CC"/>
    <w:rsid w:val="00C93F40"/>
    <w:rsid w:val="00C9410F"/>
    <w:rsid w:val="00C951FE"/>
    <w:rsid w:val="00C955B8"/>
    <w:rsid w:val="00C95615"/>
    <w:rsid w:val="00C97715"/>
    <w:rsid w:val="00C97AA9"/>
    <w:rsid w:val="00CA0A5F"/>
    <w:rsid w:val="00CA2A8F"/>
    <w:rsid w:val="00CA3D0C"/>
    <w:rsid w:val="00CA3D23"/>
    <w:rsid w:val="00CA52C6"/>
    <w:rsid w:val="00CB1D9E"/>
    <w:rsid w:val="00CB24FF"/>
    <w:rsid w:val="00CB2EC7"/>
    <w:rsid w:val="00CB5CE0"/>
    <w:rsid w:val="00CC1381"/>
    <w:rsid w:val="00CC56D0"/>
    <w:rsid w:val="00CC6DD8"/>
    <w:rsid w:val="00CC788B"/>
    <w:rsid w:val="00CD188C"/>
    <w:rsid w:val="00CD5AC1"/>
    <w:rsid w:val="00CD6C32"/>
    <w:rsid w:val="00CD709E"/>
    <w:rsid w:val="00CE2467"/>
    <w:rsid w:val="00CE26B4"/>
    <w:rsid w:val="00CE2F85"/>
    <w:rsid w:val="00CE346E"/>
    <w:rsid w:val="00CE517C"/>
    <w:rsid w:val="00CF025A"/>
    <w:rsid w:val="00CF0394"/>
    <w:rsid w:val="00CF03BE"/>
    <w:rsid w:val="00CF23CA"/>
    <w:rsid w:val="00D01193"/>
    <w:rsid w:val="00D0330D"/>
    <w:rsid w:val="00D03608"/>
    <w:rsid w:val="00D05CF9"/>
    <w:rsid w:val="00D105C9"/>
    <w:rsid w:val="00D17737"/>
    <w:rsid w:val="00D177A7"/>
    <w:rsid w:val="00D20FB0"/>
    <w:rsid w:val="00D241A1"/>
    <w:rsid w:val="00D25C30"/>
    <w:rsid w:val="00D25D72"/>
    <w:rsid w:val="00D27C10"/>
    <w:rsid w:val="00D3289E"/>
    <w:rsid w:val="00D37965"/>
    <w:rsid w:val="00D4231D"/>
    <w:rsid w:val="00D44D1C"/>
    <w:rsid w:val="00D459E1"/>
    <w:rsid w:val="00D45DEC"/>
    <w:rsid w:val="00D51C25"/>
    <w:rsid w:val="00D52309"/>
    <w:rsid w:val="00D53A1C"/>
    <w:rsid w:val="00D57972"/>
    <w:rsid w:val="00D57CCE"/>
    <w:rsid w:val="00D60851"/>
    <w:rsid w:val="00D6334E"/>
    <w:rsid w:val="00D675A9"/>
    <w:rsid w:val="00D67BD9"/>
    <w:rsid w:val="00D729A8"/>
    <w:rsid w:val="00D738D6"/>
    <w:rsid w:val="00D748B0"/>
    <w:rsid w:val="00D755EB"/>
    <w:rsid w:val="00D755FE"/>
    <w:rsid w:val="00D75AA5"/>
    <w:rsid w:val="00D76048"/>
    <w:rsid w:val="00D769A6"/>
    <w:rsid w:val="00D811D4"/>
    <w:rsid w:val="00D87E00"/>
    <w:rsid w:val="00D9134D"/>
    <w:rsid w:val="00D91A6D"/>
    <w:rsid w:val="00D9694A"/>
    <w:rsid w:val="00DA3220"/>
    <w:rsid w:val="00DA34C1"/>
    <w:rsid w:val="00DA7612"/>
    <w:rsid w:val="00DA7A03"/>
    <w:rsid w:val="00DA7D68"/>
    <w:rsid w:val="00DB1818"/>
    <w:rsid w:val="00DB2002"/>
    <w:rsid w:val="00DB22C3"/>
    <w:rsid w:val="00DB26E7"/>
    <w:rsid w:val="00DB2F43"/>
    <w:rsid w:val="00DB5868"/>
    <w:rsid w:val="00DB7908"/>
    <w:rsid w:val="00DC04BF"/>
    <w:rsid w:val="00DC127B"/>
    <w:rsid w:val="00DC1EF6"/>
    <w:rsid w:val="00DC309B"/>
    <w:rsid w:val="00DC3EE3"/>
    <w:rsid w:val="00DC4666"/>
    <w:rsid w:val="00DC4D05"/>
    <w:rsid w:val="00DC4DA2"/>
    <w:rsid w:val="00DC62EF"/>
    <w:rsid w:val="00DD1DC2"/>
    <w:rsid w:val="00DD2F68"/>
    <w:rsid w:val="00DD3A75"/>
    <w:rsid w:val="00DD3D9C"/>
    <w:rsid w:val="00DD4C17"/>
    <w:rsid w:val="00DD630E"/>
    <w:rsid w:val="00DD74A5"/>
    <w:rsid w:val="00DE44A5"/>
    <w:rsid w:val="00DE46C7"/>
    <w:rsid w:val="00DF2B1F"/>
    <w:rsid w:val="00DF62CD"/>
    <w:rsid w:val="00E0027B"/>
    <w:rsid w:val="00E01DEC"/>
    <w:rsid w:val="00E027B8"/>
    <w:rsid w:val="00E07E54"/>
    <w:rsid w:val="00E11DFC"/>
    <w:rsid w:val="00E132FA"/>
    <w:rsid w:val="00E13B42"/>
    <w:rsid w:val="00E16509"/>
    <w:rsid w:val="00E20E24"/>
    <w:rsid w:val="00E2345D"/>
    <w:rsid w:val="00E25C43"/>
    <w:rsid w:val="00E26B77"/>
    <w:rsid w:val="00E270F6"/>
    <w:rsid w:val="00E2766C"/>
    <w:rsid w:val="00E27858"/>
    <w:rsid w:val="00E33030"/>
    <w:rsid w:val="00E35FB1"/>
    <w:rsid w:val="00E36393"/>
    <w:rsid w:val="00E3703C"/>
    <w:rsid w:val="00E40490"/>
    <w:rsid w:val="00E40690"/>
    <w:rsid w:val="00E44382"/>
    <w:rsid w:val="00E44582"/>
    <w:rsid w:val="00E46641"/>
    <w:rsid w:val="00E50307"/>
    <w:rsid w:val="00E60776"/>
    <w:rsid w:val="00E63B15"/>
    <w:rsid w:val="00E6571A"/>
    <w:rsid w:val="00E67FF8"/>
    <w:rsid w:val="00E708FD"/>
    <w:rsid w:val="00E77645"/>
    <w:rsid w:val="00E82738"/>
    <w:rsid w:val="00E83949"/>
    <w:rsid w:val="00E8452F"/>
    <w:rsid w:val="00E855A4"/>
    <w:rsid w:val="00E872C2"/>
    <w:rsid w:val="00E9210B"/>
    <w:rsid w:val="00E92924"/>
    <w:rsid w:val="00E95359"/>
    <w:rsid w:val="00E9564D"/>
    <w:rsid w:val="00E96787"/>
    <w:rsid w:val="00E96C9A"/>
    <w:rsid w:val="00E96DDB"/>
    <w:rsid w:val="00E97C9C"/>
    <w:rsid w:val="00EA0544"/>
    <w:rsid w:val="00EA15B0"/>
    <w:rsid w:val="00EA1842"/>
    <w:rsid w:val="00EA5A79"/>
    <w:rsid w:val="00EA5EA7"/>
    <w:rsid w:val="00EB2DE1"/>
    <w:rsid w:val="00EB57AC"/>
    <w:rsid w:val="00EB6F96"/>
    <w:rsid w:val="00EB74DB"/>
    <w:rsid w:val="00EC2180"/>
    <w:rsid w:val="00EC28AE"/>
    <w:rsid w:val="00EC4A25"/>
    <w:rsid w:val="00EC4BD0"/>
    <w:rsid w:val="00EC4D10"/>
    <w:rsid w:val="00EC5967"/>
    <w:rsid w:val="00EC5E10"/>
    <w:rsid w:val="00EC5E96"/>
    <w:rsid w:val="00ED201B"/>
    <w:rsid w:val="00ED4E59"/>
    <w:rsid w:val="00ED6E6E"/>
    <w:rsid w:val="00EE0BE8"/>
    <w:rsid w:val="00EE0FED"/>
    <w:rsid w:val="00EE7804"/>
    <w:rsid w:val="00EF70B3"/>
    <w:rsid w:val="00F016D8"/>
    <w:rsid w:val="00F022D0"/>
    <w:rsid w:val="00F025A2"/>
    <w:rsid w:val="00F04712"/>
    <w:rsid w:val="00F104D7"/>
    <w:rsid w:val="00F11495"/>
    <w:rsid w:val="00F11C37"/>
    <w:rsid w:val="00F13360"/>
    <w:rsid w:val="00F21189"/>
    <w:rsid w:val="00F22CC6"/>
    <w:rsid w:val="00F22EC7"/>
    <w:rsid w:val="00F27C0B"/>
    <w:rsid w:val="00F325C8"/>
    <w:rsid w:val="00F34D22"/>
    <w:rsid w:val="00F36FE3"/>
    <w:rsid w:val="00F402AC"/>
    <w:rsid w:val="00F40D94"/>
    <w:rsid w:val="00F41F0C"/>
    <w:rsid w:val="00F42C5F"/>
    <w:rsid w:val="00F431BD"/>
    <w:rsid w:val="00F4675D"/>
    <w:rsid w:val="00F52227"/>
    <w:rsid w:val="00F524CB"/>
    <w:rsid w:val="00F559ED"/>
    <w:rsid w:val="00F60099"/>
    <w:rsid w:val="00F617AC"/>
    <w:rsid w:val="00F62822"/>
    <w:rsid w:val="00F653B8"/>
    <w:rsid w:val="00F70892"/>
    <w:rsid w:val="00F7276A"/>
    <w:rsid w:val="00F72D2D"/>
    <w:rsid w:val="00F7452A"/>
    <w:rsid w:val="00F745B9"/>
    <w:rsid w:val="00F75CA5"/>
    <w:rsid w:val="00F767E3"/>
    <w:rsid w:val="00F77271"/>
    <w:rsid w:val="00F77DEC"/>
    <w:rsid w:val="00F8055D"/>
    <w:rsid w:val="00F81F1B"/>
    <w:rsid w:val="00F82DD5"/>
    <w:rsid w:val="00F83464"/>
    <w:rsid w:val="00F83FCA"/>
    <w:rsid w:val="00F8598C"/>
    <w:rsid w:val="00F86A2C"/>
    <w:rsid w:val="00F87548"/>
    <w:rsid w:val="00F9008D"/>
    <w:rsid w:val="00F90FEC"/>
    <w:rsid w:val="00F947E8"/>
    <w:rsid w:val="00F971C0"/>
    <w:rsid w:val="00F97DE9"/>
    <w:rsid w:val="00FA1266"/>
    <w:rsid w:val="00FA27E4"/>
    <w:rsid w:val="00FA4813"/>
    <w:rsid w:val="00FA6FDB"/>
    <w:rsid w:val="00FA7A82"/>
    <w:rsid w:val="00FB41B6"/>
    <w:rsid w:val="00FC0189"/>
    <w:rsid w:val="00FC1192"/>
    <w:rsid w:val="00FC4344"/>
    <w:rsid w:val="00FD04C5"/>
    <w:rsid w:val="00FD2C2A"/>
    <w:rsid w:val="00FD44E0"/>
    <w:rsid w:val="00FD662A"/>
    <w:rsid w:val="00FE263F"/>
    <w:rsid w:val="00FF1DF3"/>
    <w:rsid w:val="00FF1E0F"/>
    <w:rsid w:val="00FF6B3D"/>
    <w:rsid w:val="00FF6DCD"/>
    <w:rsid w:val="06D5716D"/>
    <w:rsid w:val="0F785D0B"/>
    <w:rsid w:val="108C4CC3"/>
    <w:rsid w:val="1DDED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2CA545F3"/>
  <w15:docId w15:val="{1C76E224-CBC9-4CF1-B839-D0B004118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uiPriority="99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uiPriority="99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eastAsia="zh-CN"/>
    </w:rPr>
  </w:style>
  <w:style w:type="paragraph" w:styleId="ListBullet">
    <w:name w:val="List Bullet"/>
    <w:basedOn w:val="List"/>
    <w:uiPriority w:val="99"/>
    <w:qFormat/>
    <w:pPr>
      <w:numPr>
        <w:numId w:val="1"/>
      </w:numPr>
      <w:spacing w:before="0" w:line="259" w:lineRule="auto"/>
      <w:ind w:left="720"/>
      <w:contextualSpacing w:val="0"/>
      <w:jc w:val="both"/>
    </w:pPr>
    <w:rPr>
      <w:rFonts w:ascii="Arial" w:hAnsi="Arial" w:cs="Arial"/>
      <w:sz w:val="20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qFormat/>
    <w:pPr>
      <w:spacing w:before="120" w:after="120"/>
      <w:ind w:left="283" w:hanging="283"/>
      <w:contextualSpacing/>
    </w:pPr>
    <w:rPr>
      <w:rFonts w:eastAsiaTheme="minorEastAsia" w:cstheme="minorBidi"/>
      <w:sz w:val="22"/>
      <w:szCs w:val="22"/>
      <w:lang w:val="ru-RU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120" w:after="120"/>
    </w:pPr>
    <w:rPr>
      <w:rFonts w:ascii="SimSun" w:cstheme="minorBidi"/>
      <w:sz w:val="18"/>
      <w:szCs w:val="18"/>
      <w:lang w:val="ru-RU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  <w:szCs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qFormat/>
    <w:pPr>
      <w:spacing w:after="0"/>
      <w:jc w:val="both"/>
    </w:pPr>
    <w:rPr>
      <w:rFonts w:eastAsia="Calibri"/>
      <w:szCs w:val="21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 w:line="259" w:lineRule="auto"/>
      <w:ind w:left="720"/>
      <w:contextualSpacing/>
    </w:pPr>
    <w:rPr>
      <w:szCs w:val="24"/>
      <w:lang w:val="en-US" w:eastAsia="ja-JP"/>
    </w:rPr>
  </w:style>
  <w:style w:type="character" w:customStyle="1" w:styleId="ListParagraphChar">
    <w:name w:val="List Paragraph Char"/>
    <w:link w:val="ListParagraph"/>
    <w:uiPriority w:val="34"/>
    <w:qFormat/>
    <w:rPr>
      <w:szCs w:val="24"/>
      <w:lang w:val="en-US" w:eastAsia="ja-JP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apple-converted-space">
    <w:name w:val="apple-converted-space"/>
    <w:qFormat/>
  </w:style>
  <w:style w:type="paragraph" w:customStyle="1" w:styleId="listparagraph0">
    <w:name w:val="listparagraph"/>
    <w:basedOn w:val="Normal"/>
    <w:qFormat/>
    <w:pPr>
      <w:spacing w:after="160" w:line="252" w:lineRule="auto"/>
      <w:ind w:left="720"/>
    </w:pPr>
    <w:rPr>
      <w:rFonts w:ascii="Calibri" w:eastAsia="Calibri" w:hAnsi="Calibri" w:cs="SimSun"/>
      <w:sz w:val="22"/>
      <w:szCs w:val="22"/>
      <w:lang w:val="en-US"/>
    </w:rPr>
  </w:style>
  <w:style w:type="character" w:customStyle="1" w:styleId="B10">
    <w:name w:val="B1 (文字)"/>
    <w:link w:val="B1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eastAsia="en-US"/>
    </w:rPr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paragraph" w:customStyle="1" w:styleId="2">
    <w:name w:val="修订2"/>
    <w:hidden/>
    <w:uiPriority w:val="99"/>
    <w:semiHidden/>
    <w:qFormat/>
    <w:rPr>
      <w:lang w:val="en-GB" w:eastAsia="en-US"/>
    </w:rPr>
  </w:style>
  <w:style w:type="paragraph" w:customStyle="1" w:styleId="0maintext">
    <w:name w:val="0maintext"/>
    <w:basedOn w:val="Normal"/>
    <w:qFormat/>
    <w:pPr>
      <w:spacing w:after="0"/>
    </w:pPr>
    <w:rPr>
      <w:sz w:val="16"/>
      <w:szCs w:val="24"/>
      <w:lang w:val="en-US" w:eastAsia="zh-CN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imSun" w:cstheme="minorBidi"/>
      <w:sz w:val="18"/>
      <w:szCs w:val="18"/>
      <w:lang w:val="ru-RU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eastAsia="MS Mincho"/>
      <w:szCs w:val="24"/>
    </w:rPr>
  </w:style>
  <w:style w:type="character" w:customStyle="1" w:styleId="Heading1Char">
    <w:name w:val="Heading 1 Char"/>
    <w:basedOn w:val="DefaultParagraphFont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1Char1">
    <w:name w:val="Heading 1 Char1"/>
    <w:link w:val="Heading1"/>
    <w:qFormat/>
    <w:rPr>
      <w:rFonts w:ascii="Arial" w:hAnsi="Arial"/>
      <w:sz w:val="36"/>
      <w:lang w:val="en-GB" w:eastAsia="en-US"/>
    </w:rPr>
  </w:style>
  <w:style w:type="character" w:customStyle="1" w:styleId="CaptionChar">
    <w:name w:val="Caption Char"/>
    <w:link w:val="Caption"/>
    <w:qFormat/>
    <w:rPr>
      <w:lang w:val="en-GB"/>
    </w:rPr>
  </w:style>
  <w:style w:type="paragraph" w:customStyle="1" w:styleId="000proposal">
    <w:name w:val="000_proposal"/>
    <w:basedOn w:val="Normal"/>
    <w:link w:val="000proposalChar"/>
    <w:qFormat/>
    <w:pPr>
      <w:spacing w:before="120" w:after="120" w:line="264" w:lineRule="auto"/>
      <w:jc w:val="both"/>
    </w:pPr>
    <w:rPr>
      <w:b/>
      <w:bCs/>
      <w:i/>
      <w:iCs/>
      <w:szCs w:val="24"/>
      <w:lang w:val="en-US" w:eastAsia="zh-CN"/>
    </w:rPr>
  </w:style>
  <w:style w:type="character" w:customStyle="1" w:styleId="000proposalChar">
    <w:name w:val="000_proposal Char"/>
    <w:basedOn w:val="DefaultParagraphFont"/>
    <w:link w:val="000proposal"/>
    <w:qFormat/>
    <w:rPr>
      <w:b/>
      <w:bCs/>
      <w:i/>
      <w:iCs/>
      <w:szCs w:val="24"/>
    </w:rPr>
  </w:style>
  <w:style w:type="paragraph" w:customStyle="1" w:styleId="00Text">
    <w:name w:val="00_Text"/>
    <w:basedOn w:val="Normal"/>
    <w:link w:val="00TextChar"/>
    <w:qFormat/>
    <w:pPr>
      <w:spacing w:before="120" w:after="120" w:line="264" w:lineRule="auto"/>
      <w:jc w:val="both"/>
    </w:pPr>
    <w:rPr>
      <w:szCs w:val="24"/>
      <w:lang w:val="en-US" w:eastAsia="zh-CN"/>
    </w:rPr>
  </w:style>
  <w:style w:type="character" w:customStyle="1" w:styleId="00TextChar">
    <w:name w:val="00_Text Char"/>
    <w:basedOn w:val="DefaultParagraphFont"/>
    <w:link w:val="00Text"/>
    <w:qFormat/>
    <w:rPr>
      <w:szCs w:val="24"/>
    </w:rPr>
  </w:style>
  <w:style w:type="paragraph" w:customStyle="1" w:styleId="3GPPText">
    <w:name w:val="3GPP Text"/>
    <w:basedOn w:val="Normal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Pr>
      <w:sz w:val="22"/>
      <w:lang w:eastAsia="en-US"/>
    </w:rPr>
  </w:style>
  <w:style w:type="paragraph" w:customStyle="1" w:styleId="Proposal">
    <w:name w:val="Proposal"/>
    <w:basedOn w:val="BodyText"/>
    <w:uiPriority w:val="99"/>
    <w:qFormat/>
    <w:pPr>
      <w:numPr>
        <w:numId w:val="2"/>
      </w:numPr>
      <w:tabs>
        <w:tab w:val="left" w:pos="1701"/>
      </w:tabs>
      <w:spacing w:line="259" w:lineRule="auto"/>
      <w:ind w:left="1701" w:hanging="1701"/>
    </w:pPr>
    <w:rPr>
      <w:rFonts w:ascii="Arial" w:eastAsiaTheme="minorHAnsi" w:hAnsi="Arial" w:cs="Arial"/>
      <w:b/>
      <w:bCs/>
      <w:szCs w:val="20"/>
      <w:lang w:val="en-GB"/>
    </w:rPr>
  </w:style>
  <w:style w:type="paragraph" w:customStyle="1" w:styleId="Observation">
    <w:name w:val="Observation"/>
    <w:basedOn w:val="Proposal"/>
    <w:uiPriority w:val="99"/>
    <w:qFormat/>
    <w:pPr>
      <w:numPr>
        <w:numId w:val="3"/>
      </w:numPr>
      <w:ind w:left="1701" w:hanging="1701"/>
    </w:pPr>
    <w:rPr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Arial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a">
    <w:name w:val="Ссылки"/>
    <w:basedOn w:val="BodyText"/>
    <w:qFormat/>
    <w:pPr>
      <w:numPr>
        <w:numId w:val="4"/>
      </w:numPr>
      <w:spacing w:line="360" w:lineRule="auto"/>
    </w:pPr>
    <w:rPr>
      <w:sz w:val="24"/>
      <w:lang w:val="ru-RU" w:eastAsia="ja-JP" w:bidi="he-IL"/>
    </w:rPr>
  </w:style>
  <w:style w:type="character" w:customStyle="1" w:styleId="Heading7Char">
    <w:name w:val="Heading 7 Char"/>
    <w:basedOn w:val="DefaultParagraphFont"/>
    <w:link w:val="Heading7"/>
    <w:uiPriority w:val="9"/>
    <w:qFormat/>
    <w:rPr>
      <w:rFonts w:ascii="Arial" w:hAnsi="Arial"/>
      <w:lang w:val="en-GB" w:eastAsia="en-US"/>
    </w:rPr>
  </w:style>
  <w:style w:type="character" w:customStyle="1" w:styleId="TALCar">
    <w:name w:val="TAL Car"/>
    <w:qFormat/>
    <w:rPr>
      <w:rFonts w:ascii="Arial" w:eastAsia="Malgun Gothic" w:hAnsi="Arial" w:cs="Times New Roman"/>
      <w:sz w:val="18"/>
      <w:szCs w:val="20"/>
      <w:lang w:val="zh-CN"/>
    </w:rPr>
  </w:style>
  <w:style w:type="character" w:customStyle="1" w:styleId="NOChar">
    <w:name w:val="NO Char"/>
    <w:link w:val="NO"/>
    <w:qFormat/>
    <w:rPr>
      <w:lang w:val="en-GB" w:eastAsia="en-US"/>
    </w:rPr>
  </w:style>
  <w:style w:type="paragraph" w:customStyle="1" w:styleId="3GPPAgreements">
    <w:name w:val="3GPP Agreements"/>
    <w:basedOn w:val="ListBullet"/>
    <w:link w:val="3GPPAgreementsChar"/>
    <w:qFormat/>
    <w:pPr>
      <w:numPr>
        <w:numId w:val="5"/>
      </w:numPr>
      <w:overflowPunct w:val="0"/>
      <w:autoSpaceDE w:val="0"/>
      <w:autoSpaceDN w:val="0"/>
      <w:adjustRightInd w:val="0"/>
      <w:spacing w:before="60" w:after="60" w:line="240" w:lineRule="auto"/>
      <w:textAlignment w:val="baseline"/>
    </w:pPr>
    <w:rPr>
      <w:rFonts w:ascii="Times New Roman" w:eastAsia="SimSun" w:hAnsi="Times New Roman" w:cs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sz w:val="22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5">
    <w:name w:val="15"/>
    <w:basedOn w:val="DefaultParagraphFont"/>
    <w:qFormat/>
    <w:rPr>
      <w:rFonts w:ascii="Arial" w:hAnsi="Arial" w:cs="Arial" w:hint="default"/>
      <w:sz w:val="18"/>
      <w:szCs w:val="18"/>
    </w:rPr>
  </w:style>
  <w:style w:type="character" w:customStyle="1" w:styleId="TAHChar">
    <w:name w:val="TAH Char"/>
    <w:qFormat/>
    <w:rPr>
      <w:rFonts w:ascii="Arial" w:eastAsia="Batang" w:hAnsi="Arial" w:cs="Times New Roman"/>
      <w:b/>
      <w:sz w:val="18"/>
      <w:lang w:val="zh-CN" w:eastAsia="en-US"/>
    </w:rPr>
  </w:style>
  <w:style w:type="character" w:customStyle="1" w:styleId="20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src">
    <w:name w:val="src"/>
    <w:basedOn w:val="Normal"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eastAsia="Calibri"/>
      <w:szCs w:val="21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Theme="minorEastAsia" w:hAnsi="Calibri Light"/>
      <w:color w:val="2F5496"/>
      <w:sz w:val="32"/>
      <w:szCs w:val="32"/>
      <w:lang w:val="en-US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msolistparagraph0">
    <w:name w:val="msolistparagraph"/>
    <w:basedOn w:val="Normal"/>
    <w:qFormat/>
    <w:pPr>
      <w:spacing w:beforeAutospacing="1" w:after="0" w:afterAutospacing="1"/>
      <w:ind w:leftChars="400" w:left="840"/>
    </w:pPr>
    <w:rPr>
      <w:rFonts w:ascii="Times" w:eastAsia="Times New Roman" w:hAnsi="Times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image" Target="media/image5.png"/><Relationship Id="rId26" Type="http://schemas.openxmlformats.org/officeDocument/2006/relationships/footer" Target="footer2.xml"/><Relationship Id="rId39" Type="http://schemas.openxmlformats.org/officeDocument/2006/relationships/fontTable" Target="fontTable.xml"/><Relationship Id="rId21" Type="http://schemas.openxmlformats.org/officeDocument/2006/relationships/image" Target="media/image8.png"/><Relationship Id="rId34" Type="http://schemas.openxmlformats.org/officeDocument/2006/relationships/image" Target="media/image18.emf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4.png"/><Relationship Id="rId25" Type="http://schemas.openxmlformats.org/officeDocument/2006/relationships/footer" Target="footer1.xml"/><Relationship Id="rId33" Type="http://schemas.openxmlformats.org/officeDocument/2006/relationships/image" Target="media/image17.emf"/><Relationship Id="rId38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29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header" Target="header1.xml"/><Relationship Id="rId32" Type="http://schemas.openxmlformats.org/officeDocument/2006/relationships/image" Target="media/image16.emf"/><Relationship Id="rId37" Type="http://schemas.openxmlformats.org/officeDocument/2006/relationships/header" Target="header2.xml"/><Relationship Id="rId40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23" Type="http://schemas.openxmlformats.org/officeDocument/2006/relationships/image" Target="media/image10.png"/><Relationship Id="rId28" Type="http://schemas.openxmlformats.org/officeDocument/2006/relationships/image" Target="media/image12.emf"/><Relationship Id="rId36" Type="http://schemas.openxmlformats.org/officeDocument/2006/relationships/image" Target="media/image20.emf"/><Relationship Id="rId10" Type="http://schemas.openxmlformats.org/officeDocument/2006/relationships/settings" Target="settings.xml"/><Relationship Id="rId19" Type="http://schemas.openxmlformats.org/officeDocument/2006/relationships/image" Target="media/image6.png"/><Relationship Id="rId31" Type="http://schemas.openxmlformats.org/officeDocument/2006/relationships/image" Target="media/image15.emf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image" Target="media/image9.png"/><Relationship Id="rId27" Type="http://schemas.openxmlformats.org/officeDocument/2006/relationships/image" Target="media/image11.emf"/><Relationship Id="rId30" Type="http://schemas.openxmlformats.org/officeDocument/2006/relationships/image" Target="media/image14.emf"/><Relationship Id="rId35" Type="http://schemas.openxmlformats.org/officeDocument/2006/relationships/image" Target="media/image19.emf"/><Relationship Id="rId8" Type="http://schemas.openxmlformats.org/officeDocument/2006/relationships/numbering" Target="numbering.xml"/><Relationship Id="rId3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PersistId xmlns="f166a696-7b5b-4ccd-9f0c-ffde0cceec81" xsi:nil="true"/>
    <_dlc_DocId xmlns="f166a696-7b5b-4ccd-9f0c-ffde0cceec81">5NUHHDQN7SK2-1476151046-424565</_dlc_DocId>
    <_dlc_DocIdUrl xmlns="f166a696-7b5b-4ccd-9f0c-ffde0cceec81">
      <Url>https://ericsson.sharepoint.com/sites/star/_layouts/15/DocIdRedir.aspx?ID=5NUHHDQN7SK2-1476151046-424565</Url>
      <Description>5NUHHDQN7SK2-1476151046-424565</Description>
    </_dlc_DocIdUrl>
    <TaxCatchAll xmlns="d8762117-8292-4133-b1c7-eab5c6487cfd">
      <Value>12</Value>
      <Value>4</Value>
      <Value>5</Value>
    </TaxCatchAll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keyword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15058C-B7E4-4854-B14D-73ABA95BF522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04826CD9-7FEF-4D54-A94A-674ED616E86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DDBD10F-829D-454B-A815-9C77290FFE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CB41AE-FA78-45F5-8043-45D13DE4F59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6A7239C-E4B7-4879-96F5-EA30EBA6F4E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2FABCA74-9E57-4DB7-B78E-5255BA43C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20</TotalTime>
  <Pages>104</Pages>
  <Words>17734</Words>
  <Characters>101084</Characters>
  <Application>Microsoft Office Word</Application>
  <DocSecurity>0</DocSecurity>
  <Lines>842</Lines>
  <Paragraphs>237</Paragraphs>
  <ScaleCrop>false</ScaleCrop>
  <Company>ETSI</Company>
  <LinksUpToDate>false</LinksUpToDate>
  <CharactersWithSpaces>118581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TR rapporteur (Ericsson) v2</cp:lastModifiedBy>
  <cp:revision>19</cp:revision>
  <cp:lastPrinted>2020-11-10T05:16:00Z</cp:lastPrinted>
  <dcterms:created xsi:type="dcterms:W3CDTF">2020-11-11T10:22:00Z</dcterms:created>
  <dcterms:modified xsi:type="dcterms:W3CDTF">2020-11-13T17:43:00Z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>12;#keyword|11111111-1111-1111-1111-111111111111</vt:lpwstr>
  </property>
  <property fmtid="{D5CDD505-2E9C-101B-9397-08002B2CF9AE}" pid="3" name="ContentTypeId">
    <vt:lpwstr>0x010100EF0A24742A633646A8F3200A8413A9D2</vt:lpwstr>
  </property>
  <property fmtid="{D5CDD505-2E9C-101B-9397-08002B2CF9AE}" pid="4" name="_dlc_DocIdItemGuid">
    <vt:lpwstr>a31f3ed5-e286-4e62-a16b-dae2d7e5817f</vt:lpwstr>
  </property>
  <property fmtid="{D5CDD505-2E9C-101B-9397-08002B2CF9AE}" pid="5" name="EriCOLLProjects">
    <vt:lpwstr/>
  </property>
  <property fmtid="{D5CDD505-2E9C-101B-9397-08002B2CF9AE}" pid="6" name="EriCOLLCategory">
    <vt:lpwstr>4;##Research|7f1f7aab-c784-40ec-8666-825d2ac7abef</vt:lpwstr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5;##GFTE ER Radio Access Technologies|692a7af5-c1f7-4d68-b1ab-a7920dfecb78</vt:lpwstr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KSOProductBuildVer">
    <vt:lpwstr>2052-11.1.0.10132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1605088944</vt:lpwstr>
  </property>
</Properties>
</file>